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25da" w14:paraId="6b525da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E0DC0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0DC0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34304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DC97B-2EAD-4E23-A18A-0AADB1834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2017-05-22T11:09:00Z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VIPnet d.o.o.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