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a3bb" w14:paraId="61ca3bb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B212DE">
        <w:t>6578</w:t>
      </w:r>
      <w:proofErr w:type="spellEnd"/>
      <w:r w:rsidR="00B212DE">
        <w:t>/</w:t>
      </w:r>
      <w:proofErr w:type="spellStart"/>
      <w:r w:rsidR="00B212DE">
        <w:t>16</w:t>
      </w:r>
      <w:proofErr w:type="spellEnd"/>
      <w:r w:rsidR="00B212DE">
        <w:t>-</w:t>
      </w:r>
      <w:proofErr w:type="spellStart"/>
      <w:r w:rsidR="00B212DE">
        <w:t>604</w:t>
      </w:r>
      <w:proofErr w:type="spellEnd"/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7D4AD8" w:rsidR="00325400" w:rsidRPr="00F47E3D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D51C43" w:rsidRPr="00F47E3D">
        <w:t xml:space="preserve">dana </w:t>
      </w:r>
      <w:r w:rsidR="004504E6">
        <w:t>9</w:t>
      </w:r>
      <w:r w:rsidR="00C86BB3">
        <w:t xml:space="preserve">. travnja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B212DE" w:rsidR="00B212DE">
      <w:pPr>
        <w:pStyle w:val="Odlomakpopisa"/>
        <w:numPr>
          <w:ilvl w:val="0"/>
          <w:numId w:val="11"/>
        </w:numPr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B212DE">
        <w:t xml:space="preserve">Europa-upravljanje nekretninama </w:t>
      </w:r>
    </w:p>
    <w:p w:rsidRDefault="00B212DE" w:rsidP="00B212DE" w:rsidR="00B51EB9">
      <w:pPr>
        <w:jc w:val="both"/>
      </w:pPr>
      <w:r>
        <w:t xml:space="preserve">d.o.o. Donje Svetice </w:t>
      </w:r>
      <w:proofErr w:type="spellStart"/>
      <w:r>
        <w:t>14</w:t>
      </w:r>
      <w:proofErr w:type="spellEnd"/>
      <w:r>
        <w:t xml:space="preserve">, Zagreb,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24492405186</w:t>
      </w:r>
      <w:proofErr w:type="spellEnd"/>
      <w:r>
        <w:t xml:space="preserve"> </w:t>
      </w:r>
      <w:r w:rsidR="00DB0788">
        <w:t>nekretninu</w:t>
      </w:r>
      <w:r w:rsidR="00B51EB9">
        <w:t xml:space="preserve"> stečajnog dužnika</w:t>
      </w:r>
      <w:r w:rsidR="004504E6" w:rsidRPr="004504E6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E206C0">
        <w:t xml:space="preserve"> </w:t>
      </w:r>
      <w:r w:rsidR="00B51EB9">
        <w:t xml:space="preserve">i to: </w:t>
      </w:r>
    </w:p>
    <w:p w:rsidRDefault="00055D7B" w:rsidP="00055D7B" w:rsidR="00055D7B">
      <w:pPr>
        <w:jc w:val="both"/>
      </w:pPr>
    </w:p>
    <w:p w:rsidRDefault="00B212DE" w:rsidP="002A6BE2" w:rsidR="002A6BE2">
      <w:pPr>
        <w:pStyle w:val="Odlomakpopisa"/>
        <w:numPr>
          <w:ilvl w:val="0"/>
          <w:numId w:val="15"/>
        </w:num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2497</w:t>
      </w:r>
      <w:proofErr w:type="spellEnd"/>
      <w:r>
        <w:t xml:space="preserve"> k.o. Jastrebarsko, z.k.čbr. </w:t>
      </w:r>
      <w:proofErr w:type="spellStart"/>
      <w:r>
        <w:t>3980</w:t>
      </w:r>
      <w:proofErr w:type="spellEnd"/>
      <w:r>
        <w:t xml:space="preserve">, </w:t>
      </w:r>
      <w:proofErr w:type="spellStart"/>
      <w:r>
        <w:t>3985</w:t>
      </w:r>
      <w:proofErr w:type="spellEnd"/>
      <w:r>
        <w:t xml:space="preserve">, </w:t>
      </w:r>
      <w:proofErr w:type="spellStart"/>
      <w:r>
        <w:t>3986</w:t>
      </w:r>
      <w:proofErr w:type="spellEnd"/>
      <w:r>
        <w:t xml:space="preserve">, </w:t>
      </w:r>
      <w:proofErr w:type="spellStart"/>
      <w:r>
        <w:t>3987</w:t>
      </w:r>
      <w:proofErr w:type="spellEnd"/>
      <w:r>
        <w:t xml:space="preserve">, </w:t>
      </w:r>
      <w:proofErr w:type="spellStart"/>
      <w:r>
        <w:t>3988</w:t>
      </w:r>
      <w:proofErr w:type="spellEnd"/>
      <w:r>
        <w:t xml:space="preserve">, </w:t>
      </w:r>
      <w:proofErr w:type="spellStart"/>
      <w:r>
        <w:t>3990</w:t>
      </w:r>
      <w:proofErr w:type="spellEnd"/>
      <w:r>
        <w:t xml:space="preserve">, </w:t>
      </w:r>
      <w:proofErr w:type="spellStart"/>
      <w:r>
        <w:t>3991</w:t>
      </w:r>
      <w:proofErr w:type="spellEnd"/>
      <w:r>
        <w:t xml:space="preserve">, </w:t>
      </w:r>
      <w:proofErr w:type="spellStart"/>
      <w:r>
        <w:t>3992</w:t>
      </w:r>
      <w:proofErr w:type="spellEnd"/>
      <w:r>
        <w:t xml:space="preserve">, </w:t>
      </w:r>
      <w:proofErr w:type="spellStart"/>
      <w:r>
        <w:t>3993</w:t>
      </w:r>
      <w:proofErr w:type="spellEnd"/>
      <w:r>
        <w:t xml:space="preserve"> i </w:t>
      </w:r>
      <w:proofErr w:type="spellStart"/>
      <w:r>
        <w:t>3994</w:t>
      </w:r>
      <w:proofErr w:type="spellEnd"/>
      <w:r>
        <w:t xml:space="preserve"> koje se nalazi u zoni infrastrukturnih sustava – planirani koridor željeznice </w:t>
      </w:r>
      <w:proofErr w:type="spellStart"/>
      <w:r>
        <w:t>nalokaciji</w:t>
      </w:r>
      <w:proofErr w:type="spellEnd"/>
      <w:r>
        <w:t xml:space="preserve"> </w:t>
      </w:r>
      <w:proofErr w:type="spellStart"/>
      <w:r>
        <w:t>Jastrebarko</w:t>
      </w:r>
      <w:proofErr w:type="spellEnd"/>
      <w:r>
        <w:t xml:space="preserve">, Gospodarska zona </w:t>
      </w:r>
      <w:proofErr w:type="spellStart"/>
      <w:r>
        <w:t>Jelošovec</w:t>
      </w:r>
      <w:proofErr w:type="spellEnd"/>
      <w:r>
        <w:t xml:space="preserve">, izlaz s autoceste </w:t>
      </w:r>
      <w:proofErr w:type="spellStart"/>
      <w:r>
        <w:t>A1</w:t>
      </w:r>
      <w:proofErr w:type="spellEnd"/>
      <w:r>
        <w:t xml:space="preserve">, Jastrebarsko u smjeru Karlovca, </w:t>
      </w:r>
      <w:proofErr w:type="spellStart"/>
      <w:r>
        <w:t>povrišine</w:t>
      </w:r>
      <w:proofErr w:type="spellEnd"/>
      <w:r>
        <w:t xml:space="preserve"> </w:t>
      </w:r>
      <w:proofErr w:type="spellStart"/>
      <w:r>
        <w:t>39.055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proofErr w:type="spellStart"/>
      <w:r>
        <w:t>m2</w:t>
      </w:r>
      <w:proofErr w:type="spellEnd"/>
      <w:r w:rsidR="00DB0788">
        <w:t>.</w:t>
      </w:r>
    </w:p>
    <w:p w:rsidRDefault="00DB0788" w:rsidP="00DB0788" w:rsidR="00DB0788">
      <w:pPr>
        <w:pStyle w:val="Odlomakpopisa"/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790F17" w:rsidP="005D4988" w:rsidR="001E0E34" w:rsidRPr="00F47E3D">
      <w:pPr>
        <w:jc w:val="both"/>
      </w:pPr>
      <w:r>
        <w:tab/>
        <w:t>Rješenja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2D14E6">
        <w:t>6578</w:t>
      </w:r>
      <w:proofErr w:type="spellEnd"/>
      <w:r w:rsidR="002D14E6">
        <w:t>/</w:t>
      </w:r>
      <w:proofErr w:type="spellStart"/>
      <w:r w:rsidR="002D14E6">
        <w:t>16</w:t>
      </w:r>
      <w:proofErr w:type="spellEnd"/>
      <w:r w:rsidR="002D14E6">
        <w:t>-</w:t>
      </w:r>
      <w:proofErr w:type="spellStart"/>
      <w:r w:rsidR="002D14E6">
        <w:t>540</w:t>
      </w:r>
      <w:proofErr w:type="spellEnd"/>
      <w:r>
        <w:t xml:space="preserve"> </w:t>
      </w:r>
      <w:r w:rsidR="00D51C43" w:rsidRPr="00F47E3D">
        <w:t>od</w:t>
      </w:r>
      <w:r w:rsidR="003C7446">
        <w:t xml:space="preserve"> </w:t>
      </w:r>
      <w:proofErr w:type="spellStart"/>
      <w:r w:rsidR="002D14E6">
        <w:t>11</w:t>
      </w:r>
      <w:proofErr w:type="spellEnd"/>
      <w:r w:rsidR="002D14E6">
        <w:t>. veljače</w:t>
      </w:r>
      <w:r w:rsidR="003C7446">
        <w:t xml:space="preserve">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 w:rsidR="00F64CF5" w:rsidRPr="00F47E3D">
        <w:t xml:space="preserve">postalo je pravomoćno dana </w:t>
      </w:r>
      <w:proofErr w:type="spellStart"/>
      <w:r w:rsidR="002D14E6">
        <w:t>22</w:t>
      </w:r>
      <w:proofErr w:type="spellEnd"/>
      <w:r w:rsidR="002D14E6">
        <w:t xml:space="preserve">. veljače </w:t>
      </w:r>
      <w:proofErr w:type="spellStart"/>
      <w:r w:rsidR="003C7446">
        <w:t>2019</w:t>
      </w:r>
      <w:proofErr w:type="spellEnd"/>
      <w:r w:rsidR="003C7446">
        <w:t>.</w:t>
      </w:r>
      <w:r w:rsidR="00F168D4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E431DD">
        <w:t>citiranim</w:t>
      </w:r>
      <w:r w:rsidR="006C4E83">
        <w:t xml:space="preserve"> </w:t>
      </w:r>
      <w:r w:rsidR="008F4612">
        <w:t>rješenj</w:t>
      </w:r>
      <w:r w:rsidR="00F168D4">
        <w:t>em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7D4AD8">
        <w:t>9</w:t>
      </w:r>
      <w:r w:rsidR="008D435D">
        <w:t>. travnja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624927" w:rsidR="00D4647D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952A95">
        <w:t>,v.r.</w:t>
      </w:r>
    </w:p>
    <w:p w:rsidRDefault="00624927" w:rsidP="00624927" w:rsidR="00624927"/>
    <w:p w:rsidRDefault="00DC5126" w:rsidP="00624927" w:rsidR="00DC5126">
      <w:r>
        <w:t>Uputa o pravnom lijeku :</w:t>
      </w:r>
    </w:p>
    <w:p w:rsidRDefault="00113978" w:rsidP="00624927" w:rsidR="00DC5126">
      <w:r>
        <w:t>Protiv zaključka nije dopuštena</w:t>
      </w:r>
      <w:r w:rsidR="009A79C4">
        <w:t xml:space="preserve"> žalba.</w:t>
      </w:r>
    </w:p>
    <w:p w:rsidRDefault="002909D3" w:rsidP="00624927" w:rsidR="002909D3"/>
    <w:p w:rsidRDefault="00952A95" w:rsidR="00952A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952A95" w:rsidR="00952A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952A95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65A535F"/>
    <w:multiLevelType w:val="hybridMultilevel"/>
    <w:tmpl w:val="31A61C24"/>
    <w:lvl w:tplc="213C48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7"/>
  </w:num>
  <w:num w:numId="8">
    <w:abstractNumId w:val="14"/>
  </w:num>
  <w:num w:numId="9">
    <w:abstractNumId w:val="10"/>
  </w:num>
  <w:num w:numId="10">
    <w:abstractNumId w:val="5"/>
  </w:num>
  <w:num w:numId="11">
    <w:abstractNumId w:val="13"/>
  </w:num>
  <w:num w:numId="12">
    <w:abstractNumId w:val="4"/>
  </w:num>
  <w:num w:numId="13">
    <w:abstractNumId w:val="12"/>
  </w:num>
  <w:num w:numId="14">
    <w:abstractNumId w:val="0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55D7B"/>
    <w:rsid w:val="00062B7E"/>
    <w:rsid w:val="00081850"/>
    <w:rsid w:val="000944DE"/>
    <w:rsid w:val="000976EE"/>
    <w:rsid w:val="000C1799"/>
    <w:rsid w:val="000C3008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A15BD"/>
    <w:rsid w:val="002A660B"/>
    <w:rsid w:val="002A6699"/>
    <w:rsid w:val="002A6BE2"/>
    <w:rsid w:val="002B1DD9"/>
    <w:rsid w:val="002B240F"/>
    <w:rsid w:val="002B6AE6"/>
    <w:rsid w:val="002C3533"/>
    <w:rsid w:val="002C4516"/>
    <w:rsid w:val="002C46B2"/>
    <w:rsid w:val="002C4795"/>
    <w:rsid w:val="002D1239"/>
    <w:rsid w:val="002D14E6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3E29A7"/>
    <w:rsid w:val="00403A0C"/>
    <w:rsid w:val="00411420"/>
    <w:rsid w:val="00423C6F"/>
    <w:rsid w:val="0043554B"/>
    <w:rsid w:val="00442DF4"/>
    <w:rsid w:val="004504E6"/>
    <w:rsid w:val="004506A0"/>
    <w:rsid w:val="0045622A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55E0"/>
    <w:rsid w:val="007676E6"/>
    <w:rsid w:val="00770DC0"/>
    <w:rsid w:val="00770DED"/>
    <w:rsid w:val="00774428"/>
    <w:rsid w:val="0077520A"/>
    <w:rsid w:val="00783D65"/>
    <w:rsid w:val="00786005"/>
    <w:rsid w:val="00787F10"/>
    <w:rsid w:val="00790F17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C76A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52A95"/>
    <w:rsid w:val="0098097C"/>
    <w:rsid w:val="00985634"/>
    <w:rsid w:val="00990571"/>
    <w:rsid w:val="0099101E"/>
    <w:rsid w:val="009A79A1"/>
    <w:rsid w:val="009A79C4"/>
    <w:rsid w:val="009B22C5"/>
    <w:rsid w:val="009B509F"/>
    <w:rsid w:val="009B557C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12DE"/>
    <w:rsid w:val="00B251FE"/>
    <w:rsid w:val="00B27198"/>
    <w:rsid w:val="00B4186D"/>
    <w:rsid w:val="00B51EB9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0788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206C0"/>
    <w:rsid w:val="00E22A2E"/>
    <w:rsid w:val="00E2774C"/>
    <w:rsid w:val="00E311FB"/>
    <w:rsid w:val="00E31235"/>
    <w:rsid w:val="00E40CB9"/>
    <w:rsid w:val="00E417BA"/>
    <w:rsid w:val="00E431DD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168D4"/>
    <w:rsid w:val="00F32408"/>
    <w:rsid w:val="00F3611F"/>
    <w:rsid w:val="00F47E3D"/>
    <w:rsid w:val="00F615B0"/>
    <w:rsid w:val="00F64CF5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85821130368</item>
      <item>, OIB 78742307417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1192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2019-04-09T12:37:00Z</dcterms:created>
  <dc:creator>kraljicn</dc:creator>
  <cp:lastModifiedBy>Vinka Mihalinčić</cp:lastModifiedBy>
  <cp:lastPrinted>2019-04-09T12:38:00Z</cp:lastPrinted>
  <dcterms:modified xmlns:xsi="http://www.w3.org/2001/XMLSchema-instance" xsi:type="dcterms:W3CDTF">2019-04-09T12:38:00Z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(St-6578-16-zaključak_o_predaji_nekretnine_kao_kupcu - Europa upravljanje.docx)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