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a0cd" w14:paraId="924a0cd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6C6BCE">
        <w:rPr>
          <w:sz w:val="22"/>
          <w:szCs w:val="22"/>
        </w:rPr>
        <w:t>348</w:t>
      </w:r>
      <w:r w:rsidR="00F205A6" w:rsidRPr="000175CB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</w:t>
      </w:r>
      <w:r w:rsidR="004212FB" w:rsidRPr="000175CB">
        <w:rPr>
          <w:sz w:val="22"/>
          <w:szCs w:val="22"/>
        </w:rPr>
        <w:t>sudsk</w:t>
      </w:r>
      <w:r w:rsidR="00056F53">
        <w:rPr>
          <w:sz w:val="22"/>
          <w:szCs w:val="22"/>
        </w:rPr>
        <w:t>oj savjetnici Katarini</w:t>
      </w:r>
      <w:r w:rsidR="004212FB" w:rsidRPr="000175CB">
        <w:rPr>
          <w:sz w:val="22"/>
          <w:szCs w:val="22"/>
        </w:rPr>
        <w:t xml:space="preserve">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6C6BCE">
        <w:rPr>
          <w:sz w:val="22"/>
          <w:szCs w:val="22"/>
        </w:rPr>
        <w:t>TAKMA TIM d.o.o., Zadar,  Dr. Franje Tuđmana 56, OIB 80561342684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056F53">
        <w:rPr>
          <w:sz w:val="22"/>
          <w:szCs w:val="22"/>
        </w:rPr>
        <w:t xml:space="preserve">2. studenog 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056F53">
        <w:rPr>
          <w:sz w:val="22"/>
          <w:szCs w:val="22"/>
        </w:rPr>
        <w:t>5. veljače 2016.</w:t>
      </w:r>
      <w:r w:rsidR="004D697C" w:rsidRPr="000175CB">
        <w:rPr>
          <w:sz w:val="22"/>
          <w:szCs w:val="22"/>
        </w:rPr>
        <w:t xml:space="preserve">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6C6BCE">
        <w:rPr>
          <w:sz w:val="22"/>
          <w:szCs w:val="22"/>
        </w:rPr>
        <w:t>TAKMA TIM d.o.o., Zadar,  Dr. Franje Tuđmana 56, OIB 80561342684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6C6BCE">
        <w:rPr>
          <w:sz w:val="22"/>
          <w:szCs w:val="22"/>
        </w:rPr>
        <w:t>237.018,93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510F67" w:rsidRPr="000175CB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6C6BCE">
        <w:rPr>
          <w:sz w:val="22"/>
          <w:szCs w:val="22"/>
        </w:rPr>
        <w:t>Ivan Kokanović, Zadar, Zrinsko-</w:t>
      </w:r>
      <w:proofErr w:type="spellStart"/>
      <w:r w:rsidR="006C6BCE">
        <w:rPr>
          <w:sz w:val="22"/>
          <w:szCs w:val="22"/>
        </w:rPr>
        <w:t>Frankopanska</w:t>
      </w:r>
      <w:proofErr w:type="spellEnd"/>
      <w:r w:rsidR="006C6BCE">
        <w:rPr>
          <w:sz w:val="22"/>
          <w:szCs w:val="22"/>
        </w:rPr>
        <w:t xml:space="preserve"> Ulica 12/a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C6BCE">
        <w:rPr>
          <w:sz w:val="22"/>
          <w:szCs w:val="22"/>
        </w:rPr>
        <w:t>348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056F53">
        <w:rPr>
          <w:sz w:val="22"/>
          <w:szCs w:val="22"/>
        </w:rPr>
        <w:t>5. veljače</w:t>
      </w:r>
      <w:r w:rsidR="00F205A6" w:rsidRPr="000175CB">
        <w:rPr>
          <w:sz w:val="22"/>
          <w:szCs w:val="22"/>
        </w:rPr>
        <w:t xml:space="preserve">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056F53" w:rsidP="00056F53" w:rsidR="00E87D86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414B48" w:rsidRPr="000175CB">
        <w:rPr>
          <w:sz w:val="22"/>
          <w:szCs w:val="22"/>
        </w:rPr>
        <w:t>S</w:t>
      </w:r>
      <w:r>
        <w:rPr>
          <w:sz w:val="22"/>
          <w:szCs w:val="22"/>
        </w:rPr>
        <w:t xml:space="preserve">udska savjetnica        </w:t>
      </w:r>
      <w:r w:rsidR="00E523B5" w:rsidRPr="000175CB">
        <w:rPr>
          <w:sz w:val="22"/>
          <w:szCs w:val="22"/>
        </w:rPr>
        <w:t xml:space="preserve">      </w:t>
      </w:r>
      <w:r w:rsidR="00414B48" w:rsidRPr="000175CB">
        <w:rPr>
          <w:sz w:val="22"/>
          <w:szCs w:val="22"/>
        </w:rPr>
        <w:t xml:space="preserve">            </w:t>
      </w:r>
    </w:p>
    <w:p w:rsidRDefault="00056F53" w:rsidP="00056F53" w:rsidR="00477976" w:rsidRPr="000175CB">
      <w:pPr>
        <w:ind w:firstLine="708" w:left="6372"/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 xml:space="preserve">           </w:t>
      </w:r>
    </w:p>
    <w:p w:rsidRDefault="00B62BFF" w:rsidP="00056F53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056F53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056F53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056F53" w:rsidR="00B62BF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56F5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56F5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56F53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DF35B0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5B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5B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5B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5B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3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5B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5B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5B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5B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TIM d.o.o. za proizvodnju i trgovinu roleta i garažnih vrata</izvorni_sadrzaj>
    <derivirana_varijabla naziv="DomainObject.Predmet.ProtustrankaFormated_1">  TAKMA TIM d.o.o. za proizvodnju i trgovinu roleta i garažnih vrata</derivirana_varijabla>
  </DomainObject.Predmet.ProtustrankaFormated>
  <DomainObject.Predmet.ProtustrankaFormatedOIB>
    <izvorni_sadrzaj>  TAKMA TIM d.o.o. za proizvodnju i trgovinu roleta i garažnih vrata, OIB 80561342684</izvorni_sadrzaj>
    <derivirana_varijabla naziv="DomainObject.Predmet.ProtustrankaFormatedOIB_1">  TAKMA TIM d.o.o. za proizvodnju i trgovinu roleta i garažnih vrata, OIB 80561342684</derivirana_varijabla>
  </DomainObject.Predmet.ProtustrankaFormatedOIB>
  <DomainObject.Predmet.ProtustrankaFormatedWithAdress>
    <izvorni_sadrzaj> TAKMA TIM d.o.o. za proizvodnju i trgovinu roleta i garažnih vrata, Dr. Franje Tuđmana 56, 23000 Zadar</izvorni_sadrzaj>
    <derivirana_varijabla naziv="DomainObject.Predmet.ProtustrankaFormatedWithAdress_1"> TAKMA TIM d.o.o. za proizvodnju i trgovinu roleta i garažnih vrata, Dr. Franje Tuđmana 56, 23000 Zadar</derivirana_varijabla>
  </DomainObject.Predmet.ProtustrankaFormatedWithAdress>
  <DomainObject.Predmet.ProtustrankaFormatedWithAdressOIB>
    <izvorni_sadrzaj> TAKMA TIM d.o.o. za proizvodnju i trgovinu roleta i garažnih vrata, OIB 80561342684, Dr. Franje Tuđmana 56, 23000 Zadar</izvorni_sadrzaj>
    <derivirana_varijabla naziv="DomainObject.Predmet.ProtustrankaFormatedWithAdressOIB_1"> TAKMA TIM d.o.o. za proizvodnju i trgovinu roleta i garažnih vrata, OIB 80561342684, Dr. Franje Tuđmana 56, 23000 Zadar</derivirana_varijabla>
  </DomainObject.Predmet.ProtustrankaFormatedWithAdressOIB>
  <DomainObject.Predmet.ProtustrankaWithAdress>
    <izvorni_sadrzaj>TAKMA TIM d.o.o. za proizvodnju i trgovinu roleta i garažnih vrata Dr. Franje Tuđmana 56, 23000 Zadar</izvorni_sadrzaj>
    <derivirana_varijabla naziv="DomainObject.Predmet.ProtustrankaWithAdress_1">TAKMA TIM d.o.o. za proizvodnju i trgovinu roleta i garažnih vrata Dr. Franje Tuđmana 56, 23000 Zadar</derivirana_varijabla>
  </DomainObject.Predmet.ProtustrankaWithAdress>
  <DomainObject.Predmet.ProtustrankaWithAdressOIB>
    <izvorni_sadrzaj>TAKMA TIM d.o.o. za proizvodnju i trgovinu roleta i garažnih vrata, OIB 80561342684, Dr. Franje Tuđmana 56, 23000 Zadar</izvorni_sadrzaj>
    <derivirana_varijabla naziv="DomainObject.Predmet.ProtustrankaWithAdressOIB_1">TAKMA TIM d.o.o. za proizvodnju i trgovinu roleta i garažnih vrata, OIB 80561342684, Dr. Franje Tuđmana 56, 23000 Zadar</derivirana_varijabla>
  </DomainObject.Predmet.ProtustrankaWithAdressOIB>
  <DomainObject.Predmet.ProtustrankaNazivFormated>
    <izvorni_sadrzaj>TAKMA TIM d.o.o. za proizvodnju i trgovinu roleta i garažnih vrata</izvorni_sadrzaj>
    <derivirana_varijabla naziv="DomainObject.Predmet.ProtustrankaNazivFormated_1">TAKMA TIM d.o.o. za proizvodnju i trgovinu roleta i garažnih vrata</derivirana_varijabla>
  </DomainObject.Predmet.ProtustrankaNazivFormated>
  <DomainObject.Predmet.ProtustrankaNazivFormatedOIB>
    <izvorni_sadrzaj>TAKMA TIM d.o.o. za proizvodnju i trgovinu roleta i garažnih vrata, OIB 80561342684</izvorni_sadrzaj>
    <derivirana_varijabla naziv="DomainObject.Predmet.ProtustrankaNazivFormatedOIB_1">TAKMA TIM d.o.o. za proizvodnju i trgovinu roleta i garažnih vrata, OIB 80561342684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237018.93</izvorni_sadrzaj>
    <derivirana_varijabla naziv="DomainObject.Predmet.TrenutnaVrijednost_1">237018.93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TAKMA TIM d.o.o. za proizvodnju i trgovinu roleta i garažnih vrata</item>
    </izvorni_sadrzaj>
    <derivirana_varijabla naziv="DomainObject.Predmet.ProtuStrankaListFormated_1">
      <item>TAKMA TIM d.o.o. za proizvodnju i trgovinu roleta i garažnih vrata</item>
    </derivirana_varijabla>
  </DomainObject.Predmet.ProtuStrankaListFormated>
  <DomainObject.Predmet.ProtuStrankaListFormatedOIB>
    <izvorni_sadrzaj>
      <item>TAKMA TIM d.o.o. za proizvodnju i trgovinu roleta i garažnih vrata, OIB 80561342684</item>
    </izvorni_sadrzaj>
    <derivirana_varijabla naziv="DomainObject.Predmet.ProtuStrankaListFormatedOIB_1">
      <item>TAKMA TIM d.o.o. za proizvodnju i trgovinu roleta i garažnih vrata, OIB 80561342684</item>
    </derivirana_varijabla>
  </DomainObject.Predmet.ProtuStrankaListFormatedOIB>
  <DomainObject.Predmet.ProtuStrankaListFormatedWithAdress>
    <izvorni_sadrzaj>
      <item>TAKMA TIM d.o.o. za proizvodnju i trgovinu roleta i garažnih vrata, Dr. Franje Tuđmana 56, 23000 Zadar</item>
    </izvorni_sadrzaj>
    <derivirana_varijabla naziv="DomainObject.Predmet.ProtuStrankaListFormatedWithAdress_1">
      <item>TAKMA TIM d.o.o. za proizvodnju i trgovinu roleta i garažnih vrata, Dr. Franje Tuđmana 56, 23000 Zadar</item>
    </derivirana_varijabla>
  </DomainObject.Predmet.ProtuStrankaListFormatedWithAdress>
  <DomainObject.Predmet.ProtuStrankaListFormatedWithAdressOIB>
    <izvorni_sadrzaj>
      <item>TAKMA TIM d.o.o. za proizvodnju i trgovinu roleta i garažnih vrata, OIB 80561342684, Dr. Franje Tuđmana 56, 23000 Zadar</item>
    </izvorni_sadrzaj>
    <derivirana_varijabla naziv="DomainObject.Predmet.ProtuStrankaListFormatedWithAdressOIB_1">
      <item>TAKMA TIM d.o.o. za proizvodnju i trgovinu roleta i garažnih vrata, OIB 80561342684, Dr. Franje Tuđmana 56, 23000 Zadar</item>
    </derivirana_varijabla>
  </DomainObject.Predmet.ProtuStrankaListFormatedWithAdressOIB>
  <DomainObject.Predmet.ProtuStrankaListNazivFormated>
    <izvorni_sadrzaj>
      <item>TAKMA TIM d.o.o. za proizvodnju i trgovinu roleta i garažnih vrata</item>
    </izvorni_sadrzaj>
    <derivirana_varijabla naziv="DomainObject.Predmet.ProtuStrankaListNazivFormated_1">
      <item>TAKMA TIM d.o.o. za proizvodnju i trgovinu roleta i garažnih vrata</item>
    </derivirana_varijabla>
  </DomainObject.Predmet.ProtuStrankaListNazivFormated>
  <DomainObject.Predmet.ProtuStrankaListNazivFormatedOIB>
    <izvorni_sadrzaj>
      <item>TAKMA TIM d.o.o. za proizvodnju i trgovinu roleta i garažnih vrata, OIB 80561342684</item>
    </izvorni_sadrzaj>
    <derivirana_varijabla naziv="DomainObject.Predmet.ProtuStrankaListNazivFormatedOIB_1">
      <item>TAKMA TIM d.o.o. za proizvodnju i trgovinu roleta i garažnih vrata, OIB 80561342684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TAKMA TIM d.o.o. za proizvodnju i trgovinu roleta i garažnih vrata</izvorni_sadrzaj>
    <derivirana_varijabla naziv="DomainObject.Predmet.ProtustrankaIDrugi_1">TAKMA TIM d.o.o. za proizvodnju i trgovinu roleta i garažnih vrata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TAKMA TIM d.o.o. za proizvodnju i trgovinu roleta i garažnih vrata, OIB 80561342684, Dr. Franje Tuđmana 56, 23000 Zadar</izvorni_sadrzaj>
    <derivirana_varijabla naziv="DomainObject.Predmet.ProtustrankaIDrugiAdressOIB_1">TAKMA TIM d.o.o. za proizvodnju i trgovinu roleta i garažnih vrata, OIB 80561342684, Dr. Franje Tuđmana 56,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TAKMA TIM d.o.o. za proizvodnju i trgovinu roleta i garažnih vrata</item>
    </izvorni_sadrzaj>
    <derivirana_varijabla naziv="DomainObject.Predmet.SudioniciListNaziv_1">
      <item>Financijska agencija</item>
      <item>TAKMA TIM d.o.o. za proizvodnju i trgovinu roleta i garažnih vrata</item>
    </derivirana_varijabla>
  </DomainObject.Predmet.SudioniciListNaziv>
  <DomainObject.Predmet.SudioniciListAdressOIB>
    <izvorni_sadrzaj>
      <item>Financijska agencija, OIB 85821130368, Ivana Danila 4,23000 Zadar</item>
      <item>TAKMA TIM d.o.o. za proizvodnju i trgovinu roleta i garažnih vrata, OIB 80561342684, Dr. Franje Tuđmana 56,23000 Zadar</item>
    </izvorni_sadrzaj>
    <derivirana_varijabla naziv="DomainObject.Predmet.SudioniciListAdressOIB_1">
      <item>Financijska agencija, OIB 85821130368, Ivana Danila 4,23000 Zadar</item>
      <item>TAKMA TIM d.o.o. za proizvodnju i trgovinu roleta i garažnih vrata, OIB 80561342684, Dr. Franje Tuđmana 56,23000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80561342684</item>
    </izvorni_sadrzaj>
    <derivirana_varijabla naziv="DomainObject.Predmet.SudioniciListNazivOIB_1">
      <item>, OIB 85821130368</item>
      <item>, OIB 80561342684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1915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2016-01-18T12:38:00Z</dcterms:created>
  <dc:creator>Danijela Markulin</dc:creator>
  <cp:lastModifiedBy>Vedrana Raspović</cp:lastModifiedBy>
  <cp:lastPrinted>2016-01-21T11:41:00Z</cp:lastPrinted>
  <dcterms:modified xmlns:xsi="http://www.w3.org/2001/XMLSchema-instance" xsi:type="dcterms:W3CDTF">2016-02-05T08:04:00Z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