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d2a7" w14:paraId="f77d2a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E20D9">
        <w:rPr>
          <w:b/>
          <w:lang w:val="hr-HR"/>
        </w:rPr>
        <w:t>907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E20D9">
        <w:rPr>
          <w:lang w:val="hr-HR"/>
        </w:rPr>
        <w:t>DOM 92 d.o.o. Split, Put Žnjana 28/A, OIB: 78307199617, MBS: 060041084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E20D9">
        <w:rPr>
          <w:lang w:val="hr-HR"/>
        </w:rPr>
        <w:t>DOM 92 d.o.o. Split, Put Žnjana 28/A, OIB: 78307199617, MBS: 060041084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026B02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21766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E20D9">
        <w:rPr>
          <w:lang w:val="hr-HR"/>
        </w:rPr>
        <w:t>DOM 92 d.o.o. Split, Put Žnjana 28/A, OIB: 78307199617, MBS: 060041084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E20D9">
        <w:rPr>
          <w:lang w:val="hr-HR"/>
        </w:rPr>
        <w:t>DOM 92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E20D9">
        <w:rPr>
          <w:lang w:val="hr-HR"/>
        </w:rPr>
        <w:t>1762</w:t>
      </w:r>
      <w:r>
        <w:rPr>
          <w:lang w:val="hr-HR"/>
        </w:rPr>
        <w:t xml:space="preserve"> dan, u ukupnom iznosu od </w:t>
      </w:r>
      <w:r w:rsidR="009E20D9">
        <w:rPr>
          <w:lang w:val="hr-HR"/>
        </w:rPr>
        <w:t>2.673,65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9E20D9" w:rsidP="00403F01" w:rsidR="009E20D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E645D" w:rsidRPr="00AE645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E20D9">
      <w:t>907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766"/>
    <w:rsid w:val="0002675F"/>
    <w:rsid w:val="00026B02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E20D9"/>
    <w:rsid w:val="00A31ADC"/>
    <w:rsid w:val="00A83CF1"/>
    <w:rsid w:val="00A97762"/>
    <w:rsid w:val="00AA1815"/>
    <w:rsid w:val="00AC4892"/>
    <w:rsid w:val="00AE645D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4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4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4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4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4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64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64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64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92 društvo s ograničenom odgovornošću za trgovinu i zabavne djelatnosti</izvorni_sadrzaj>
    <derivirana_varijabla naziv="DomainObject.Predmet.ProtustrankaFormated_1">  DOM 92 društvo s ograničenom odgovornošću za trgovinu i zabavne djelatnosti</derivirana_varijabla>
  </DomainObject.Predmet.ProtustrankaFormated>
  <DomainObject.Predmet.ProtustrankaFormatedOIB>
    <izvorni_sadrzaj>  DOM 92 društvo s ograničenom odgovornošću za trgovinu i zabavne djelatnosti, OIB 78307199617</izvorni_sadrzaj>
    <derivirana_varijabla naziv="DomainObject.Predmet.ProtustrankaFormatedOIB_1">  DOM 92 društvo s ograničenom odgovornošću za trgovinu i zabavne djelatnosti, OIB 78307199617</derivirana_varijabla>
  </DomainObject.Predmet.ProtustrankaFormatedOIB>
  <DomainObject.Predmet.ProtustrankaFormatedWithAdress>
    <izvorni_sadrzaj> DOM 92 društvo s ograničenom odgovornošću za trgovinu i zabavne djelatnosti, Put Žnjana 28/A, 21000 Split</izvorni_sadrzaj>
    <derivirana_varijabla naziv="DomainObject.Predmet.ProtustrankaFormatedWithAdress_1"> DOM 92 društvo s ograničenom odgovornošću za trgovinu i zabavne djelatnosti, Put Žnjana 28/A, 21000 Split</derivirana_varijabla>
  </DomainObject.Predmet.ProtustrankaFormatedWithAdress>
  <DomainObject.Predmet.ProtustrankaFormatedWithAdressOIB>
    <izvorni_sadrzaj> DOM 92 društvo s ograničenom odgovornošću za trgovinu i zabavne djelatnosti, OIB 78307199617, Put Žnjana 28/A, 21000 Split</izvorni_sadrzaj>
    <derivirana_varijabla naziv="DomainObject.Predmet.ProtustrankaFormatedWithAdressOIB_1"> DOM 92 društvo s ograničenom odgovornošću za trgovinu i zabavne djelatnosti, OIB 78307199617, Put Žnjana 28/A, 21000 Split</derivirana_varijabla>
  </DomainObject.Predmet.ProtustrankaFormatedWithAdressOIB>
  <DomainObject.Predmet.ProtustrankaWithAdress>
    <izvorni_sadrzaj>DOM 92 društvo s ograničenom odgovornošću za trgovinu i zabavne djelatnosti Put Žnjana 28/A, 21000 Split</izvorni_sadrzaj>
    <derivirana_varijabla naziv="DomainObject.Predmet.ProtustrankaWithAdress_1">DOM 92 društvo s ograničenom odgovornošću za trgovinu i zabavne djelatnosti Put Žnjana 28/A, 21000 Split</derivirana_varijabla>
  </DomainObject.Predmet.ProtustrankaWithAdress>
  <DomainObject.Predmet.ProtustrankaWithAdressOIB>
    <izvorni_sadrzaj>DOM 92 društvo s ograničenom odgovornošću za trgovinu i zabavne djelatnosti, OIB 78307199617, Put Žnjana 28/A, 21000 Split</izvorni_sadrzaj>
    <derivirana_varijabla naziv="DomainObject.Predmet.ProtustrankaWithAdressOIB_1">DOM 92 društvo s ograničenom odgovornošću za trgovinu i zabavne djelatnosti, OIB 78307199617, Put Žnjana 28/A, 21000 Split</derivirana_varijabla>
  </DomainObject.Predmet.ProtustrankaWithAdressOIB>
  <DomainObject.Predmet.ProtustrankaNazivFormated>
    <izvorni_sadrzaj>DOM 92 društvo s ograničenom odgovornošću za trgovinu i zabavne djelatnosti</izvorni_sadrzaj>
    <derivirana_varijabla naziv="DomainObject.Predmet.ProtustrankaNazivFormated_1">DOM 92 društvo s ograničenom odgovornošću za trgovinu i zabavne djelatnosti</derivirana_varijabla>
  </DomainObject.Predmet.ProtustrankaNazivFormated>
  <DomainObject.Predmet.ProtustrankaNazivFormatedOIB>
    <izvorni_sadrzaj>DOM 92 društvo s ograničenom odgovornošću za trgovinu i zabavne djelatnosti, OIB 78307199617</izvorni_sadrzaj>
    <derivirana_varijabla naziv="DomainObject.Predmet.ProtustrankaNazivFormatedOIB_1">DOM 92 društvo s ograničenom odgovornošću za trgovinu i zabavne djelatnosti, OIB 78307199617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2673.65</izvorni_sadrzaj>
    <derivirana_varijabla naziv="DomainObject.Predmet.TrenutnaVrijednost_1">2673.65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92 društvo s ograničenom odgovornošću za trgovinu i zabavne djelatnosti</item>
    </izvorni_sadrzaj>
    <derivirana_varijabla naziv="DomainObject.Predmet.ProtuStrankaListFormated_1">
      <item>DOM 92 društvo s ograničenom odgovornošću za trgovinu i zabavne djelatnosti</item>
    </derivirana_varijabla>
  </DomainObject.Predmet.ProtuStrankaListFormated>
  <DomainObject.Predmet.ProtuStrankaListFormatedOIB>
    <izvorni_sadrzaj>
      <item>DOM 92 društvo s ograničenom odgovornošću za trgovinu i zabavne djelatnosti, OIB 78307199617</item>
    </izvorni_sadrzaj>
    <derivirana_varijabla naziv="DomainObject.Predmet.ProtuStrankaListFormatedOIB_1">
      <item>DOM 92 društvo s ograničenom odgovornošću za trgovinu i zabavne djelatnosti, OIB 78307199617</item>
    </derivirana_varijabla>
  </DomainObject.Predmet.ProtuStrankaListFormatedOIB>
  <DomainObject.Predmet.ProtuStrankaListFormatedWithAdress>
    <izvorni_sadrzaj>
      <item>DOM 92 društvo s ograničenom odgovornošću za trgovinu i zabavne djelatnosti, Put Žnjana 28/A, 21000 Split</item>
    </izvorni_sadrzaj>
    <derivirana_varijabla naziv="DomainObject.Predmet.ProtuStrankaListFormatedWithAdress_1">
      <item>DOM 92 društvo s ograničenom odgovornošću za trgovinu i zabavne djelatnosti, Put Žnjana 28/A, 21000 Split</item>
    </derivirana_varijabla>
  </DomainObject.Predmet.ProtuStrankaListFormatedWithAdress>
  <DomainObject.Predmet.ProtuStrankaListFormatedWithAdressOIB>
    <izvorni_sadrzaj>
      <item>DOM 92 društvo s ograničenom odgovornošću za trgovinu i zabavne djelatnosti, OIB 78307199617, Put Žnjana 28/A, 21000 Split</item>
    </izvorni_sadrzaj>
    <derivirana_varijabla naziv="DomainObject.Predmet.ProtuStrankaListFormatedWithAdressOIB_1">
      <item>DOM 92 društvo s ograničenom odgovornošću za trgovinu i zabavne djelatnosti, OIB 78307199617, Put Žnjana 28/A, 21000 Split</item>
    </derivirana_varijabla>
  </DomainObject.Predmet.ProtuStrankaListFormatedWithAdressOIB>
  <DomainObject.Predmet.ProtuStrankaListNazivFormated>
    <izvorni_sadrzaj>
      <item>DOM 92 društvo s ograničenom odgovornošću za trgovinu i zabavne djelatnosti</item>
    </izvorni_sadrzaj>
    <derivirana_varijabla naziv="DomainObject.Predmet.ProtuStrankaListNazivFormated_1">
      <item>DOM 92 društvo s ograničenom odgovornošću za trgovinu i zabavne djelatnosti</item>
    </derivirana_varijabla>
  </DomainObject.Predmet.ProtuStrankaListNazivFormated>
  <DomainObject.Predmet.ProtuStrankaListNazivFormatedOIB>
    <izvorni_sadrzaj>
      <item>DOM 92 društvo s ograničenom odgovornošću za trgovinu i zabavne djelatnosti, OIB 78307199617</item>
    </izvorni_sadrzaj>
    <derivirana_varijabla naziv="DomainObject.Predmet.ProtuStrankaListNazivFormatedOIB_1">
      <item>DOM 92 društvo s ograničenom odgovornošću za trgovinu i zabavne djelatnosti, OIB 78307199617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92 društvo s ograničenom odgovornošću za trgovinu i zabavne djelatnosti</izvorni_sadrzaj>
    <derivirana_varijabla naziv="DomainObject.Predmet.ProtustrankaIDrugi_1">DOM 92 društvo s ograničenom odgovornošću za trgovinu i zabavne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92 društvo s ograničenom odgovornošću za trgovinu i zabavne djelatnosti, OIB 78307199617, Put Žnjana 28/A, 21000 Split</izvorni_sadrzaj>
    <derivirana_varijabla naziv="DomainObject.Predmet.ProtustrankaIDrugiAdressOIB_1">DOM 92 društvo s ograničenom odgovornošću za trgovinu i zabavne djelatnosti, OIB 78307199617, Put Žnjana 28/A,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92 društvo s ograničenom odgovornošću za trgovinu i zabavne djelatnosti</item>
      <item>FINANCIJSKA AGENCIJA, RC SPLIT</item>
    </izvorni_sadrzaj>
    <derivirana_varijabla naziv="DomainObject.Predmet.SudioniciListNaziv_1">
      <item>DOM 92 društvo s ograničenom odgovornošću za trgovinu i zabavne djelatnosti</item>
      <item>FINANCIJSKA AGENCIJA, RC SPLIT</item>
    </derivirana_varijabla>
  </DomainObject.Predmet.SudioniciListNaziv>
  <DomainObject.Predmet.SudioniciListAdressOIB>
    <izvorni_sadrzaj>
      <item>DOM 92 društvo s ograničenom odgovornošću za trgovinu i zabavne djelatnosti, OIB 78307199617, Put Žnjana 28/A,21000 Split</item>
      <item>FINANCIJSKA AGENCIJA, RC SPLIT, OIB 85821130368, Mažuranićevo šetalište 24 b,21000 Split</item>
    </izvorni_sadrzaj>
    <derivirana_varijabla naziv="DomainObject.Predmet.SudioniciListAdressOIB_1">
      <item>DOM 92 društvo s ograničenom odgovornošću za trgovinu i zabavne djelatnosti, OIB 78307199617, Put Žnjana 28/A,21000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78307199617</item>
      <item>, OIB 85821130368</item>
    </izvorni_sadrzaj>
    <derivirana_varijabla naziv="DomainObject.Predmet.SudioniciListNazivOIB_1">
      <item>, OIB 78307199617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0C371-6BC4-4E89-95EA-4D8657780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3992</properties:Characters>
  <properties:Lines>110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