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ed85" w14:paraId="ffeed8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E0069">
        <w:t>1</w:t>
      </w:r>
      <w:r w:rsidR="001F4F9A">
        <w:t>8</w:t>
      </w:r>
      <w:r w:rsidR="00F3680E">
        <w:t>49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622C2" w:rsidP="0040522B" w:rsidR="004622C2" w:rsidRPr="0040522B">
      <w:pPr>
        <w:jc w:val="center"/>
        <w:rPr>
          <w:bCs/>
        </w:rPr>
      </w:pP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0D1461">
        <w:t>SCHÖNDORFER RAZVOJ d.o.o. d.o.o., OIB: 81955164572, MBS: 080463390, Samobor, Ivana Benkovića 2/A</w:t>
      </w:r>
      <w:r>
        <w:t>, temeljem članka 430. Stečajnog zakona („Narodne novine“ 71/15)</w:t>
      </w:r>
      <w:r w:rsidR="00687068">
        <w:t>,</w:t>
      </w:r>
      <w:r w:rsidR="009B6422">
        <w:t xml:space="preserve"> dana </w:t>
      </w:r>
      <w:r w:rsidR="000D1461">
        <w:t>27</w:t>
      </w:r>
      <w:r>
        <w:t>. siječnja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0D1461">
        <w:t>SCHÖNDORFER RAZVOJ d.o.o. d.o.o., OIB: 81955164572, MBS: 080463390, Samobor, Ivana Benkovića 2/A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001413">
        <w:t>DAMIR CINCAR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001413">
        <w:t>60464850994</w:t>
      </w:r>
      <w:r w:rsidR="00775A16">
        <w:t>,</w:t>
      </w:r>
      <w:r w:rsidR="006B4DFF">
        <w:t xml:space="preserve"> </w:t>
      </w:r>
      <w:r w:rsidR="00001413">
        <w:t xml:space="preserve">Osijek, </w:t>
      </w:r>
      <w:r w:rsidR="00DC7B39">
        <w:t xml:space="preserve"> - </w:t>
      </w:r>
      <w:r w:rsidR="00DC7B39" w:rsidRPr="00DC7B39">
        <w:t xml:space="preserve"> </w:t>
      </w:r>
      <w:r w:rsidR="00DC7B39">
        <w:t>MGK-pack d.d.51227 Kukuljanovo,</w:t>
      </w:r>
      <w:r w:rsidR="000D1461">
        <w:t xml:space="preserve"> </w:t>
      </w:r>
      <w:r w:rsidR="00DC7B39">
        <w:t>Kukuljanovo 349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0D1461">
        <w:t>SCHÖNDORFER RAZVOJ d.o.o. d.o.o., OIB: 81955164572, MBS: 080463390, Samobor, Ivana Benkovića 2/A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 xml:space="preserve">Regionalni centar Zagreb, Podružnica ZAGREB,  </w:t>
      </w:r>
      <w:r>
        <w:t xml:space="preserve">podnijela je dana </w:t>
      </w:r>
      <w:r w:rsidR="000D1461">
        <w:t>22. ožujka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4622C2">
        <w:t>5</w:t>
      </w:r>
      <w:r w:rsidR="00D6035C">
        <w:t>-</w:t>
      </w:r>
      <w:r w:rsidR="000D1461">
        <w:t>5892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0D1461">
        <w:t>SCHÖNDORFER RAZVOJ d.o.o. d.o.o., OIB: 81955164572, MBS: 080463390, Samobor, Ivana Benkovića 2/A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0D1461">
        <w:t>11. srpnja</w:t>
      </w:r>
      <w:r w:rsidR="00687068">
        <w:t xml:space="preserve"> 2016</w:t>
      </w:r>
      <w:r>
        <w:t>. objavio oglas na mrežnoj stranici e-Oglasna ploča sudova pod posl. brojem St-</w:t>
      </w:r>
      <w:r w:rsidR="008A5A7D">
        <w:t>1</w:t>
      </w:r>
      <w:r w:rsidR="000D1461">
        <w:t>923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0D1461">
        <w:t>27</w:t>
      </w:r>
      <w:r w:rsidR="00896BF4">
        <w:t>. siječnja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0D1461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0D1461">
        <w:t>15/3</w:t>
      </w:r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C0527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A5A7D">
      <w:t>1</w:t>
    </w:r>
    <w:r w:rsidR="000D1461">
      <w:t>923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1461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622C2"/>
    <w:rsid w:val="00471F36"/>
    <w:rsid w:val="004C0527"/>
    <w:rsid w:val="004F0096"/>
    <w:rsid w:val="00500CAC"/>
    <w:rsid w:val="005113D4"/>
    <w:rsid w:val="00597876"/>
    <w:rsid w:val="005C2121"/>
    <w:rsid w:val="005F26AF"/>
    <w:rsid w:val="00616C8E"/>
    <w:rsid w:val="00637C00"/>
    <w:rsid w:val="00657E40"/>
    <w:rsid w:val="00660277"/>
    <w:rsid w:val="00662F2C"/>
    <w:rsid w:val="00677D1B"/>
    <w:rsid w:val="00686F9E"/>
    <w:rsid w:val="00687068"/>
    <w:rsid w:val="00690406"/>
    <w:rsid w:val="006B4DFF"/>
    <w:rsid w:val="006F27C3"/>
    <w:rsid w:val="00775A16"/>
    <w:rsid w:val="00785BDD"/>
    <w:rsid w:val="007900D1"/>
    <w:rsid w:val="007B3C47"/>
    <w:rsid w:val="007F5576"/>
    <w:rsid w:val="00896BF4"/>
    <w:rsid w:val="008A5A7D"/>
    <w:rsid w:val="008D7500"/>
    <w:rsid w:val="008E0069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3680E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C05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05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5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5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C05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05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5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5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1923</izvorni_sadrzaj>
    <derivirana_varijabla naziv="DomainObject.Predmet.Broj_1">1923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St-1923/2016</izvorni_sadrzaj>
    <derivirana_varijabla naziv="DomainObject.Predmet.OznakaBroj_1">St-1923/2016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SCHÖNDORFER RAZVOJ d.o.o.</izvorni_sadrzaj>
    <derivirana_varijabla naziv="DomainObject.Predmet.ProtustrankaFormated_1">  SCHÖNDORFER RAZVOJ d.o.o.</derivirana_varijabla>
  </DomainObject.Predmet.ProtustrankaFormated>
  <DomainObject.Predmet.ProtustrankaFormatedOIB>
    <izvorni_sadrzaj>  SCHÖNDORFER RAZVOJ d.o.o., OIB 81955164572</izvorni_sadrzaj>
    <derivirana_varijabla naziv="DomainObject.Predmet.ProtustrankaFormatedOIB_1">  SCHÖNDORFER RAZVOJ d.o.o., OIB 81955164572</derivirana_varijabla>
  </DomainObject.Predmet.ProtustrankaFormatedOIB>
  <DomainObject.Predmet.ProtustrankaFormatedWithAdress>
    <izvorni_sadrzaj> SCHÖNDORFER RAZVOJ d.o.o., Perkovčeva 80, 10430 Samobor</izvorni_sadrzaj>
    <derivirana_varijabla naziv="DomainObject.Predmet.ProtustrankaFormatedWithAdress_1"> SCHÖNDORFER RAZVOJ d.o.o., Perkovčeva 80, 10430 Samobor</derivirana_varijabla>
  </DomainObject.Predmet.ProtustrankaFormatedWithAdress>
  <DomainObject.Predmet.ProtustrankaFormatedWithAdressOIB>
    <izvorni_sadrzaj> SCHÖNDORFER RAZVOJ d.o.o., OIB 81955164572, Perkovčeva 80, 10430 Samobor</izvorni_sadrzaj>
    <derivirana_varijabla naziv="DomainObject.Predmet.ProtustrankaFormatedWithAdressOIB_1"> SCHÖNDORFER RAZVOJ d.o.o., OIB 81955164572, Perkovčeva 80, 10430 Samobor</derivirana_varijabla>
  </DomainObject.Predmet.ProtustrankaFormatedWithAdressOIB>
  <DomainObject.Predmet.ProtustrankaWithAdress>
    <izvorni_sadrzaj>SCHÖNDORFER RAZVOJ d.o.o. Perkovčeva 80, 10430 Samobor</izvorni_sadrzaj>
    <derivirana_varijabla naziv="DomainObject.Predmet.ProtustrankaWithAdress_1">SCHÖNDORFER RAZVOJ d.o.o. Perkovčeva 80, 10430 Samobor</derivirana_varijabla>
  </DomainObject.Predmet.ProtustrankaWithAdress>
  <DomainObject.Predmet.ProtustrankaWithAdressOIB>
    <izvorni_sadrzaj>SCHÖNDORFER RAZVOJ d.o.o., OIB 81955164572, Perkovčeva 80, 10430 Samobor</izvorni_sadrzaj>
    <derivirana_varijabla naziv="DomainObject.Predmet.ProtustrankaWithAdressOIB_1">SCHÖNDORFER RAZVOJ d.o.o., OIB 81955164572, Perkovčeva 80, 10430 Samobor</derivirana_varijabla>
  </DomainObject.Predmet.ProtustrankaWithAdressOIB>
  <DomainObject.Predmet.ProtustrankaNazivFormated>
    <izvorni_sadrzaj>SCHÖNDORFER RAZVOJ d.o.o.</izvorni_sadrzaj>
    <derivirana_varijabla naziv="DomainObject.Predmet.ProtustrankaNazivFormated_1">SCHÖNDORFER RAZVOJ d.o.o.</derivirana_varijabla>
  </DomainObject.Predmet.ProtustrankaNazivFormated>
  <DomainObject.Predmet.ProtustrankaNazivFormatedOIB>
    <izvorni_sadrzaj>SCHÖNDORFER RAZVOJ d.o.o., OIB 81955164572</izvorni_sadrzaj>
    <derivirana_varijabla naziv="DomainObject.Predmet.ProtustrankaNazivFormatedOIB_1">SCHÖNDORFER RAZVOJ d.o.o., OIB 81955164572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SCHÖNDORFER RAZVOJ d.o.o.</item>
    </izvorni_sadrzaj>
    <derivirana_varijabla naziv="DomainObject.Predmet.ProtuStrankaListFormated_1">
      <item>SCHÖNDORFER RAZVOJ d.o.o.</item>
    </derivirana_varijabla>
  </DomainObject.Predmet.ProtuStrankaListFormated>
  <DomainObject.Predmet.ProtuStrankaListFormatedOIB>
    <izvorni_sadrzaj>
      <item>SCHÖNDORFER RAZVOJ d.o.o., OIB 81955164572</item>
    </izvorni_sadrzaj>
    <derivirana_varijabla naziv="DomainObject.Predmet.ProtuStrankaListFormatedOIB_1">
      <item>SCHÖNDORFER RAZVOJ d.o.o., OIB 81955164572</item>
    </derivirana_varijabla>
  </DomainObject.Predmet.ProtuStrankaListFormatedOIB>
  <DomainObject.Predmet.ProtuStrankaListFormatedWithAdress>
    <izvorni_sadrzaj>
      <item>SCHÖNDORFER RAZVOJ d.o.o., Perkovčeva 80, 10430 Samobor</item>
    </izvorni_sadrzaj>
    <derivirana_varijabla naziv="DomainObject.Predmet.ProtuStrankaListFormatedWithAdress_1">
      <item>SCHÖNDORFER RAZVOJ d.o.o., Perkovčeva 80, 10430 Samobor</item>
    </derivirana_varijabla>
  </DomainObject.Predmet.ProtuStrankaListFormatedWithAdress>
  <DomainObject.Predmet.ProtuStrankaListFormatedWithAdressOIB>
    <izvorni_sadrzaj>
      <item>SCHÖNDORFER RAZVOJ d.o.o., OIB 81955164572, Perkovčeva 80, 10430 Samobor</item>
    </izvorni_sadrzaj>
    <derivirana_varijabla naziv="DomainObject.Predmet.ProtuStrankaListFormatedWithAdressOIB_1">
      <item>SCHÖNDORFER RAZVOJ d.o.o., OIB 81955164572, Perkovčeva 80, 10430 Samobor</item>
    </derivirana_varijabla>
  </DomainObject.Predmet.ProtuStrankaListFormatedWithAdressOIB>
  <DomainObject.Predmet.ProtuStrankaListNazivFormated>
    <izvorni_sadrzaj>
      <item>SCHÖNDORFER RAZVOJ d.o.o.</item>
    </izvorni_sadrzaj>
    <derivirana_varijabla naziv="DomainObject.Predmet.ProtuStrankaListNazivFormated_1">
      <item>SCHÖNDORFER RAZVOJ d.o.o.</item>
    </derivirana_varijabla>
  </DomainObject.Predmet.ProtuStrankaListNazivFormated>
  <DomainObject.Predmet.ProtuStrankaListNazivFormatedOIB>
    <izvorni_sadrzaj>
      <item>SCHÖNDORFER RAZVOJ d.o.o., OIB 81955164572</item>
    </izvorni_sadrzaj>
    <derivirana_varijabla naziv="DomainObject.Predmet.ProtuStrankaListNazivFormatedOIB_1">
      <item>SCHÖNDORFER RAZVOJ d.o.o., OIB 81955164572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SCHÖNDORFER RAZVOJ d.o.o.</izvorni_sadrzaj>
    <derivirana_varijabla naziv="DomainObject.Predmet.ProtustrankaIDrugi_1">SCHÖNDORFER RAZVOJ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SCHÖNDORFER RAZVOJ d.o.o., OIB 81955164572, Perkovčeva 80, 10430 Samobor</izvorni_sadrzaj>
    <derivirana_varijabla naziv="DomainObject.Predmet.ProtustrankaIDrugiAdressOIB_1">SCHÖNDORFER RAZVOJ d.o.o., OIB 81955164572, Perkovčeva 80,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SCHÖNDORFER RAZVOJ d.o.o.</item>
      <item>FINA Regionalni centar Zagreb</item>
    </izvorni_sadrzaj>
    <derivirana_varijabla naziv="DomainObject.Predmet.SudioniciListNaziv_1">
      <item>SCHÖNDORFER RAZVOJ d.o.o.</item>
      <item>FINA Regionalni centar Zagreb</item>
    </derivirana_varijabla>
  </DomainObject.Predmet.SudioniciListNaziv>
  <DomainObject.Predmet.SudioniciListAdressOIB>
    <izvorni_sadrzaj>
      <item>SCHÖNDORFER RAZVOJ d.o.o., OIB 81955164572, Perkovčeva 80,10430 Samobor</item>
      <item>FINA Regionalni centar Zagreb, OIB 85821130368, Trg svibanjskih žrtava 1995. br. 1,10000 Zagreb</item>
    </izvorni_sadrzaj>
    <derivirana_varijabla naziv="DomainObject.Predmet.SudioniciListAdressOIB_1">
      <item>SCHÖNDORFER RAZVOJ d.o.o., OIB 81955164572, Perkovčeva 80,10430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81955164572</item>
      <item>, OIB 85821130368</item>
    </izvorni_sadrzaj>
    <derivirana_varijabla naziv="DomainObject.Predmet.SudioniciListNazivOIB_1">
      <item>, OIB 81955164572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66875-E06F-4F1C-8816-8A7344C11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2378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2017-01-27T11:08:00Z</dcterms:created>
  <dc:creator>korisnik</dc:creator>
  <cp:lastModifiedBy>Snježana Andrijanić</cp:lastModifiedBy>
  <cp:lastPrinted>2017-01-27T11:08:00Z</cp:lastPrinted>
  <dcterms:modified xmlns:xsi="http://www.w3.org/2001/XMLSchema-instance" xsi:type="dcterms:W3CDTF">2017-01-27T11:10:00Z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