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9957" w14:paraId="77d9957" w:rsidRDefault="00AC3AE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42032">
        <w:rPr>
          <w:rFonts w:cs="Times New Roman" w:eastAsia="Times New Roman"/>
          <w:lang w:eastAsia="hr-HR"/>
        </w:rPr>
        <w:t>7721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842032">
        <w:rPr>
          <w:rFonts w:cs="Times New Roman" w:eastAsia="Times New Roman"/>
          <w:lang w:eastAsia="hr-HR"/>
        </w:rPr>
        <w:t>ASFALTNE PRIPREME GOF d.o.o. Lučko, Delićeva 7, OIB: 58289022445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842032">
        <w:rPr>
          <w:rFonts w:cs="Times New Roman" w:eastAsia="Times New Roman"/>
          <w:lang w:eastAsia="hr-HR"/>
        </w:rPr>
        <w:t>86.581,44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268" w:rsidP="00101D38" w:rsidR="00A97268">
      <w:pPr>
        <w:spacing w:after="0"/>
      </w:pPr>
      <w:r>
        <w:separator/>
      </w:r>
    </w:p>
  </w:endnote>
  <w:endnote w:id="0" w:type="continuationSeparator">
    <w:p w:rsidRDefault="00A97268" w:rsidP="00101D38" w:rsidR="00A972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268" w:rsidP="00101D38" w:rsidR="00A97268">
      <w:pPr>
        <w:spacing w:after="0"/>
      </w:pPr>
      <w:r>
        <w:separator/>
      </w:r>
    </w:p>
  </w:footnote>
  <w:footnote w:id="0" w:type="continuationSeparator">
    <w:p w:rsidRDefault="00A97268" w:rsidP="00101D38" w:rsidR="00A9726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AE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42032">
      <w:t>7721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7E39"/>
    <w:rsid w:val="00220440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676D3"/>
    <w:rsid w:val="00676E07"/>
    <w:rsid w:val="00712438"/>
    <w:rsid w:val="007300E2"/>
    <w:rsid w:val="00765FCC"/>
    <w:rsid w:val="007A1699"/>
    <w:rsid w:val="007B6138"/>
    <w:rsid w:val="00812B6F"/>
    <w:rsid w:val="00842032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268"/>
    <w:rsid w:val="00A979E7"/>
    <w:rsid w:val="00AB1C8C"/>
    <w:rsid w:val="00AC3AE0"/>
    <w:rsid w:val="00AE5E56"/>
    <w:rsid w:val="00B0033C"/>
    <w:rsid w:val="00B42CD7"/>
    <w:rsid w:val="00B440D8"/>
    <w:rsid w:val="00B90592"/>
    <w:rsid w:val="00B95E9F"/>
    <w:rsid w:val="00B96E00"/>
    <w:rsid w:val="00BC157A"/>
    <w:rsid w:val="00BE1B46"/>
    <w:rsid w:val="00BF0FB9"/>
    <w:rsid w:val="00C30F49"/>
    <w:rsid w:val="00C56061"/>
    <w:rsid w:val="00CE34FB"/>
    <w:rsid w:val="00D15391"/>
    <w:rsid w:val="00D242FE"/>
    <w:rsid w:val="00D37F65"/>
    <w:rsid w:val="00D8512A"/>
    <w:rsid w:val="00DA5DC0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C3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A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C3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A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7721</izvorni_sadrzaj>
    <derivirana_varijabla naziv="DomainObject.Predmet.Broj_1">7721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St-7721/2015</izvorni_sadrzaj>
    <derivirana_varijabla naziv="DomainObject.Predmet.OznakaBroj_1">St-7721/2015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ASFALTNE PRIPREME GOF d.o.o. zastupanog po punomoćniku Antonio Toni Bobić</izvorni_sadrzaj>
    <derivirana_varijabla naziv="DomainObject.Predmet.ProtustrankaFormated_1">  ASFALTNE PRIPREME GOF d.o.o. zastupanog po punomoćniku Antonio Toni Bobić</derivirana_varijabla>
  </DomainObject.Predmet.ProtustrankaFormated>
  <DomainObject.Predmet.ProtustrankaFormatedOIB>
    <izvorni_sadrzaj>  ASFALTNE PRIPREME GOF d.o.o., OIB 58289022445 zastupanog po punomoćniku Antonio Toni Bobić</izvorni_sadrzaj>
    <derivirana_varijabla naziv="DomainObject.Predmet.ProtustrankaFormatedOIB_1">  ASFALTNE PRIPREME GOF d.o.o., OIB 58289022445 zastupanog po punomoćniku Antonio Toni Bobić</derivirana_varijabla>
  </DomainObject.Predmet.ProtustrankaFormatedOIB>
  <DomainObject.Predmet.ProtustrankaFormatedWithAdress>
    <izvorni_sadrzaj> ASFALTNE PRIPREME GOF d.o.o., Delićeva 7, 10250 Lučko zastupanog po punomoćniku Antonio Toni Bobić</izvorni_sadrzaj>
    <derivirana_varijabla naziv="DomainObject.Predmet.ProtustrankaFormatedWithAdress_1"> ASFALTNE PRIPREME GOF d.o.o., Delićeva 7, 10250 Lučko zastupanog po punomoćniku Antonio Toni Bobić</derivirana_varijabla>
  </DomainObject.Predmet.ProtustrankaFormatedWithAdress>
  <DomainObject.Predmet.ProtustrankaFormatedWithAdressOIB>
    <izvorni_sadrzaj> ASFALTNE PRIPREME GOF d.o.o., OIB 58289022445, Delićeva 7, 10250 Lučko zastupanog po punomoćniku Antonio Toni Bobić</izvorni_sadrzaj>
    <derivirana_varijabla naziv="DomainObject.Predmet.ProtustrankaFormatedWithAdressOIB_1"> ASFALTNE PRIPREME GOF d.o.o., OIB 58289022445, Delićeva 7, 10250 Lučko zastupanog po punomoćniku Antonio Toni Bobić</derivirana_varijabla>
  </DomainObject.Predmet.ProtustrankaFormatedWithAdressOIB>
  <DomainObject.Predmet.ProtustrankaWithAdress>
    <izvorni_sadrzaj>ASFALTNE PRIPREME GOF d.o.o. Delićeva 7, 10250 Lučko</izvorni_sadrzaj>
    <derivirana_varijabla naziv="DomainObject.Predmet.ProtustrankaWithAdress_1">ASFALTNE PRIPREME GOF d.o.o. Delićeva 7, 10250 Lučko</derivirana_varijabla>
  </DomainObject.Predmet.ProtustrankaWithAdress>
  <DomainObject.Predmet.ProtustrankaWithAdressOIB>
    <izvorni_sadrzaj>ASFALTNE PRIPREME GOF d.o.o., OIB 58289022445, Delićeva 7, 10250 Lučko</izvorni_sadrzaj>
    <derivirana_varijabla naziv="DomainObject.Predmet.ProtustrankaWithAdressOIB_1">ASFALTNE PRIPREME GOF d.o.o., OIB 58289022445, Delićeva 7, 10250 Lučko</derivirana_varijabla>
  </DomainObject.Predmet.ProtustrankaWithAdressOIB>
  <DomainObject.Predmet.ProtustrankaNazivFormated>
    <izvorni_sadrzaj>ASFALTNE PRIPREME GOF d.o.o.</izvorni_sadrzaj>
    <derivirana_varijabla naziv="DomainObject.Predmet.ProtustrankaNazivFormated_1">ASFALTNE PRIPREME GOF d.o.o.</derivirana_varijabla>
  </DomainObject.Predmet.ProtustrankaNazivFormated>
  <DomainObject.Predmet.ProtustrankaNazivFormatedOIB>
    <izvorni_sadrzaj>ASFALTNE PRIPREME GOF d.o.o., OIB 58289022445</izvorni_sadrzaj>
    <derivirana_varijabla naziv="DomainObject.Predmet.ProtustrankaNazivFormatedOIB_1">ASFALTNE PRIPREME GOF d.o.o., OIB 58289022445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ASFALTNE PRIPREME GOF d.o.o. zastupanog po punomoćniku Antonio Toni Bobić</item>
    </izvorni_sadrzaj>
    <derivirana_varijabla naziv="DomainObject.Predmet.ProtuStrankaListFormated_1">
      <item>ASFALTNE PRIPREME GOF d.o.o. zastupanog po punomoćniku Antonio Toni Bobić</item>
    </derivirana_varijabla>
  </DomainObject.Predmet.ProtuStrankaListFormated>
  <DomainObject.Predmet.ProtuStrankaListFormatedOIB>
    <izvorni_sadrzaj>
      <item>ASFALTNE PRIPREME GOF d.o.o., OIB 58289022445 zastupanog po punomoćniku Antonio Toni Bobić</item>
    </izvorni_sadrzaj>
    <derivirana_varijabla naziv="DomainObject.Predmet.ProtuStrankaListFormatedOIB_1">
      <item>ASFALTNE PRIPREME GOF d.o.o., OIB 58289022445 zastupanog po punomoćniku Antonio Toni Bobić</item>
    </derivirana_varijabla>
  </DomainObject.Predmet.ProtuStrankaListFormatedOIB>
  <DomainObject.Predmet.ProtuStrankaListFormatedWithAdress>
    <izvorni_sadrzaj>
      <item>ASFALTNE PRIPREME GOF d.o.o., Delićeva 7, 10250 Lučko zastupanog po punomoćniku Antonio Toni Bobić</item>
    </izvorni_sadrzaj>
    <derivirana_varijabla naziv="DomainObject.Predmet.ProtuStrankaListFormatedWithAdress_1">
      <item>ASFALTNE PRIPREME GOF d.o.o., Delićeva 7, 10250 Lučko zastupanog po punomoćniku Antonio Toni Bobić</item>
    </derivirana_varijabla>
  </DomainObject.Predmet.ProtuStrankaListFormatedWithAdress>
  <DomainObject.Predmet.ProtuStrankaListFormatedWithAdressOIB>
    <izvorni_sadrzaj>
      <item>ASFALTNE PRIPREME GOF d.o.o., OIB 58289022445, Delićeva 7, 10250 Lučko zastupanog po punomoćniku Antonio Toni Bobić</item>
    </izvorni_sadrzaj>
    <derivirana_varijabla naziv="DomainObject.Predmet.ProtuStrankaListFormatedWithAdressOIB_1">
      <item>ASFALTNE PRIPREME GOF d.o.o., OIB 58289022445, Delićeva 7, 10250 Lučko zastupanog po punomoćniku Antonio Toni Bobić</item>
    </derivirana_varijabla>
  </DomainObject.Predmet.ProtuStrankaListFormatedWithAdressOIB>
  <DomainObject.Predmet.ProtuStrankaListNazivFormated>
    <izvorni_sadrzaj>
      <item>ASFALTNE PRIPREME GOF d.o.o.</item>
    </izvorni_sadrzaj>
    <derivirana_varijabla naziv="DomainObject.Predmet.ProtuStrankaListNazivFormated_1">
      <item>ASFALTNE PRIPREME GOF d.o.o.</item>
    </derivirana_varijabla>
  </DomainObject.Predmet.ProtuStrankaListNazivFormated>
  <DomainObject.Predmet.ProtuStrankaListNazivFormatedOIB>
    <izvorni_sadrzaj>
      <item>ASFALTNE PRIPREME GOF d.o.o., OIB 58289022445</item>
    </izvorni_sadrzaj>
    <derivirana_varijabla naziv="DomainObject.Predmet.ProtuStrankaListNazivFormatedOIB_1">
      <item>ASFALTNE PRIPREME GOF d.o.o., OIB 58289022445</item>
    </derivirana_varijabla>
  </DomainObject.Predmet.ProtuStrankaListNazivFormatedOIB>
  <DomainObject.Predmet.OstaliListFormated>
    <izvorni_sadrzaj>
      <item>Antonio Toni Bobić punomoćnik sudionika u postupku ASFALTNE PRIPREME GOF d.o.o.</item>
    </izvorni_sadrzaj>
    <derivirana_varijabla naziv="DomainObject.Predmet.OstaliListFormated_1">
      <item>Antonio Toni Bobić punomoćnik sudionika u postupku ASFALTNE PRIPREME GOF d.o.o.</item>
    </derivirana_varijabla>
  </DomainObject.Predmet.OstaliListFormated>
  <DomainObject.Predmet.OstaliListFormatedOIB>
    <izvorni_sadrzaj>
      <item>Antonio Toni Bobić, OIB 71822697780 punomoćnik sudionika u postupku ASFALTNE PRIPREME GOF d.o.o.</item>
    </izvorni_sadrzaj>
    <derivirana_varijabla naziv="DomainObject.Predmet.OstaliListFormatedOIB_1">
      <item>Antonio Toni Bobić, OIB 71822697780 punomoćnik sudionika u postupku ASFALTNE PRIPREME GOF d.o.o.</item>
    </derivirana_varijabla>
  </DomainObject.Predmet.OstaliListFormatedOIB>
  <DomainObject.Predmet.OstaliListFormatedWithAdress>
    <izvorni_sadrzaj>
      <item>Antonio Toni Bobić, Mije Silobod Bolšića 19, 10000 Zagreb punomoćnik sudionika u postupku ASFALTNE PRIPREME GOF d.o.o.</item>
    </izvorni_sadrzaj>
    <derivirana_varijabla naziv="DomainObject.Predmet.OstaliListFormatedWithAdress_1">
      <item>Antonio Toni Bobić, Mije Silobod Bolšića 19, 10000 Zagreb punomoćnik sudionika u postupku ASFALTNE PRIPREME GOF d.o.o.</item>
    </derivirana_varijabla>
  </DomainObject.Predmet.OstaliListFormatedWithAdress>
  <DomainObject.Predmet.OstaliListFormatedWithAdressOIB>
    <izvorni_sadrzaj>
      <item>Antonio Toni Bobić, OIB 71822697780, Mije Silobod Bolšića 19, 10000 Zagreb punomoćnik sudionika u postupku ASFALTNE PRIPREME GOF d.o.o.</item>
    </izvorni_sadrzaj>
    <derivirana_varijabla naziv="DomainObject.Predmet.OstaliListFormatedWithAdressOIB_1">
      <item>Antonio Toni Bobić, OIB 71822697780, Mije Silobod Bolšića 19, 10000 Zagreb punomoćnik sudionika u postupku ASFALTNE PRIPREME GOF d.o.o.</item>
    </derivirana_varijabla>
  </DomainObject.Predmet.OstaliListFormatedWithAdressOIB>
  <DomainObject.Predmet.OstaliListNazivFormated>
    <izvorni_sadrzaj>
      <item>Antonio Toni Bobić</item>
    </izvorni_sadrzaj>
    <derivirana_varijabla naziv="DomainObject.Predmet.OstaliListNazivFormated_1">
      <item>Antonio Toni Bobić</item>
    </derivirana_varijabla>
  </DomainObject.Predmet.OstaliListNazivFormated>
  <DomainObject.Predmet.OstaliListNazivFormatedOIB>
    <izvorni_sadrzaj>
      <item>Antonio Toni Bobić, OIB 71822697780</item>
    </izvorni_sadrzaj>
    <derivirana_varijabla naziv="DomainObject.Predmet.OstaliListNazivFormatedOIB_1">
      <item>Antonio Toni Bobić, OIB 71822697780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ASFALTNE PRIPREME GOF d.o.o.</izvorni_sadrzaj>
    <derivirana_varijabla naziv="DomainObject.Predmet.ProtustrankaIDrugi_1">ASFALTNE PRIPREME GOF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ASFALTNE PRIPREME GOF d.o.o., OIB 58289022445, Delićeva 7, 10250 Lučko</izvorni_sadrzaj>
    <derivirana_varijabla naziv="DomainObject.Predmet.ProtustrankaIDrugiAdressOIB_1">ASFALTNE PRIPREME GOF d.o.o., OIB 58289022445, Delićeva 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ASFALTNE PRIPREME GOF d.o.o.</item>
      <item>FINA Regionalni centar Zagreb</item>
      <item>Antonio Toni Bobić</item>
    </izvorni_sadrzaj>
    <derivirana_varijabla naziv="DomainObject.Predmet.SudioniciListNaziv_1">
      <item>ASFALTNE PRIPREME GOF d.o.o.</item>
      <item>FINA Regionalni centar Zagreb</item>
      <item>Antonio Toni Bobić</item>
    </derivirana_varijabla>
  </DomainObject.Predmet.SudioniciListNaziv>
  <DomainObject.Predmet.SudioniciListAdressOIB>
    <izvorni_sadrzaj>
      <item>ASFALTNE PRIPREME GOF d.o.o., OIB 58289022445, Delićeva 7,10250 Lučko</item>
      <item>FINA Regionalni centar Zagreb, OIB 85821130368, Trg svibanjskih žrtava 1995. 1,10000 Zagreb</item>
      <item>Antonio Toni Bobić, OIB 71822697780, Mije Silobod Bolšića 19,10000 Zagreb</item>
    </izvorni_sadrzaj>
    <derivirana_varijabla naziv="DomainObject.Predmet.SudioniciListAdressOIB_1">
      <item>ASFALTNE PRIPREME GOF d.o.o., OIB 58289022445, Delićeva 7,10250 Lučko</item>
      <item>FINA Regionalni centar Zagreb, OIB 85821130368, Trg svibanjskih žrtava 1995. 1,10000 Zagreb</item>
      <item>Antonio Toni Bobić, OIB 71822697780, Mije Silobod Bolšića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58289022445</item>
      <item>, OIB 85821130368</item>
      <item>, OIB 71822697780</item>
    </izvorni_sadrzaj>
    <derivirana_varijabla naziv="DomainObject.Predmet.SudioniciListNazivOIB_1">
      <item>, OIB 58289022445</item>
      <item>, OIB 85821130368</item>
      <item>, OIB 71822697780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E13F1-8A9B-4FE0-AD5B-E5DAB6DCE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1344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2015-12-21T11:51:00Z</dcterms:created>
  <dc:creator>Draženka Prpić</dc:creator>
  <cp:lastModifiedBy>Draženka Prpić</cp:lastModifiedBy>
  <cp:lastPrinted>2015-12-21T11:53:00Z</cp:lastPrinted>
  <dcterms:modified xmlns:xsi="http://www.w3.org/2001/XMLSchema-instance" xsi:type="dcterms:W3CDTF">2015-12-21T11:53:00Z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