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afe1" w14:paraId="864afe1" w:rsidRDefault="0032234F" w:rsidP="00B1103F" w:rsidR="00006B14">
      <w:pPr>
        <w15:collapsed w:val="false"/>
      </w:pPr>
      <w:bookmarkStart w:name="_GoBack" w:id="0"/>
      <w:bookmarkEnd w:id="0"/>
      <w:r>
        <w:rPr>
          <w:noProof/>
          <w:szCs w:val="24"/>
        </w:rPr>
        <w:t xml:space="preserve">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06B14" w:rsidP="00006B14" w:rsidR="00006B14">
      <w:pPr>
        <w:pStyle w:val="Bezproreda"/>
      </w:pPr>
      <w:r>
        <w:t>REPUBLIKA HRVATSKA</w:t>
      </w:r>
    </w:p>
    <w:p w:rsidRDefault="00006B14" w:rsidP="00006B14" w:rsidR="00006B14">
      <w:pPr>
        <w:pStyle w:val="Bezproreda"/>
      </w:pPr>
      <w:r>
        <w:t>TRGOVAČKI SUD U ZAGREBU</w:t>
      </w:r>
    </w:p>
    <w:p w:rsidRDefault="00006B14" w:rsidP="00006B14" w:rsidR="00006B14">
      <w:pPr>
        <w:pStyle w:val="Bezproreda"/>
      </w:pPr>
      <w:r>
        <w:t xml:space="preserve">Zagreb, Amruševa 2/II                                                                 </w:t>
      </w:r>
      <w:r w:rsidR="0032234F">
        <w:t xml:space="preserve">                     70. St-6989</w:t>
      </w:r>
      <w:r>
        <w:t>/2016</w:t>
      </w:r>
    </w:p>
    <w:p w:rsidRDefault="00006B14" w:rsidP="00006B14" w:rsidR="00006B14">
      <w:pPr>
        <w:pStyle w:val="Bezproreda"/>
      </w:pPr>
    </w:p>
    <w:p w:rsidRDefault="00722755" w:rsidP="00006B14" w:rsidR="00722755">
      <w:pPr>
        <w:pStyle w:val="Bezproreda"/>
        <w:jc w:val="center"/>
      </w:pPr>
    </w:p>
    <w:p w:rsidRDefault="00006B14" w:rsidP="00006B14" w:rsidR="00006B14">
      <w:pPr>
        <w:pStyle w:val="Bezproreda"/>
        <w:jc w:val="center"/>
      </w:pPr>
      <w:r>
        <w:t>R E P U B L I K A   H R V A T S K A</w:t>
      </w:r>
    </w:p>
    <w:p w:rsidRDefault="00006B14" w:rsidP="00006B14" w:rsidR="00006B14">
      <w:pPr>
        <w:pStyle w:val="Bezproreda"/>
      </w:pPr>
    </w:p>
    <w:p w:rsidRDefault="00006B14" w:rsidP="003E5696" w:rsidR="00006B14">
      <w:pPr>
        <w:pStyle w:val="Bezproreda"/>
        <w:jc w:val="center"/>
      </w:pPr>
      <w:r>
        <w:t>R J E Š E NJ E</w:t>
      </w:r>
    </w:p>
    <w:p w:rsidRDefault="003E5696" w:rsidP="003E5696" w:rsidR="003E5696">
      <w:pPr>
        <w:pStyle w:val="Bezproreda"/>
        <w:jc w:val="center"/>
      </w:pPr>
    </w:p>
    <w:p w:rsidRDefault="0032234F" w:rsidP="00023D60" w:rsidR="0015550A">
      <w:pPr>
        <w:pStyle w:val="Bezproreda"/>
        <w:jc w:val="both"/>
      </w:pPr>
      <w:r>
        <w:t>Trgovački sud u Z</w:t>
      </w:r>
      <w:r w:rsidR="007F7064">
        <w:t xml:space="preserve">agrebu po sucu Maji Jurovicki </w:t>
      </w:r>
      <w:r w:rsidR="00B1103F">
        <w:t>u postupku radi sklapanja predstečajne nagodbe, po</w:t>
      </w:r>
      <w:r w:rsidR="0015550A">
        <w:t xml:space="preserve">vodom prijedloga predlagatelja </w:t>
      </w:r>
      <w:r w:rsidR="0015550A" w:rsidRPr="0015550A">
        <w:t>MD-LENGA PROMET d.o.o. OIB: 36091289774, Zagreb, Dragutina Golika 38</w:t>
      </w:r>
      <w:r w:rsidR="0015550A">
        <w:t>, 13. travnja 2018.</w:t>
      </w:r>
    </w:p>
    <w:p w:rsidRDefault="00023D60" w:rsidP="00023D60" w:rsidR="00023D60">
      <w:pPr>
        <w:pStyle w:val="Bezproreda"/>
        <w:jc w:val="both"/>
      </w:pPr>
    </w:p>
    <w:p w:rsidRDefault="00722755" w:rsidP="00023D60" w:rsidR="00722755">
      <w:pPr>
        <w:pStyle w:val="Bezproreda"/>
        <w:jc w:val="center"/>
      </w:pPr>
    </w:p>
    <w:p w:rsidRDefault="00CC4324" w:rsidP="00023D60" w:rsidR="00B1103F">
      <w:pPr>
        <w:pStyle w:val="Bezproreda"/>
        <w:jc w:val="center"/>
      </w:pPr>
      <w:r w:rsidRPr="00CC4324">
        <w:t>r i j e š i o  j e</w:t>
      </w:r>
    </w:p>
    <w:p w:rsidRDefault="00023D60" w:rsidP="00023D60" w:rsidR="00023D60">
      <w:pPr>
        <w:pStyle w:val="Bezproreda"/>
        <w:jc w:val="both"/>
      </w:pPr>
    </w:p>
    <w:p w:rsidRDefault="00B1103F" w:rsidP="00023D60" w:rsidR="00B07C6B">
      <w:pPr>
        <w:pStyle w:val="Bezproreda"/>
        <w:jc w:val="both"/>
        <w:rPr>
          <w:b/>
        </w:rPr>
      </w:pPr>
      <w:r>
        <w:t xml:space="preserve">I    Zakazuje se ročište radi odluke o prijedlogu za sklapanje predstečajne nagodbe na  temelju pravomoćnog i izvršnog rješenja Financijske agencije, Regionalni centar Zagreb, Nagodbeno vijeće: HR01, Zagreb, </w:t>
      </w:r>
      <w:r w:rsidR="003D3587">
        <w:t>Ulica grada Vukovara 70,  Klasa:UP-I/110/07/15-01/7795,</w:t>
      </w:r>
      <w:r>
        <w:t xml:space="preserve"> Ur.b</w:t>
      </w:r>
      <w:r w:rsidR="003D3587">
        <w:t>r.: 04-06-15</w:t>
      </w:r>
      <w:r>
        <w:t>-</w:t>
      </w:r>
      <w:r w:rsidR="003D3587">
        <w:t xml:space="preserve">7795-42 </w:t>
      </w:r>
      <w:r w:rsidR="008F1B12">
        <w:t>od 09. srp</w:t>
      </w:r>
      <w:r>
        <w:t>nja 201</w:t>
      </w:r>
      <w:r w:rsidR="008F1B12">
        <w:t xml:space="preserve">6. g., za predloženog dužnika </w:t>
      </w:r>
      <w:r w:rsidR="008F1B12" w:rsidRPr="008F1B12">
        <w:t>MD-LENGA PROMET d.o.o. OIB: 36091289774, Zagreb, Dragutina Golika 38</w:t>
      </w:r>
      <w:r w:rsidR="008F1B12">
        <w:t xml:space="preserve"> </w:t>
      </w:r>
      <w:r w:rsidR="00B07C6B" w:rsidRPr="00FF5C60">
        <w:rPr>
          <w:b/>
        </w:rPr>
        <w:t xml:space="preserve">za dan </w:t>
      </w:r>
      <w:r w:rsidR="00FF5C60" w:rsidRPr="00FF5C60">
        <w:rPr>
          <w:b/>
        </w:rPr>
        <w:t>08. svi</w:t>
      </w:r>
      <w:r w:rsidR="00023D60">
        <w:rPr>
          <w:b/>
        </w:rPr>
        <w:t>b</w:t>
      </w:r>
      <w:r w:rsidR="00B07C6B" w:rsidRPr="00FF5C60">
        <w:rPr>
          <w:b/>
        </w:rPr>
        <w:t>nja 2018. godine u 11,30 sati u prostorijama Trgovačkog suda u Zagrebu, Petrinjska 8, soba broj 30/I – (dvorišna zgrad</w:t>
      </w:r>
      <w:r w:rsidR="00FF5C60">
        <w:rPr>
          <w:b/>
        </w:rPr>
        <w:t>a).</w:t>
      </w:r>
    </w:p>
    <w:p w:rsidRDefault="00023D60" w:rsidP="00023D60" w:rsidR="00023D60" w:rsidRPr="00FF5C60">
      <w:pPr>
        <w:pStyle w:val="Bezproreda"/>
        <w:jc w:val="both"/>
        <w:rPr>
          <w:b/>
        </w:rPr>
      </w:pPr>
    </w:p>
    <w:p w:rsidRDefault="00B1103F" w:rsidP="00023D60" w:rsidR="00B1103F">
      <w:pPr>
        <w:pStyle w:val="Bezproreda"/>
        <w:jc w:val="both"/>
      </w:pPr>
      <w:r>
        <w:t>II     Na ročište se pozivaju dužnik i vjerovnici osobno ili po punomoćnicima.</w:t>
      </w:r>
    </w:p>
    <w:p w:rsidRDefault="00023D60" w:rsidP="00023D60" w:rsidR="00023D60">
      <w:pPr>
        <w:pStyle w:val="Bezproreda"/>
        <w:jc w:val="both"/>
      </w:pPr>
    </w:p>
    <w:p w:rsidRDefault="005E363F" w:rsidP="005E363F" w:rsidR="00B1103F">
      <w:pPr>
        <w:jc w:val="center"/>
      </w:pPr>
      <w:r w:rsidRPr="005E363F">
        <w:t>Obrazloženje</w:t>
      </w:r>
    </w:p>
    <w:p w:rsidRDefault="00357D74" w:rsidP="00357D74" w:rsidR="00357D74">
      <w:pPr>
        <w:pStyle w:val="Bezproreda"/>
        <w:jc w:val="both"/>
      </w:pPr>
      <w:r>
        <w:t xml:space="preserve">         </w:t>
      </w:r>
      <w:r w:rsidR="00B1103F">
        <w:t xml:space="preserve">Prema čl. 66. st. 1. Zakona o financijskom poslovanju i predstečajnoj nagodbi ( NN 108/12, 144/12, 112/13 u daljnjem tekstu ZFPPN ) dužnik je podnio sudu prijedlog za sklapanje predstečajne nagodbe. Uz prijedlog je dostavio priloge određene člankom 66. st. 3. ZFPPN. </w:t>
      </w:r>
    </w:p>
    <w:p w:rsidRDefault="00357D74" w:rsidP="00357D74" w:rsidR="00B1103F">
      <w:pPr>
        <w:pStyle w:val="Bezproreda"/>
        <w:jc w:val="both"/>
      </w:pPr>
      <w:r>
        <w:t xml:space="preserve">         </w:t>
      </w:r>
      <w:r w:rsidR="00B1103F">
        <w:t>Ovaj prvostupanjski sud je temeljem dostavljenih isprava utvrdio da su ispunjene pretpostavke za određivanje ročišta radi sklapanja predstečajne nagodbe pa je temeljem naprijed navedenog riješio kao u izreci ovog rješenja.</w:t>
      </w:r>
    </w:p>
    <w:p w:rsidRDefault="00B1103F" w:rsidP="00B1103F" w:rsidR="00B1103F"/>
    <w:p w:rsidRDefault="00357D74" w:rsidP="00D01764" w:rsidR="00B1103F">
      <w:pPr>
        <w:jc w:val="center"/>
      </w:pPr>
      <w:r>
        <w:t xml:space="preserve">Zagreb </w:t>
      </w:r>
      <w:r w:rsidRPr="00357D74">
        <w:t>13. travnja 2018.</w:t>
      </w:r>
    </w:p>
    <w:p w:rsidRDefault="00B1103F" w:rsidP="009611C0" w:rsidR="00357D74">
      <w:pPr>
        <w:pStyle w:val="Bezproreda"/>
        <w:jc w:val="right"/>
      </w:pPr>
      <w:r>
        <w:t xml:space="preserve">                                                                                      </w:t>
      </w:r>
      <w:r>
        <w:tab/>
        <w:t xml:space="preserve">      Stečajni sudac:</w:t>
      </w:r>
    </w:p>
    <w:p w:rsidRDefault="00D01764" w:rsidP="009611C0" w:rsidR="00D01764">
      <w:pPr>
        <w:pStyle w:val="Bezproreda"/>
        <w:jc w:val="right"/>
      </w:pPr>
      <w:r>
        <w:t>Maja Jurovicki</w:t>
      </w:r>
      <w:r w:rsidR="00F459AB">
        <w:t xml:space="preserve">, v.r. </w:t>
      </w:r>
    </w:p>
    <w:p w:rsidRDefault="009611C0" w:rsidP="009611C0" w:rsidR="009611C0">
      <w:pPr>
        <w:pStyle w:val="Bezproreda"/>
        <w:jc w:val="right"/>
      </w:pPr>
    </w:p>
    <w:p w:rsidRDefault="00722755" w:rsidP="00D01764" w:rsidR="00722755">
      <w:pPr>
        <w:pStyle w:val="Bezproreda"/>
      </w:pPr>
    </w:p>
    <w:p w:rsidRDefault="00722755" w:rsidP="00D01764" w:rsidR="00722755">
      <w:pPr>
        <w:pStyle w:val="Bezproreda"/>
      </w:pPr>
    </w:p>
    <w:p w:rsidRDefault="00722755" w:rsidP="00D01764" w:rsidR="00722755">
      <w:pPr>
        <w:pStyle w:val="Bezproreda"/>
      </w:pPr>
    </w:p>
    <w:p w:rsidRDefault="00722755" w:rsidP="00D01764" w:rsidR="00722755">
      <w:pPr>
        <w:pStyle w:val="Bezproreda"/>
      </w:pPr>
    </w:p>
    <w:p w:rsidRDefault="00B1103F" w:rsidP="00D01764" w:rsidR="00D01764">
      <w:pPr>
        <w:pStyle w:val="Bezproreda"/>
      </w:pPr>
      <w:r>
        <w:lastRenderedPageBreak/>
        <w:t>POUKA O PRAVNOM LIJEKU:</w:t>
      </w:r>
    </w:p>
    <w:p w:rsidRDefault="000B17A2" w:rsidP="008E23C3" w:rsidR="00B1103F">
      <w:pPr>
        <w:jc w:val="both"/>
      </w:pPr>
      <w:r w:rsidRPr="000B17A2">
        <w:t>Protiv ovog rješenja žalba nije dopuštena</w:t>
      </w:r>
      <w:r>
        <w:t>.</w:t>
      </w:r>
      <w:r w:rsidRPr="000B17A2">
        <w:t xml:space="preserve"> (članak 278. stavak 2. Zakona o parničnom postupku, a u svezi s člankom 6. Stečajnog zakona).</w:t>
      </w:r>
      <w:r w:rsidR="00B1103F">
        <w:tab/>
      </w:r>
      <w:r w:rsidR="00B1103F">
        <w:tab/>
      </w:r>
      <w:r w:rsidR="00B1103F">
        <w:tab/>
      </w:r>
      <w:r w:rsidR="00B1103F">
        <w:tab/>
      </w:r>
      <w:r w:rsidR="00B1103F">
        <w:tab/>
      </w:r>
      <w:r w:rsidR="00B1103F">
        <w:tab/>
      </w:r>
    </w:p>
    <w:p w:rsidRDefault="00B1103F" w:rsidP="00B1103F" w:rsidR="00B1103F"/>
    <w:p w:rsidRDefault="00F459AB" w:rsidP="004F5146" w:rsidR="00F459AB">
      <w:pPr>
        <w:spacing w:lineRule="auto" w:line="240" w:after="0"/>
        <w:jc w:val="right"/>
      </w:pPr>
      <w:r>
        <w:t>za točnost otpravka-ovlašteni službenik</w:t>
      </w:r>
    </w:p>
    <w:p w:rsidRDefault="00F459AB" w:rsidP="004F5146" w:rsidR="00F459AB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C524DE" w:rsidP="00C524DE" w:rsidR="00C524DE">
      <w:pPr>
        <w:pStyle w:val="Bezproreda"/>
      </w:pPr>
    </w:p>
    <w:p w:rsidRDefault="00B1103F" w:rsidP="00B1103F" w:rsidR="00B1103F"/>
    <w:p w:rsidRDefault="00B1103F" w:rsidP="00B1103F" w:rsidR="00B1103F"/>
    <w:p w:rsidRDefault="00B1103F" w:rsidP="00B1103F" w:rsidR="00B1103F"/>
    <w:p w:rsidRDefault="006E1039" w:rsidR="006E1039"/>
    <w:sectPr w:rsidSect="000B17A2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7A2" w:rsidP="000B17A2" w:rsidR="000B17A2">
      <w:pPr>
        <w:spacing w:lineRule="auto" w:line="240" w:after="0"/>
      </w:pPr>
      <w:r>
        <w:separator/>
      </w:r>
    </w:p>
  </w:endnote>
  <w:endnote w:id="0" w:type="continuationSeparator">
    <w:p w:rsidRDefault="000B17A2" w:rsidP="000B17A2" w:rsidR="000B17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7A2" w:rsidP="000B17A2" w:rsidR="000B17A2">
      <w:pPr>
        <w:spacing w:lineRule="auto" w:line="240" w:after="0"/>
      </w:pPr>
      <w:r>
        <w:separator/>
      </w:r>
    </w:p>
  </w:footnote>
  <w:footnote w:id="0" w:type="continuationSeparator">
    <w:p w:rsidRDefault="000B17A2" w:rsidP="000B17A2" w:rsidR="000B17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2904405"/>
      <w:docPartObj>
        <w:docPartGallery w:val="Page Numbers (Top of Page)"/>
        <w:docPartUnique/>
      </w:docPartObj>
    </w:sdtPr>
    <w:sdtEndPr/>
    <w:sdtContent>
      <w:p w:rsidRDefault="000B17A2" w:rsidR="000B17A2">
        <w:pPr>
          <w:pStyle w:val="Zaglavlje"/>
          <w:jc w:val="center"/>
        </w:pP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59AB">
          <w:rPr>
            <w:noProof/>
          </w:rPr>
          <w:t>2</w:t>
        </w:r>
        <w:r>
          <w:fldChar w:fldCharType="end"/>
        </w:r>
        <w:r>
          <w:t xml:space="preserve">                                        70.St-6989/2016</w:t>
        </w:r>
      </w:p>
    </w:sdtContent>
  </w:sdt>
  <w:p w:rsidRDefault="000B17A2" w:rsidR="000B17A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03F"/>
    <w:rsid w:val="00006B14"/>
    <w:rsid w:val="00023D60"/>
    <w:rsid w:val="000B17A2"/>
    <w:rsid w:val="000D06E9"/>
    <w:rsid w:val="0015550A"/>
    <w:rsid w:val="00156435"/>
    <w:rsid w:val="00280362"/>
    <w:rsid w:val="002E5431"/>
    <w:rsid w:val="0032234F"/>
    <w:rsid w:val="00357D74"/>
    <w:rsid w:val="003D3587"/>
    <w:rsid w:val="003E5696"/>
    <w:rsid w:val="004A266C"/>
    <w:rsid w:val="005A3043"/>
    <w:rsid w:val="005E363F"/>
    <w:rsid w:val="006E1039"/>
    <w:rsid w:val="00722755"/>
    <w:rsid w:val="007F7064"/>
    <w:rsid w:val="00893E36"/>
    <w:rsid w:val="008E23C3"/>
    <w:rsid w:val="008F1B12"/>
    <w:rsid w:val="009611C0"/>
    <w:rsid w:val="00982351"/>
    <w:rsid w:val="009C1D2F"/>
    <w:rsid w:val="00AC541F"/>
    <w:rsid w:val="00B07C6B"/>
    <w:rsid w:val="00B1103F"/>
    <w:rsid w:val="00C524DE"/>
    <w:rsid w:val="00CC4324"/>
    <w:rsid w:val="00D01764"/>
    <w:rsid w:val="00D60B6A"/>
    <w:rsid w:val="00F459AB"/>
    <w:rsid w:val="00FF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B1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234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34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7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7A2"/>
  </w:style>
  <w:style w:styleId="Podnoje" w:type="paragraph">
    <w:name w:val="footer"/>
    <w:basedOn w:val="Normal"/>
    <w:link w:val="PodnojeChar"/>
    <w:uiPriority w:val="99"/>
    <w:unhideWhenUsed/>
    <w:rsid w:val="000B17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7A2"/>
  </w:style>
  <w:style w:styleId="Tekstrezerviranogmjesta" w:type="character">
    <w:name w:val="Placeholder Text"/>
    <w:basedOn w:val="Zadanifontodlomka"/>
    <w:uiPriority w:val="99"/>
    <w:semiHidden/>
    <w:rsid w:val="00F45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9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9A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9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9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06B1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234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34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7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7A2"/>
  </w:style>
  <w:style w:styleId="Podnoje" w:type="paragraph">
    <w:name w:val="footer"/>
    <w:basedOn w:val="Normal"/>
    <w:link w:val="PodnojeChar"/>
    <w:uiPriority w:val="99"/>
    <w:unhideWhenUsed/>
    <w:rsid w:val="000B17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7A2"/>
  </w:style>
  <w:style w:styleId="Tekstrezerviranogmjesta" w:type="character">
    <w:name w:val="Placeholder Text"/>
    <w:basedOn w:val="Zadanifontodlomka"/>
    <w:uiPriority w:val="99"/>
    <w:semiHidden/>
    <w:rsid w:val="00F45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9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9A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9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9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St-6989/2016</izvorni_sadrzaj>
    <derivirana_varijabla naziv="DomainObject.Predmet.OznakaBroj_1">St-6989/2016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MD-LENGA PROMET d.o.o. za usluge i trgovinu</izvorni_sadrzaj>
    <derivirana_varijabla naziv="DomainObject.Predmet.ProtustrankaFormated_1">  MD-LENGA PROMET d.o.o. za usluge i trgovinu</derivirana_varijabla>
  </DomainObject.Predmet.ProtustrankaFormated>
  <DomainObject.Predmet.ProtustrankaFormatedOIB>
    <izvorni_sadrzaj>  MD-LENGA PROMET d.o.o. za usluge i trgovinu, OIB 36091289774</izvorni_sadrzaj>
    <derivirana_varijabla naziv="DomainObject.Predmet.ProtustrankaFormatedOIB_1">  MD-LENGA PROMET d.o.o. za usluge i trgovinu, OIB 36091289774</derivirana_varijabla>
  </DomainObject.Predmet.ProtustrankaFormatedOIB>
  <DomainObject.Predmet.ProtustrankaFormatedWithAdress>
    <izvorni_sadrzaj> MD-LENGA PROMET d.o.o. za usluge i trgovinu, Dragutina Golika 38, Zagreb</izvorni_sadrzaj>
    <derivirana_varijabla naziv="DomainObject.Predmet.ProtustrankaFormatedWithAdress_1"> MD-LENGA PROMET d.o.o. za usluge i trgovinu, Dragutina Golika 38, Zagreb</derivirana_varijabla>
  </DomainObject.Predmet.ProtustrankaFormatedWithAdress>
  <DomainObject.Predmet.ProtustrankaFormatedWithAdressOIB>
    <izvorni_sadrzaj> MD-LENGA PROMET d.o.o. za usluge i trgovinu, OIB 36091289774, Dragutina Golika 38, Zagreb</izvorni_sadrzaj>
    <derivirana_varijabla naziv="DomainObject.Predmet.ProtustrankaFormatedWithAdressOIB_1"> MD-LENGA PROMET d.o.o. za usluge i trgovinu, OIB 36091289774, Dragutina Golika 38, Zagreb</derivirana_varijabla>
  </DomainObject.Predmet.ProtustrankaFormatedWithAdressOIB>
  <DomainObject.Predmet.ProtustrankaWithAdress>
    <izvorni_sadrzaj>MD-LENGA PROMET d.o.o. za usluge i trgovinu Dragutina Golika 38, Zagreb</izvorni_sadrzaj>
    <derivirana_varijabla naziv="DomainObject.Predmet.ProtustrankaWithAdress_1">MD-LENGA PROMET d.o.o. za usluge i trgovinu Dragutina Golika 38, Zagreb</derivirana_varijabla>
  </DomainObject.Predmet.ProtustrankaWithAdress>
  <DomainObject.Predmet.ProtustrankaWithAdressOIB>
    <izvorni_sadrzaj>MD-LENGA PROMET d.o.o. za usluge i trgovinu, OIB 36091289774, Dragutina Golika 38, Zagreb</izvorni_sadrzaj>
    <derivirana_varijabla naziv="DomainObject.Predmet.ProtustrankaWithAdressOIB_1">MD-LENGA PROMET d.o.o. za usluge i trgovinu, OIB 36091289774, Dragutina Golika 38, Zagreb</derivirana_varijabla>
  </DomainObject.Predmet.ProtustrankaWithAdressOIB>
  <DomainObject.Predmet.ProtustrankaNazivFormated>
    <izvorni_sadrzaj>MD-LENGA PROMET d.o.o. za usluge i trgovinu</izvorni_sadrzaj>
    <derivirana_varijabla naziv="DomainObject.Predmet.ProtustrankaNazivFormated_1">MD-LENGA PROMET d.o.o. za usluge i trgovinu</derivirana_varijabla>
  </DomainObject.Predmet.ProtustrankaNazivFormated>
  <DomainObject.Predmet.ProtustrankaNazivFormatedOIB>
    <izvorni_sadrzaj>MD-LENGA PROMET d.o.o. za usluge i trgovinu, OIB 36091289774</izvorni_sadrzaj>
    <derivirana_varijabla naziv="DomainObject.Predmet.ProtustrankaNazivFormatedOIB_1">MD-LENGA PROMET d.o.o. za usluge i trgovinu, OIB 36091289774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MD-LENGA PROMET d.o.o. za usluge i trgovinu</izvorni_sadrzaj>
    <derivirana_varijabla naziv="DomainObject.Predmet.StrankaFormated_1">  MD-LENGA PROMET d.o.o. za usluge i trgovinu</derivirana_varijabla>
  </DomainObject.Predmet.StrankaFormated>
  <DomainObject.Predmet.StrankaFormatedOIB>
    <izvorni_sadrzaj>  MD-LENGA PROMET d.o.o. za usluge i trgovinu, OIB 36091289774</izvorni_sadrzaj>
    <derivirana_varijabla naziv="DomainObject.Predmet.StrankaFormatedOIB_1">  MD-LENGA PROMET d.o.o. za usluge i trgovinu, OIB 36091289774</derivirana_varijabla>
  </DomainObject.Predmet.StrankaFormatedOIB>
  <DomainObject.Predmet.StrankaFormatedWithAdress>
    <izvorni_sadrzaj> MD-LENGA PROMET d.o.o. za usluge i trgovinu, Dragutina Golika 38, Zagreb</izvorni_sadrzaj>
    <derivirana_varijabla naziv="DomainObject.Predmet.StrankaFormatedWithAdress_1"> MD-LENGA PROMET d.o.o. za usluge i trgovinu, Dragutina Golika 38, Zagreb</derivirana_varijabla>
  </DomainObject.Predmet.StrankaFormatedWithAdress>
  <DomainObject.Predmet.StrankaFormatedWithAdressOIB>
    <izvorni_sadrzaj> MD-LENGA PROMET d.o.o. za usluge i trgovinu, OIB 36091289774, Dragutina Golika 38, Zagreb</izvorni_sadrzaj>
    <derivirana_varijabla naziv="DomainObject.Predmet.StrankaFormatedWithAdressOIB_1"> MD-LENGA PROMET d.o.o. za usluge i trgovinu, OIB 36091289774, Dragutina Golika 38, Zagreb</derivirana_varijabla>
  </DomainObject.Predmet.StrankaFormatedWithAdressOIB>
  <DomainObject.Predmet.StrankaWithAdress>
    <izvorni_sadrzaj>MD-LENGA PROMET d.o.o. za usluge i trgovinu Dragutina Golika 38,Zagreb</izvorni_sadrzaj>
    <derivirana_varijabla naziv="DomainObject.Predmet.StrankaWithAdress_1">MD-LENGA PROMET d.o.o. za usluge i trgovinu Dragutina Golika 38,Zagreb</derivirana_varijabla>
  </DomainObject.Predmet.StrankaWithAdress>
  <DomainObject.Predmet.StrankaWithAdressOIB>
    <izvorni_sadrzaj>MD-LENGA PROMET d.o.o. za usluge i trgovinu, OIB 36091289774, Dragutina Golika 38,Zagreb</izvorni_sadrzaj>
    <derivirana_varijabla naziv="DomainObject.Predmet.StrankaWithAdressOIB_1">MD-LENGA PROMET d.o.o. za usluge i trgovinu, OIB 36091289774, Dragutina Golika 38,Zagreb</derivirana_varijabla>
  </DomainObject.Predmet.StrankaWithAdressOIB>
  <DomainObject.Predmet.StrankaNazivFormated>
    <izvorni_sadrzaj>MD-LENGA PROMET d.o.o. za usluge i trgovinu</izvorni_sadrzaj>
    <derivirana_varijabla naziv="DomainObject.Predmet.StrankaNazivFormated_1">MD-LENGA PROMET d.o.o. za usluge i trgovinu</derivirana_varijabla>
  </DomainObject.Predmet.StrankaNazivFormated>
  <DomainObject.Predmet.StrankaNazivFormatedOIB>
    <izvorni_sadrzaj>MD-LENGA PROMET d.o.o. za usluge i trgovinu, OIB 36091289774</izvorni_sadrzaj>
    <derivirana_varijabla naziv="DomainObject.Predmet.StrankaNazivFormatedOIB_1">MD-LENGA PROMET d.o.o. za usluge i trgovinu, OIB 36091289774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MD-LENGA PROMET d.o.o. za usluge i trgovinu</item>
    </izvorni_sadrzaj>
    <derivirana_varijabla naziv="DomainObject.Predmet.StrankaListFormated_1">
      <item>MD-LENGA PROMET d.o.o. za usluge i trgovinu</item>
    </derivirana_varijabla>
  </DomainObject.Predmet.StrankaListFormated>
  <DomainObject.Predmet.StrankaListFormatedOIB>
    <izvorni_sadrzaj>
      <item>MD-LENGA PROMET d.o.o. za usluge i trgovinu, OIB 36091289774</item>
    </izvorni_sadrzaj>
    <derivirana_varijabla naziv="DomainObject.Predmet.StrankaListFormatedOIB_1">
      <item>MD-LENGA PROMET d.o.o. za usluge i trgovinu, OIB 36091289774</item>
    </derivirana_varijabla>
  </DomainObject.Predmet.StrankaListFormatedOIB>
  <DomainObject.Predmet.StrankaListFormatedWithAdress>
    <izvorni_sadrzaj>
      <item>MD-LENGA PROMET d.o.o. za usluge i trgovinu, Dragutina Golika 38, Zagreb</item>
    </izvorni_sadrzaj>
    <derivirana_varijabla naziv="DomainObject.Predmet.StrankaListFormatedWithAdress_1">
      <item>MD-LENGA PROMET d.o.o. za usluge i trgovinu, Dragutina Golika 38, Zagreb</item>
    </derivirana_varijabla>
  </DomainObject.Predmet.StrankaListFormatedWithAdress>
  <DomainObject.Predmet.StrankaListFormatedWithAdressOIB>
    <izvorni_sadrzaj>
      <item>MD-LENGA PROMET d.o.o. za usluge i trgovinu, OIB 36091289774, Dragutina Golika 38, Zagreb</item>
    </izvorni_sadrzaj>
    <derivirana_varijabla naziv="DomainObject.Predmet.StrankaListFormatedWithAdressOIB_1">
      <item>MD-LENGA PROMET d.o.o. za usluge i trgovinu, OIB 36091289774, Dragutina Golika 38, Zagreb</item>
    </derivirana_varijabla>
  </DomainObject.Predmet.StrankaListFormatedWithAdressOIB>
  <DomainObject.Predmet.StrankaListNazivFormated>
    <izvorni_sadrzaj>
      <item>MD-LENGA PROMET d.o.o. za usluge i trgovinu</item>
    </izvorni_sadrzaj>
    <derivirana_varijabla naziv="DomainObject.Predmet.StrankaListNazivFormated_1">
      <item>MD-LENGA PROMET d.o.o. za usluge i trgovinu</item>
    </derivirana_varijabla>
  </DomainObject.Predmet.StrankaListNazivFormated>
  <DomainObject.Predmet.StrankaListNazivFormatedOIB>
    <izvorni_sadrzaj>
      <item>MD-LENGA PROMET d.o.o. za usluge i trgovinu, OIB 36091289774</item>
    </izvorni_sadrzaj>
    <derivirana_varijabla naziv="DomainObject.Predmet.StrankaListNazivFormatedOIB_1">
      <item>MD-LENGA PROMET d.o.o. za usluge i trgovinu, OIB 36091289774</item>
    </derivirana_varijabla>
  </DomainObject.Predmet.StrankaListNazivFormatedOIB>
  <DomainObject.Predmet.ProtuStrankaListFormated>
    <izvorni_sadrzaj>
      <item>MD-LENGA PROMET d.o.o. za usluge i trgovinu</item>
    </izvorni_sadrzaj>
    <derivirana_varijabla naziv="DomainObject.Predmet.ProtuStrankaListFormated_1">
      <item>MD-LENGA PROMET d.o.o. za usluge i trgovinu</item>
    </derivirana_varijabla>
  </DomainObject.Predmet.ProtuStrankaListFormated>
  <DomainObject.Predmet.ProtuStrankaListFormatedOIB>
    <izvorni_sadrzaj>
      <item>MD-LENGA PROMET d.o.o. za usluge i trgovinu, OIB 36091289774</item>
    </izvorni_sadrzaj>
    <derivirana_varijabla naziv="DomainObject.Predmet.ProtuStrankaListFormatedOIB_1">
      <item>MD-LENGA PROMET d.o.o. za usluge i trgovinu, OIB 36091289774</item>
    </derivirana_varijabla>
  </DomainObject.Predmet.ProtuStrankaListFormatedOIB>
  <DomainObject.Predmet.ProtuStrankaListFormatedWithAdress>
    <izvorni_sadrzaj>
      <item>MD-LENGA PROMET d.o.o. za usluge i trgovinu, Dragutina Golika 38, Zagreb</item>
    </izvorni_sadrzaj>
    <derivirana_varijabla naziv="DomainObject.Predmet.ProtuStrankaListFormatedWithAdress_1">
      <item>MD-LENGA PROMET d.o.o. za usluge i trgovinu, Dragutina Golika 38, Zagreb</item>
    </derivirana_varijabla>
  </DomainObject.Predmet.ProtuStrankaListFormatedWithAdress>
  <DomainObject.Predmet.ProtuStrankaListFormatedWithAdressOIB>
    <izvorni_sadrzaj>
      <item>MD-LENGA PROMET d.o.o. za usluge i trgovinu, OIB 36091289774, Dragutina Golika 38, Zagreb</item>
    </izvorni_sadrzaj>
    <derivirana_varijabla naziv="DomainObject.Predmet.ProtuStrankaListFormatedWithAdressOIB_1">
      <item>MD-LENGA PROMET d.o.o. za usluge i trgovinu, OIB 36091289774, Dragutina Golika 38, Zagreb</item>
    </derivirana_varijabla>
  </DomainObject.Predmet.ProtuStrankaListFormatedWithAdressOIB>
  <DomainObject.Predmet.ProtuStrankaListNazivFormated>
    <izvorni_sadrzaj>
      <item>MD-LENGA PROMET d.o.o. za usluge i trgovinu</item>
    </izvorni_sadrzaj>
    <derivirana_varijabla naziv="DomainObject.Predmet.ProtuStrankaListNazivFormated_1">
      <item>MD-LENGA PROMET d.o.o. za usluge i trgovinu</item>
    </derivirana_varijabla>
  </DomainObject.Predmet.ProtuStrankaListNazivFormated>
  <DomainObject.Predmet.ProtuStrankaListNazivFormatedOIB>
    <izvorni_sadrzaj>
      <item>MD-LENGA PROMET d.o.o. za usluge i trgovinu, OIB 36091289774</item>
    </izvorni_sadrzaj>
    <derivirana_varijabla naziv="DomainObject.Predmet.ProtuStrankaListNazivFormatedOIB_1">
      <item>MD-LENGA PROMET d.o.o. za usluge i trgovinu, OIB 36091289774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MD-LENGA PROMET d.o.o. za usluge i trgovinu</izvorni_sadrzaj>
    <derivirana_varijabla naziv="DomainObject.Predmet.StrankaIDrugi_1">MD-LENGA PROMET d.o.o. za usluge i trgovinu</derivirana_varijabla>
  </DomainObject.Predmet.StrankaIDrugi>
  <DomainObject.Predmet.ProtustrankaIDrugi>
    <izvorni_sadrzaj>MD-LENGA PROMET d.o.o. za usluge i trgovinu</izvorni_sadrzaj>
    <derivirana_varijabla naziv="DomainObject.Predmet.ProtustrankaIDrugi_1">MD-LENGA PROMET d.o.o. za usluge i trgovinu</derivirana_varijabla>
  </DomainObject.Predmet.ProtustrankaIDrugi>
  <DomainObject.Predmet.StrankaIDrugiAdressOIB>
    <izvorni_sadrzaj>MD-LENGA PROMET d.o.o. za usluge i trgovinu, OIB 36091289774, Dragutina Golika 38, Zagreb</izvorni_sadrzaj>
    <derivirana_varijabla naziv="DomainObject.Predmet.StrankaIDrugiAdressOIB_1">MD-LENGA PROMET d.o.o. za usluge i trgovinu, OIB 36091289774, Dragutina Golika 38, Zagreb</derivirana_varijabla>
  </DomainObject.Predmet.StrankaIDrugiAdressOIB>
  <DomainObject.Predmet.ProtustrankaIDrugiAdressOIB>
    <izvorni_sadrzaj>MD-LENGA PROMET d.o.o. za usluge i trgovinu, OIB 36091289774, Dragutina Golika 38, Zagreb</izvorni_sadrzaj>
    <derivirana_varijabla naziv="DomainObject.Predmet.ProtustrankaIDrugiAdressOIB_1">MD-LENGA PROMET d.o.o. za usluge i trgovinu, OIB 36091289774, Dragutina Golika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MD-LENGA PROMET d.o.o. za usluge i trgovinu</item>
      <item>MD-LENGA PROMET d.o.o. za usluge i trgovinu</item>
    </izvorni_sadrzaj>
    <derivirana_varijabla naziv="DomainObject.Predmet.SudioniciListNaziv_1">
      <item>MD-LENGA PROMET d.o.o. za usluge i trgovinu</item>
      <item>MD-LENGA PROMET d.o.o. za usluge i trgovinu</item>
    </derivirana_varijabla>
  </DomainObject.Predmet.SudioniciListNaziv>
  <DomainObject.Predmet.SudioniciListAdressOIB>
    <izvorni_sadrzaj>
      <item>MD-LENGA PROMET d.o.o. za usluge i trgovinu, OIB 36091289774, Dragutina Golika 38,Zagreb</item>
      <item>MD-LENGA PROMET d.o.o. za usluge i trgovinu, OIB 36091289774, Dragutina Golika 38,Zagreb</item>
    </izvorni_sadrzaj>
    <derivirana_varijabla naziv="DomainObject.Predmet.SudioniciListAdressOIB_1">
      <item>MD-LENGA PROMET d.o.o. za usluge i trgovinu, OIB 36091289774, Dragutina Golika 38,Zagreb</item>
      <item>MD-LENGA PROMET d.o.o. za usluge i trgovinu, OIB 36091289774, Dragutina Golika 38,Zagreb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36091289774</item>
      <item>, OIB 36091289774</item>
    </izvorni_sadrzaj>
    <derivirana_varijabla naziv="DomainObject.Predmet.SudioniciListNazivOIB_1">
      <item>, OIB 36091289774</item>
      <item>, OIB 36091289774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1487</properties:Characters>
  <properties:Lines>55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2018-04-13T08:13:00Z</dcterms:created>
  <dc:creator>Maja Jurovicki</dc:creator>
  <cp:lastModifiedBy>Mirjana Gašparić</cp:lastModifiedBy>
  <cp:lastPrinted>2018-04-13T08:58:00Z</cp:lastPrinted>
  <dcterms:modified xmlns:xsi="http://www.w3.org/2001/XMLSchema-instance" xsi:type="dcterms:W3CDTF">2018-04-13T08:58:00Z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(St-6989-16 ZAKAZIVANJE ROČIŠTA PREDSTEČAJNA NAGODBA.docx)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