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881a" w14:paraId="616881a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2D275C">
        <w:t>759</w:t>
      </w:r>
      <w:r w:rsidR="00D463DB">
        <w:t>/</w:t>
      </w:r>
      <w:r w:rsidR="002D275C">
        <w:t>2016-9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2D275C">
        <w:t>MORSKI VAL d.o.o., Stankovci, Hrvatske vlade 1, OIB: 77758609741</w:t>
      </w:r>
      <w:r w:rsidRPr="008C3132">
        <w:t xml:space="preserve">, dana </w:t>
      </w:r>
      <w:r w:rsidR="00366137">
        <w:t>8.</w:t>
      </w:r>
      <w:r w:rsidR="00D463DB">
        <w:t xml:space="preserve"> </w:t>
      </w:r>
      <w:r w:rsidR="00366137">
        <w:t>veljače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2D275C">
        <w:t>MORSKI VAL d.o.o., Stankovci, Hrvatske vlade 1, OIB: 77758609741.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251266">
        <w:t>kraćeni s</w:t>
      </w:r>
      <w:r w:rsidRPr="002B5AAE">
        <w:t xml:space="preserve">tečajni postupak nad stečajnim dužnikom </w:t>
      </w:r>
      <w:r w:rsidR="002D275C">
        <w:t>MORSKI VAL d.o.o., Stankovci, Hrvatske vlade 1, OIB: 77758609741</w:t>
      </w:r>
      <w:r w:rsidRPr="002B5AAE">
        <w:t xml:space="preserve"> otvara se </w:t>
      </w:r>
      <w:r w:rsidR="00366137">
        <w:t>8.</w:t>
      </w:r>
      <w:r w:rsidR="00D463DB">
        <w:t xml:space="preserve"> </w:t>
      </w:r>
      <w:r w:rsidR="00366137">
        <w:t>veljače</w:t>
      </w:r>
      <w:r w:rsidR="002F3453">
        <w:t xml:space="preserve"> </w:t>
      </w:r>
      <w:r w:rsidR="00366137">
        <w:t>2018</w:t>
      </w:r>
      <w:r w:rsidRPr="002B5AAE">
        <w:t xml:space="preserve">. godine u </w:t>
      </w:r>
      <w:r w:rsidR="00D463DB">
        <w:t>14,</w:t>
      </w:r>
      <w:r w:rsidR="00366137">
        <w:t>1</w:t>
      </w:r>
      <w:r w:rsidR="002D275C">
        <w:t>0</w:t>
      </w:r>
      <w:r w:rsidRPr="002B5AAE">
        <w:t xml:space="preserve"> sati i istog trenutka rješenje o otvaranju </w:t>
      </w:r>
      <w:r w:rsidR="00251266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366137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D463DB" w:rsidRPr="00366137">
        <w:t>Stečajnom upraviteljicom</w:t>
      </w:r>
      <w:r w:rsidRPr="00366137">
        <w:t xml:space="preserve"> imenuje se</w:t>
      </w:r>
      <w:r w:rsidR="002F3453" w:rsidRPr="00366137">
        <w:t xml:space="preserve"> </w:t>
      </w:r>
      <w:r w:rsidR="00366137" w:rsidRPr="00366137">
        <w:t xml:space="preserve">Marina Mamić </w:t>
      </w:r>
      <w:r w:rsidR="00D463DB" w:rsidRPr="00366137">
        <w:t xml:space="preserve">iz </w:t>
      </w:r>
      <w:r w:rsidR="00366137" w:rsidRPr="00366137">
        <w:t>Zagreba</w:t>
      </w:r>
      <w:r w:rsidR="00D463DB" w:rsidRPr="00366137">
        <w:t xml:space="preserve">, </w:t>
      </w:r>
      <w:r w:rsidR="00366137" w:rsidRPr="00366137">
        <w:t>Kruge 9</w:t>
      </w:r>
      <w:r w:rsidR="00D463DB" w:rsidRPr="00366137">
        <w:t xml:space="preserve">, OIB: </w:t>
      </w:r>
      <w:r w:rsidR="00366137" w:rsidRPr="00366137">
        <w:t>12021589075</w:t>
      </w:r>
      <w:r w:rsidRPr="00366137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2D275C">
        <w:t>MORSKI VAL d.o.o., Stankovci, Hrvatske vlade 1, OIB: 77758609741.</w:t>
      </w:r>
    </w:p>
    <w:p w:rsidRDefault="00184F5B" w:rsidP="00193657" w:rsidR="00184F5B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251266">
        <w:t xml:space="preserve">skraćenog </w:t>
      </w:r>
      <w:r w:rsidRPr="002B5AAE">
        <w:t>stečajnog postupka i imenovanje stečajnog upravitelja upisat će se u zemljišne knjige, upisnik brodov</w:t>
      </w:r>
      <w:r w:rsidR="00EF4D07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184F5B" w:rsidP="00193657" w:rsidR="00184F5B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66137" w:rsidP="00193657" w:rsidR="00366137">
      <w:pPr>
        <w:ind w:hanging="705" w:left="705"/>
        <w:jc w:val="both"/>
      </w:pPr>
    </w:p>
    <w:p w:rsidRDefault="00366137" w:rsidP="00193657" w:rsidR="00366137" w:rsidRPr="002B5AAE">
      <w:pPr>
        <w:ind w:hanging="705" w:left="705"/>
        <w:jc w:val="both"/>
      </w:pPr>
      <w:r>
        <w:t xml:space="preserve">IX. </w:t>
      </w:r>
      <w:r w:rsidRPr="00366137">
        <w:tab/>
        <w:t xml:space="preserve">Nalaže se Financijskoj agenciji da naloži banci prijenos zaplijenjenoga iznosa predujma zaplijenjenog sa računa trgovačkog društva </w:t>
      </w:r>
      <w:r>
        <w:t xml:space="preserve">MORSKI VAL d.o.o., </w:t>
      </w:r>
      <w:r>
        <w:lastRenderedPageBreak/>
        <w:t>Stankovci</w:t>
      </w:r>
      <w:r w:rsidRPr="00366137">
        <w:t xml:space="preserve">, </w:t>
      </w:r>
      <w:r>
        <w:t>Hrvatske vlade 1, OIB: 77758609741</w:t>
      </w:r>
      <w:r w:rsidRPr="00366137">
        <w:t>, na račun suda HR4323900011300000857, model plaćanja 00, s pozivom na broj 100-</w:t>
      </w:r>
      <w:r w:rsidR="00111EE3">
        <w:t>75916</w:t>
      </w:r>
      <w:r w:rsidRPr="00366137">
        <w:t>.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D275C">
      <w:pPr>
        <w:ind w:firstLine="720"/>
        <w:jc w:val="both"/>
        <w:rPr>
          <w:b/>
        </w:rPr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D275C">
        <w:t>16. svibnja</w:t>
      </w:r>
      <w:r w:rsidR="00181A5C">
        <w:t xml:space="preserve"> 2016</w:t>
      </w:r>
      <w:r w:rsidRPr="002B5AAE">
        <w:t xml:space="preserve">. zahtjev za provedbu skraćenog stečajnog postupka nad dužnikom. U zahtjevu se u bitnome navodi da na dan </w:t>
      </w:r>
      <w:r w:rsidR="002D275C">
        <w:t>11. svibnja</w:t>
      </w:r>
      <w:r w:rsidR="00FB3797">
        <w:t xml:space="preserve">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FB3797">
        <w:t xml:space="preserve">120 </w:t>
      </w:r>
      <w:r w:rsidRPr="002B5AAE">
        <w:t>dan</w:t>
      </w:r>
      <w:r>
        <w:t>a</w:t>
      </w:r>
      <w:r w:rsidRPr="002B5AAE">
        <w:t xml:space="preserve"> u ukupnom iznosu od </w:t>
      </w:r>
      <w:r w:rsidR="002D275C">
        <w:t>793.041,83</w:t>
      </w:r>
      <w:r w:rsidRPr="002B5AAE">
        <w:t xml:space="preserve"> kun</w:t>
      </w:r>
      <w:r>
        <w:t>a</w:t>
      </w:r>
      <w:r w:rsidR="00366137">
        <w:t>.</w:t>
      </w:r>
      <w:r w:rsidRPr="002B5AAE">
        <w:t xml:space="preserve"> 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2D275C">
        <w:t>13. listopada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</w:t>
      </w:r>
      <w:r w:rsidR="00D463DB">
        <w:t xml:space="preserve">m slučajnog odabira za </w:t>
      </w:r>
      <w:r w:rsidR="00D463DB" w:rsidRPr="00111EE3">
        <w:t>stečajnu upraviteljicu</w:t>
      </w:r>
      <w:r w:rsidRPr="00111EE3">
        <w:t xml:space="preserve"> izabran</w:t>
      </w:r>
      <w:r w:rsidR="00D463DB" w:rsidRPr="00111EE3">
        <w:t>a</w:t>
      </w:r>
      <w:r w:rsidRPr="00111EE3">
        <w:t xml:space="preserve"> </w:t>
      </w:r>
      <w:r w:rsidR="00111EE3" w:rsidRPr="00111EE3">
        <w:t>Marina Mamić</w:t>
      </w:r>
      <w:r w:rsidR="00D463DB" w:rsidRPr="00111EE3">
        <w:t xml:space="preserve"> iz </w:t>
      </w:r>
      <w:r w:rsidR="00111EE3" w:rsidRPr="00111EE3">
        <w:t>Zagreba</w:t>
      </w:r>
      <w:r w:rsidRPr="00D463DB">
        <w:t>.</w:t>
      </w:r>
    </w:p>
    <w:p w:rsidRDefault="00EF4D07" w:rsidP="00EF4D07" w:rsidR="00111EE3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11EE3" w:rsidP="00EF4D07" w:rsidR="00EF4D07">
      <w:pPr>
        <w:ind w:firstLine="708"/>
        <w:jc w:val="both"/>
      </w:pPr>
      <w:r>
        <w:t>Nalog iz točke IX. temelji se na odredbi članka 112. stavak 6. Stečajnog zakona.</w:t>
      </w:r>
    </w:p>
    <w:p w:rsidRDefault="00EF4D07" w:rsidP="00EF4D07" w:rsidR="00EF4D07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111EE3">
        <w:t>8.</w:t>
      </w:r>
      <w:r w:rsidR="00D463DB">
        <w:t xml:space="preserve"> </w:t>
      </w:r>
      <w:r w:rsidR="00111EE3">
        <w:t>veljače</w:t>
      </w:r>
      <w:r w:rsidR="002F3453">
        <w:t xml:space="preserve"> </w:t>
      </w:r>
      <w:r w:rsidRPr="00240F6B">
        <w:t>201</w:t>
      </w:r>
      <w:r w:rsidR="00111EE3">
        <w:t>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EF4D07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6E2EC7" w:rsidP="006E2EC7" w:rsidR="006E2EC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E2EC7" w:rsidP="006E2EC7" w:rsidR="006E2EC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E2EC7" w:rsidP="006E2EC7" w:rsidR="006E2EC7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EF4D07">
        <w:t>dostave</w:t>
      </w:r>
      <w:r w:rsidRPr="00240F6B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EF4D07" w:rsidP="00193657" w:rsidR="00EF4D07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3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2D275C">
      <w:t>759</w:t>
    </w:r>
    <w:r w:rsidR="00D463DB">
      <w:t>/</w:t>
    </w:r>
    <w:r w:rsidR="002D275C">
      <w:t>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1EE3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4F5B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1518B"/>
    <w:rsid w:val="002210E9"/>
    <w:rsid w:val="00240F6B"/>
    <w:rsid w:val="00251266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D275C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66137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E2EC7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B53B8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527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463DB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4D07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3797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B5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B5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VAL društvo s ograničenom odgovornošću za ulov i preradu ribe</izvorni_sadrzaj>
    <derivirana_varijabla naziv="DomainObject.Predmet.ProtustrankaFormated_1">  MORSKI VAL društvo s ograničenom odgovornošću za ulov i preradu ribe</derivirana_varijabla>
  </DomainObject.Predmet.ProtustrankaFormated>
  <DomainObject.Predmet.ProtustrankaFormatedOIB>
    <izvorni_sadrzaj>  MORSKI VAL društvo s ograničenom odgovornošću za ulov i preradu ribe, OIB 77758609741</izvorni_sadrzaj>
    <derivirana_varijabla naziv="DomainObject.Predmet.ProtustrankaFormatedOIB_1">  MORSKI VAL društvo s ograničenom odgovornošću za ulov i preradu ribe, OIB 77758609741</derivirana_varijabla>
  </DomainObject.Predmet.ProtustrankaFormatedOIB>
  <DomainObject.Predmet.ProtustrankaFormatedWithAdress>
    <izvorni_sadrzaj> MORSKI VAL društvo s ograničenom odgovornošću za ulov i preradu ribe, Hrvatske vlade 1, 23422 Stankovci</izvorni_sadrzaj>
    <derivirana_varijabla naziv="DomainObject.Predmet.ProtustrankaFormatedWithAdress_1"> MORSKI VAL društvo s ograničenom odgovornošću za ulov i preradu ribe, Hrvatske vlade 1, 23422 Stankovci</derivirana_varijabla>
  </DomainObject.Predmet.ProtustrankaFormatedWithAdress>
  <DomainObject.Predmet.ProtustrankaFormatedWithAdressOIB>
    <izvorni_sadrzaj> MORSKI VAL društvo s ograničenom odgovornošću za ulov i preradu ribe, OIB 77758609741, Hrvatske vlade 1, 23422 Stankovci</izvorni_sadrzaj>
    <derivirana_varijabla naziv="DomainObject.Predmet.ProtustrankaFormatedWithAdressOIB_1"> MORSKI VAL društvo s ograničenom odgovornošću za ulov i preradu ribe, OIB 77758609741, Hrvatske vlade 1, 23422 Stankovci</derivirana_varijabla>
  </DomainObject.Predmet.ProtustrankaFormatedWithAdressOIB>
  <DomainObject.Predmet.ProtustrankaWithAdress>
    <izvorni_sadrzaj>MORSKI VAL društvo s ograničenom odgovornošću za ulov i preradu ribe Hrvatske vlade 1, 23422 Stankovci</izvorni_sadrzaj>
    <derivirana_varijabla naziv="DomainObject.Predmet.ProtustrankaWithAdress_1">MORSKI VAL društvo s ograničenom odgovornošću za ulov i preradu ribe Hrvatske vlade 1, 23422 Stankovci</derivirana_varijabla>
  </DomainObject.Predmet.ProtustrankaWithAdress>
  <DomainObject.Predmet.ProtustrankaWithAdressOIB>
    <izvorni_sadrzaj>MORSKI VAL društvo s ograničenom odgovornošću za ulov i preradu ribe, OIB 77758609741, Hrvatske vlade 1, 23422 Stankovci</izvorni_sadrzaj>
    <derivirana_varijabla naziv="DomainObject.Predmet.ProtustrankaWithAdressOIB_1">MORSKI VAL društvo s ograničenom odgovornošću za ulov i preradu ribe, OIB 77758609741, Hrvatske vlade 1, 23422 Stankovci</derivirana_varijabla>
  </DomainObject.Predmet.ProtustrankaWithAdressOIB>
  <DomainObject.Predmet.ProtustrankaNazivFormated>
    <izvorni_sadrzaj>MORSKI VAL društvo s ograničenom odgovornošću za ulov i preradu ribe</izvorni_sadrzaj>
    <derivirana_varijabla naziv="DomainObject.Predmet.ProtustrankaNazivFormated_1">MORSKI VAL društvo s ograničenom odgovornošću za ulov i preradu ribe</derivirana_varijabla>
  </DomainObject.Predmet.ProtustrankaNazivFormated>
  <DomainObject.Predmet.ProtustrankaNazivFormatedOIB>
    <izvorni_sadrzaj>MORSKI VAL društvo s ograničenom odgovornošću za ulov i preradu ribe, OIB 77758609741</izvorni_sadrzaj>
    <derivirana_varijabla naziv="DomainObject.Predmet.ProtustrankaNazivFormatedOIB_1">MORSKI VAL društvo s ograničenom odgovornošću za ulov i preradu ribe, OIB 77758609741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793041.83</izvorni_sadrzaj>
    <derivirana_varijabla naziv="DomainObject.Predmet.TrenutnaVrijednost_1">793041.83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MORSKI VAL društvo s ograničenom odgovornošću za ulov i preradu ribe</item>
    </izvorni_sadrzaj>
    <derivirana_varijabla naziv="DomainObject.Predmet.ProtuStrankaListFormated_1">
      <item>MORSKI VAL društvo s ograničenom odgovornošću za ulov i preradu ribe</item>
    </derivirana_varijabla>
  </DomainObject.Predmet.ProtuStrankaListFormated>
  <DomainObject.Predmet.ProtuStrankaListFormatedOIB>
    <izvorni_sadrzaj>
      <item>MORSKI VAL društvo s ograničenom odgovornošću za ulov i preradu ribe, OIB 77758609741</item>
    </izvorni_sadrzaj>
    <derivirana_varijabla naziv="DomainObject.Predmet.ProtuStrankaListFormatedOIB_1">
      <item>MORSKI VAL društvo s ograničenom odgovornošću za ulov i preradu ribe, OIB 77758609741</item>
    </derivirana_varijabla>
  </DomainObject.Predmet.ProtuStrankaListFormatedOIB>
  <DomainObject.Predmet.ProtuStrankaListFormatedWithAdress>
    <izvorni_sadrzaj>
      <item>MORSKI VAL društvo s ograničenom odgovornošću za ulov i preradu ribe, Hrvatske vlade 1, 23422 Stankovci</item>
    </izvorni_sadrzaj>
    <derivirana_varijabla naziv="DomainObject.Predmet.ProtuStrankaListFormatedWithAdress_1">
      <item>MORSKI VAL društvo s ograničenom odgovornošću za ulov i preradu ribe, Hrvatske vlade 1, 23422 Stankovci</item>
    </derivirana_varijabla>
  </DomainObject.Predmet.ProtuStrankaListFormatedWithAdress>
  <DomainObject.Predmet.ProtuStrankaListFormatedWithAdressOIB>
    <izvorni_sadrzaj>
      <item>MORSKI VAL društvo s ograničenom odgovornošću za ulov i preradu ribe, OIB 77758609741, Hrvatske vlade 1, 23422 Stankovci</item>
    </izvorni_sadrzaj>
    <derivirana_varijabla naziv="DomainObject.Predmet.ProtuStrankaListFormatedWithAdressOIB_1">
      <item>MORSKI VAL društvo s ograničenom odgovornošću za ulov i preradu ribe, OIB 77758609741, Hrvatske vlade 1, 23422 Stankovci</item>
    </derivirana_varijabla>
  </DomainObject.Predmet.ProtuStrankaListFormatedWithAdressOIB>
  <DomainObject.Predmet.ProtuStrankaListNazivFormated>
    <izvorni_sadrzaj>
      <item>MORSKI VAL društvo s ograničenom odgovornošću za ulov i preradu ribe</item>
    </izvorni_sadrzaj>
    <derivirana_varijabla naziv="DomainObject.Predmet.ProtuStrankaListNazivFormated_1">
      <item>MORSKI VAL društvo s ograničenom odgovornošću za ulov i preradu ribe</item>
    </derivirana_varijabla>
  </DomainObject.Predmet.ProtuStrankaListNazivFormated>
  <DomainObject.Predmet.ProtuStrankaListNazivFormatedOIB>
    <izvorni_sadrzaj>
      <item>MORSKI VAL društvo s ograničenom odgovornošću za ulov i preradu ribe, OIB 77758609741</item>
    </izvorni_sadrzaj>
    <derivirana_varijabla naziv="DomainObject.Predmet.ProtuStrankaListNazivFormatedOIB_1">
      <item>MORSKI VAL društvo s ograničenom odgovornošću za ulov i preradu ribe, OIB 77758609741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MORSKI VAL društvo s ograničenom odgovornošću za ulov i preradu ribe</izvorni_sadrzaj>
    <derivirana_varijabla naziv="DomainObject.Predmet.ProtustrankaIDrugi_1">MORSKI VAL društvo s ograničenom odgovornošću za ulov i preradu ribe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MORSKI VAL društvo s ograničenom odgovornošću za ulov i preradu ribe, OIB 77758609741, Hrvatske vlade 1, 23422 Stankovci</izvorni_sadrzaj>
    <derivirana_varijabla naziv="DomainObject.Predmet.ProtustrankaIDrugiAdressOIB_1">MORSKI VAL društvo s ograničenom odgovornošću za ulov i preradu ribe, OIB 77758609741,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MORSKI VAL društvo s ograničenom odgovornošću za ulov i preradu ribe</item>
    </izvorni_sadrzaj>
    <derivirana_varijabla naziv="DomainObject.Predmet.SudioniciListNaziv_1">
      <item>Financijska agencija</item>
      <item>MORSKI VAL društvo s ograničenom odgovornošću za ulov i preradu ribe</item>
    </derivirana_varijabla>
  </DomainObject.Predmet.SudioniciListNaziv>
  <DomainObject.Predmet.SudioniciListAdressOIB>
    <izvorni_sadrzaj>
      <item>Financijska agencija, OIB 85821130368, Ivana Danila 4,23000 Zadar</item>
      <item>MORSKI VAL društvo s ograničenom odgovornošću za ulov i preradu ribe, OIB 77758609741, Hrvatske vlade 1,23422 Stankovci</item>
    </izvorni_sadrzaj>
    <derivirana_varijabla naziv="DomainObject.Predmet.SudioniciListAdressOIB_1">
      <item>Financijska agencija, OIB 85821130368, Ivana Danila 4,23000 Zadar</item>
      <item>MORSKI VAL društvo s ograničenom odgovornošću za ulov i preradu ribe, OIB 77758609741,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77758609741</item>
    </izvorni_sadrzaj>
    <derivirana_varijabla naziv="DomainObject.Predmet.SudioniciListNazivOIB_1">
      <item>, OIB 85821130368</item>
      <item>, OIB 77758609741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4695</properties:Characters>
  <properties:Lines>118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2017-09-06T10:47:00Z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2018-02-08T09:11:00Z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