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5af8" w14:paraId="41e5af8" w:rsidRDefault="009E34D0" w:rsidP="00910611" w:rsidR="009E34D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4D0" w:rsidP="00910611" w:rsidR="009E34D0">
      <w:r>
        <w:rPr>
          <w:rFonts w:eastAsia="MS Mincho"/>
        </w:rPr>
        <w:t xml:space="preserve">   REPUBLIKA HRVATSKA</w:t>
      </w:r>
    </w:p>
    <w:p w:rsidRDefault="009E34D0" w:rsidP="00910611" w:rsidR="009E34D0">
      <w:r>
        <w:rPr>
          <w:rFonts w:eastAsia="MS Mincho"/>
        </w:rPr>
        <w:t>TRGOVAČKI SUD U RIJECI</w:t>
      </w:r>
    </w:p>
    <w:p w:rsidRDefault="009E34D0" w:rsidR="009E34D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106236">
        <w:t>60/14</w:t>
      </w:r>
      <w:r w:rsidR="009D6C57">
        <w:t>-</w:t>
      </w:r>
      <w:r w:rsidR="00106236">
        <w:t>693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FD49DA" w:rsidRPr="00FD49DA">
        <w:t>stečajnom postupku nad dužnik</w:t>
      </w:r>
      <w:r w:rsidR="00106236">
        <w:t xml:space="preserve">om IMG d.o.o. Poreč, Partizanska 13, OIB </w:t>
      </w:r>
      <w:r w:rsidR="00106236" w:rsidRPr="00106236">
        <w:t>35242623855</w:t>
      </w:r>
      <w:r w:rsidR="00106236">
        <w:t xml:space="preserve">, </w:t>
      </w:r>
      <w:r w:rsidR="002322D2">
        <w:t xml:space="preserve">dana </w:t>
      </w:r>
      <w:r w:rsidR="00106236">
        <w:t>17</w:t>
      </w:r>
      <w:r w:rsidR="00FD49DA">
        <w:t>. srpnja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06236" w:rsidP="00106236" w:rsidR="00106236">
      <w:pPr>
        <w:pStyle w:val="Odlomakpopisa"/>
        <w:ind w:left="1080"/>
        <w:jc w:val="both"/>
      </w:pPr>
    </w:p>
    <w:p w:rsidRDefault="00EE27D1" w:rsidP="00106236" w:rsidR="00106236" w:rsidRPr="00106236">
      <w:pPr>
        <w:pStyle w:val="Odlomakpopisa"/>
        <w:ind w:left="0"/>
        <w:jc w:val="both"/>
        <w:rPr>
          <w:b/>
        </w:rPr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106236">
        <w:t xml:space="preserve">ANTON BURIČ, Republika Slovenija, </w:t>
      </w:r>
      <w:r w:rsidR="005E2433">
        <w:t xml:space="preserve">Ljubljana, </w:t>
      </w:r>
      <w:r w:rsidR="00106236">
        <w:t>Polje Cesta XXVI 16</w:t>
      </w:r>
      <w:r w:rsidR="00FD49DA">
        <w:t>,</w:t>
      </w:r>
      <w:r w:rsidR="00106236">
        <w:t xml:space="preserve"> OIB 82191686456</w:t>
      </w:r>
      <w:r w:rsidR="00FD49DA">
        <w:t xml:space="preserve"> ponudi</w:t>
      </w:r>
      <w:r w:rsidR="0042572D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106236">
        <w:t>10.107,96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42572D">
        <w:t>mu</w:t>
      </w:r>
      <w:r w:rsidR="00FD49DA">
        <w:t xml:space="preserve"> </w:t>
      </w:r>
      <w:r w:rsidR="007E35BD">
        <w:t>se dosudi nekretnina upisana</w:t>
      </w:r>
      <w:r w:rsidR="00083D8E">
        <w:t xml:space="preserve"> u zemljišnim knjigama </w:t>
      </w:r>
      <w:r w:rsidR="00106236" w:rsidRPr="00106236">
        <w:t>Općinskog suda u Puli – Pola, Zemljišnoknjižni odjel Buje, označene kao:</w:t>
      </w:r>
      <w:r w:rsidR="00106236">
        <w:t xml:space="preserve"> </w:t>
      </w:r>
      <w:r w:rsidR="00106236" w:rsidRPr="00106236">
        <w:t>k.č.br. 2180/4, z.k.ul. 3997, k.o. Novigrad</w:t>
      </w:r>
      <w:r w:rsidR="00106236">
        <w:t xml:space="preserve">, </w:t>
      </w:r>
      <w:r w:rsidR="00106236" w:rsidRPr="00106236">
        <w:t>17. suvlasnički dio: 3/947, etažno vlasništvo (E-17)</w:t>
      </w:r>
    </w:p>
    <w:p w:rsidRDefault="00106236" w:rsidP="00106236" w:rsidR="00106236" w:rsidRPr="00106236">
      <w:pPr>
        <w:pStyle w:val="Odlomakpopisa"/>
        <w:ind w:left="0"/>
        <w:jc w:val="both"/>
      </w:pPr>
      <w:r w:rsidRPr="00106236">
        <w:t>1. s kojim je povezano pravo vlasništva u suvlasništvu cijele nekretnine na posebnom dijelu zgrade, spremište u podrumu površine 2,88 m2, u planu posebnih dijelova zgrade, označeno kao posebni dio "S4" u ½ dijela</w:t>
      </w:r>
      <w:r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106236" w:rsidR="00106236" w:rsidRPr="00106236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106236" w:rsidRPr="00106236">
        <w:t>ANTON</w:t>
      </w:r>
      <w:r w:rsidR="00106236">
        <w:t>U</w:t>
      </w:r>
      <w:r w:rsidR="00106236" w:rsidRPr="00106236">
        <w:t xml:space="preserve"> BURIČ, Republika Slovenija, </w:t>
      </w:r>
      <w:r w:rsidR="005E2433">
        <w:t xml:space="preserve">Ljubljana, </w:t>
      </w:r>
      <w:r w:rsidR="00106236" w:rsidRPr="00106236">
        <w:t>Polje Cesta XXVI 16, OIB 82191686456</w:t>
      </w:r>
      <w:r w:rsidR="00106236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D49DA">
        <w:t xml:space="preserve"> </w:t>
      </w:r>
      <w:r w:rsidR="00106236" w:rsidRPr="00106236">
        <w:t>Općinskog suda u Puli – Pola, Zemljišnoknjižni odjel Buje, označene kao: k.č.br. 2180/4, z.k.ul. 3997, k.o. Novigrad, 17. suvlasnički dio: 3/947, etažno vlasništvo (E-17)</w:t>
      </w:r>
      <w:r w:rsidR="00106236">
        <w:t xml:space="preserve"> </w:t>
      </w:r>
      <w:r w:rsidR="00106236" w:rsidRPr="00106236">
        <w:t>1. s kojim je povezano pravo vlasništva u suvlasništvu cijele nekretnine na posebnom dijelu zgrade, spremište u podrumu površine 2,88 m2, u planu posebnih dijelova zgrade, označeno kao posebni dio "S4" u ½ dijela.</w:t>
      </w:r>
    </w:p>
    <w:p w:rsidRDefault="00FD49DA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 xml:space="preserve"> </w:t>
      </w:r>
      <w:r w:rsidR="00346AFF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106236" w:rsidRPr="00106236">
        <w:t xml:space="preserve">ANTON BURIČ, Republika Slovenija, </w:t>
      </w:r>
      <w:r w:rsidR="005E2433">
        <w:t xml:space="preserve">Ljubljana, </w:t>
      </w:r>
      <w:r w:rsidR="00106236" w:rsidRPr="00106236">
        <w:t>Polje Cesta XXVI 16, OIB 82191686456</w:t>
      </w:r>
      <w:r w:rsidR="00FD49DA">
        <w:t xml:space="preserve"> </w:t>
      </w:r>
      <w:r w:rsidR="00FE47A0">
        <w:t>duž</w:t>
      </w:r>
      <w:r w:rsidR="0042572D">
        <w:t>a</w:t>
      </w:r>
      <w:r w:rsidR="00FB77FB">
        <w:t>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106236">
        <w:t>9.447,43</w:t>
      </w:r>
      <w:r w:rsidR="00FD49DA" w:rsidRPr="00FD49DA">
        <w:t xml:space="preserve"> kn</w:t>
      </w:r>
      <w:r>
        <w:t xml:space="preserve"> (slovima:</w:t>
      </w:r>
      <w:r w:rsidR="00106236">
        <w:t xml:space="preserve"> devettisućačetiristočetrdesetsedamkunaičetrdesettrilipe)</w:t>
      </w:r>
      <w:r>
        <w:t xml:space="preserve"> na poseban račun Agencije IBAN: HR11 2390 0011 3000 2878 7, model: HR11, pod "Poziv na broj" (PNB) kao podatak prvi (P1) treba upisati broj </w:t>
      </w:r>
      <w:r w:rsidR="00106236">
        <w:t>85081</w:t>
      </w:r>
      <w:r>
        <w:t>, a kao podatak drugi broj P2 sadržan u tablici pod rednim brojem</w:t>
      </w:r>
      <w:r w:rsidR="00CE0499">
        <w:t xml:space="preserve"> </w:t>
      </w:r>
      <w:r w:rsidR="00106236">
        <w:t>32972</w:t>
      </w:r>
      <w:r>
        <w:t xml:space="preserve"> (lista ponuditelja sa zadnjom najvišom valjanom ponudom u nadmetanju).  </w:t>
      </w:r>
    </w:p>
    <w:p w:rsidRDefault="00FD49DA" w:rsidP="00346AFF" w:rsidR="00FD49DA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106236">
        <w:t xml:space="preserve">ANTONA </w:t>
      </w:r>
      <w:r w:rsidR="00106236" w:rsidRPr="00106236">
        <w:t>BURIČ, Republika Slovenija,</w:t>
      </w:r>
      <w:r w:rsidR="005E2433">
        <w:t xml:space="preserve"> Ljubljana, </w:t>
      </w:r>
      <w:r w:rsidR="00106236" w:rsidRPr="00106236">
        <w:t>Polje Cesta XXVI 16, OIB 82191686456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106236" w:rsidRPr="00106236">
        <w:t>Općinskog suda u Puli – Pola, Zemljišnoknjižni odjel Buje, označene kao: k.č.br. 2180/4, z.k.ul. 3997, k.o. Novigrad, 17. suvlasnički dio: 3/947, etažno vlasništvo (E-17)</w:t>
      </w:r>
      <w:r w:rsidR="00106236">
        <w:t xml:space="preserve"> </w:t>
      </w:r>
      <w:r w:rsidR="00106236" w:rsidRPr="00106236">
        <w:t xml:space="preserve">1. s kojim je povezano pravo vlasništva u suvlasništvu </w:t>
      </w:r>
      <w:r w:rsidR="00106236" w:rsidRPr="00106236">
        <w:lastRenderedPageBreak/>
        <w:t>cijele nekretnine na posebnom dijelu zgrade, spremište u podrumu površine 2,88 m2, u planu posebnih dijelova zgrade, označeno kao posebni dio "S4" u ½ dijela</w:t>
      </w:r>
      <w:r w:rsidR="00693B96">
        <w:t xml:space="preserve">, </w:t>
      </w:r>
      <w:r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FD49DA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693B96" w:rsidRPr="00FD49DA">
        <w:t xml:space="preserve">z.k.ul. </w:t>
      </w:r>
      <w:r w:rsidR="00902B59">
        <w:t>3997</w:t>
      </w:r>
      <w:r w:rsidR="001A6F17" w:rsidRPr="00FD49DA">
        <w:t>,</w:t>
      </w:r>
      <w:r w:rsidR="00693B96" w:rsidRPr="00FD49DA">
        <w:t xml:space="preserve"> k.o. </w:t>
      </w:r>
      <w:r w:rsidR="00902B59">
        <w:t>Novigrad</w:t>
      </w:r>
      <w:r w:rsidRPr="00FD49DA">
        <w:t>:</w:t>
      </w:r>
      <w:r w:rsidR="00902B59">
        <w:t xml:space="preserve"> 17. suvlasnički dio: 3/947, etažno vlasništvo (E-17): </w:t>
      </w:r>
    </w:p>
    <w:p w:rsidRDefault="00FD49DA" w:rsidP="00902B59" w:rsidR="00A167BF">
      <w:pPr>
        <w:jc w:val="both"/>
      </w:pPr>
      <w:r>
        <w:t>- zabilježbe rješenja o prodaji nekretnina upisano pod brojem Z-</w:t>
      </w:r>
      <w:r w:rsidR="00902B59">
        <w:t>38134</w:t>
      </w:r>
      <w:r>
        <w:t>/17</w:t>
      </w:r>
      <w:r w:rsidR="00902B59">
        <w:t>.</w:t>
      </w:r>
      <w:r w:rsidR="001A6F17">
        <w:t xml:space="preserve"> 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902B59">
        <w:t>Puli - Pola</w:t>
      </w:r>
      <w:r>
        <w:t xml:space="preserve">, Zemljišnoknjižni odjel </w:t>
      </w:r>
      <w:r w:rsidR="00902B59">
        <w:t>Buje</w:t>
      </w:r>
      <w:r w:rsidR="00CE0499">
        <w:t xml:space="preserve"> </w:t>
      </w:r>
      <w:r>
        <w:t>izvršiti uknjižbu prava vla</w:t>
      </w:r>
      <w:r w:rsidR="002322D2">
        <w:t>sništva, te brisanje zabilježb</w:t>
      </w:r>
      <w:r w:rsidR="00902B59">
        <w:t xml:space="preserve">e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902B59">
        <w:t>Pula - Pola</w:t>
      </w:r>
      <w:r>
        <w:t>, Zemljišnoknjižnom odjel</w:t>
      </w:r>
      <w:r w:rsidR="001A6F17">
        <w:t xml:space="preserve"> </w:t>
      </w:r>
      <w:r w:rsidR="00902B59">
        <w:t>Buje</w:t>
      </w:r>
      <w:r>
        <w:t xml:space="preserve">, da u zk.ul. </w:t>
      </w:r>
      <w:r w:rsidR="00902B59">
        <w:t>3997</w:t>
      </w:r>
      <w:r w:rsidR="00FD49DA">
        <w:t>, k</w:t>
      </w:r>
      <w:r>
        <w:t xml:space="preserve">.o. </w:t>
      </w:r>
      <w:r w:rsidR="00902B59">
        <w:t>Novigrad</w:t>
      </w:r>
      <w:r>
        <w:t>,</w:t>
      </w:r>
      <w:r w:rsidR="00902B59">
        <w:t xml:space="preserve"> na 17. suvlasničkom dijelu 3/947, etažno vlasništvo E-17 na ½ dijela</w:t>
      </w:r>
      <w:r>
        <w:t xml:space="preserve">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902B59">
        <w:t>07. prosinca</w:t>
      </w:r>
      <w:r w:rsidR="00A167BF">
        <w:t xml:space="preserve"> 2017.</w:t>
      </w:r>
      <w:r>
        <w:t xml:space="preserve"> </w:t>
      </w:r>
      <w:r w:rsidR="00902B59">
        <w:t xml:space="preserve">godine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902B59">
        <w:t>Pula - Pola</w:t>
      </w:r>
      <w:r>
        <w:t>, Zemljišnoknjižni odjel</w:t>
      </w:r>
      <w:r w:rsidR="00902B59">
        <w:t xml:space="preserve"> Buje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902B59">
        <w:t>13. ožujka 2018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lastRenderedPageBreak/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FD49DA">
        <w:t>2</w:t>
      </w:r>
      <w:r w:rsidR="00902B59">
        <w:t>15. ožujka 2018.</w:t>
      </w:r>
      <w:r w:rsidR="003559C2">
        <w:t xml:space="preserve">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902B59">
        <w:t>28</w:t>
      </w:r>
      <w:r w:rsidR="00FD49DA">
        <w:t>. lipnja</w:t>
      </w:r>
      <w:r w:rsidR="003559C2">
        <w:t xml:space="preserve"> 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902B59">
        <w:t>11</w:t>
      </w:r>
      <w:r w:rsidR="0064431E">
        <w:t>. s</w:t>
      </w:r>
      <w:r w:rsidR="00FD49DA">
        <w:t xml:space="preserve">rpnja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902B59">
        <w:t>prvoj</w:t>
      </w:r>
      <w:r w:rsidR="00FD49DA">
        <w:t xml:space="preserve"> </w:t>
      </w:r>
      <w:r>
        <w:t xml:space="preserve">elektroničkoj javnoj dražbi ponuditelj </w:t>
      </w:r>
      <w:r w:rsidR="00106236" w:rsidRPr="00106236">
        <w:t xml:space="preserve">ANTON BURIČ, Republika Slovenija, </w:t>
      </w:r>
      <w:r w:rsidR="005E2433">
        <w:t xml:space="preserve">Ljubljana, </w:t>
      </w:r>
      <w:r w:rsidR="00106236" w:rsidRPr="00106236">
        <w:t>Polje Cesta XXVI 16, OIB 82191686456</w:t>
      </w:r>
      <w:r>
        <w:t>, da</w:t>
      </w:r>
      <w:r w:rsidR="0042572D">
        <w:t>o</w:t>
      </w:r>
      <w:r>
        <w:t xml:space="preserve"> je </w:t>
      </w:r>
      <w:r w:rsidR="00951CFF">
        <w:t>09. srpnja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902B59">
        <w:t>14</w:t>
      </w:r>
      <w:r>
        <w:t>:</w:t>
      </w:r>
      <w:r w:rsidR="00902B59">
        <w:t>47</w:t>
      </w:r>
      <w:r w:rsidR="007A1DE8">
        <w:t>:</w:t>
      </w:r>
      <w:r w:rsidR="00902B59">
        <w:t>25</w:t>
      </w:r>
      <w:r>
        <w:t xml:space="preserve"> </w:t>
      </w:r>
      <w:r w:rsidR="00951CFF">
        <w:t xml:space="preserve">sati jedinu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902B59">
        <w:t>10.107,96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902B59">
        <w:t>17</w:t>
      </w:r>
      <w:r w:rsidR="00951CFF">
        <w:t>. srpnja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9E34D0" w:rsidR="00CB5BF0" w:rsidRPr="00482B1F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33" w:rsidRPr="005E243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902B59">
      <w:t>60/14-693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1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2"/>
  </w:num>
  <w:num w:numId="5">
    <w:abstractNumId w:val="1"/>
  </w:num>
  <w:num w:numId="6">
    <w:abstractNumId w:val="11"/>
  </w:num>
  <w:num w:numId="7">
    <w:abstractNumId w:val="9"/>
  </w:num>
  <w:num w:numId="8">
    <w:abstractNumId w:val="2"/>
  </w:num>
  <w:num w:numId="9">
    <w:abstractNumId w:val="13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236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5E2433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02B59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34D0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623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3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4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4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4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4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623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3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4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4D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4D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4D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St-60/2014-693</izvorni_sadrzaj>
    <derivirana_varijabla naziv="DomainObject.Oznaka_1">St-60/2014-693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društvo s ograničenom odgovornošću za inženjering u stečaju</izvorni_sadrzaj>
    <derivirana_varijabla naziv="DomainObject.Predmet.ProtustrankaFormated_1">  IMG društvo s ograničenom odgovornošću za inženjering u stečaju</derivirana_varijabla>
  </DomainObject.Predmet.ProtustrankaFormated>
  <DomainObject.Predmet.ProtustrankaFormatedOIB>
    <izvorni_sadrzaj>  IMG društvo s ograničenom odgovornošću za inženjering u stečaju, OIB 35242623855</izvorni_sadrzaj>
    <derivirana_varijabla naziv="DomainObject.Predmet.ProtustrankaFormatedOIB_1">  IMG društvo s ograničenom odgovornošću za inženjering u stečaju, OIB 35242623855</derivirana_varijabla>
  </DomainObject.Predmet.ProtustrankaFormatedOIB>
  <DomainObject.Predmet.ProtustrankaFormatedWithAdress>
    <izvorni_sadrzaj> IMG društvo s ograničenom odgovornošću za inženjering u stečaju, Partizanska 13, 52 440 Poreč</izvorni_sadrzaj>
    <derivirana_varijabla naziv="DomainObject.Predmet.ProtustrankaFormatedWithAdress_1"> IMG društvo s ograničenom odgovornošću za inženjering u stečaju, Partizanska 13, 52 440 Poreč</derivirana_varijabla>
  </DomainObject.Predmet.ProtustrankaFormatedWithAdress>
  <DomainObject.Predmet.ProtustrankaFormatedWithAdressOIB>
    <izvorni_sadrzaj> IMG društvo s ograničenom odgovornošću za inženjering u stečaju, OIB 35242623855, Partizanska 13, 52 440 Poreč</izvorni_sadrzaj>
    <derivirana_varijabla naziv="DomainObject.Predmet.ProtustrankaFormatedWithAdressOIB_1"> IMG društvo s ograničenom odgovornošću za inženjering u stečaju, OIB 35242623855, Partizanska 13, 52 440 Poreč</derivirana_varijabla>
  </DomainObject.Predmet.ProtustrankaFormatedWithAdressOIB>
  <DomainObject.Predmet.ProtustrankaWithAdress>
    <izvorni_sadrzaj>IMG društvo s ograničenom odgovornošću za inženjering u stečaju Partizanska 13, 52 440 Poreč</izvorni_sadrzaj>
    <derivirana_varijabla naziv="DomainObject.Predmet.ProtustrankaWithAdress_1">IMG društvo s ograničenom odgovornošću za inženjering u stečaju Partizanska 13, 52 440 Poreč</derivirana_varijabla>
  </DomainObject.Predmet.ProtustrankaWithAdress>
  <DomainObject.Predmet.ProtustrankaWithAdressOIB>
    <izvorni_sadrzaj>IMG društvo s ograničenom odgovornošću za inženjering u stečaju, OIB 35242623855, Partizanska 13, 52 440 Poreč</izvorni_sadrzaj>
    <derivirana_varijabla naziv="DomainObject.Predmet.ProtustrankaWithAdressOIB_1">IMG društvo s ograničenom odgovornošću za inženjering u stečaju, OIB 35242623855, Partizanska 13, 52 440 Poreč</derivirana_varijabla>
  </DomainObject.Predmet.ProtustrankaWithAdressOIB>
  <DomainObject.Predmet.ProtustrankaNazivFormated>
    <izvorni_sadrzaj>IMG društvo s ograničenom odgovornošću za inženjering u stečaju</izvorni_sadrzaj>
    <derivirana_varijabla naziv="DomainObject.Predmet.ProtustrankaNazivFormated_1">IMG društvo s ograničenom odgovornošću za inženjering u stečaju</derivirana_varijabla>
  </DomainObject.Predmet.ProtustrankaNazivFormated>
  <DomainObject.Predmet.ProtustrankaNazivFormatedOIB>
    <izvorni_sadrzaj>IMG društvo s ograničenom odgovornošću za inženjering u stečaju, OIB 35242623855</izvorni_sadrzaj>
    <derivirana_varijabla naziv="DomainObject.Predmet.ProtustrankaNazivFormatedOIB_1">IMG društvo s ograničenom odgovornošću za inženjering u stečaju,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društvo s ograničenom odgovornošću za inženjering u stečaju</item>
    </izvorni_sadrzaj>
    <derivirana_varijabla naziv="DomainObject.Predmet.ProtuStrankaListFormated_1">
      <item>IMG društvo s ograničenom odgovornošću za inženjering u stečaju</item>
    </derivirana_varijabla>
  </DomainObject.Predmet.ProtuStrankaListFormated>
  <DomainObject.Predmet.ProtuStrankaListFormatedOIB>
    <izvorni_sadrzaj>
      <item>IMG društvo s ograničenom odgovornošću za inženjering u stečaju, OIB 35242623855</item>
    </izvorni_sadrzaj>
    <derivirana_varijabla naziv="DomainObject.Predmet.ProtuStrankaListFormatedOIB_1">
      <item>IMG društvo s ograničenom odgovornošću za inženjering u stečaju, OIB 35242623855</item>
    </derivirana_varijabla>
  </DomainObject.Predmet.ProtuStrankaListFormatedOIB>
  <DomainObject.Predmet.ProtuStrankaListFormatedWithAdress>
    <izvorni_sadrzaj>
      <item>IMG društvo s ograničenom odgovornošću za inženjering u stečaju, Partizanska 13, 52 440 Poreč</item>
    </izvorni_sadrzaj>
    <derivirana_varijabla naziv="DomainObject.Predmet.ProtuStrankaListFormatedWithAdress_1">
      <item>IMG društvo s ograničenom odgovornošću za inženjering u stečaju, Partizanska 13, 52 440 Poreč</item>
    </derivirana_varijabla>
  </DomainObject.Predmet.ProtuStrankaListFormatedWithAdress>
  <DomainObject.Predmet.ProtuStrankaListFormatedWithAdressOIB>
    <izvorni_sadrzaj>
      <item>IMG društvo s ograničenom odgovornošću za inženjering u stečaju, OIB 35242623855, Partizanska 13, 52 440 Poreč</item>
    </izvorni_sadrzaj>
    <derivirana_varijabla naziv="DomainObject.Predmet.ProtuStrankaListFormatedWithAdressOIB_1">
      <item>IMG društvo s ograničenom odgovornošću za inženjering u stečaju, OIB 35242623855, Partizanska 13, 52 440 Poreč</item>
    </derivirana_varijabla>
  </DomainObject.Predmet.ProtuStrankaListFormatedWithAdressOIB>
  <DomainObject.Predmet.ProtuStrankaListNazivFormated>
    <izvorni_sadrzaj>
      <item>IMG društvo s ograničenom odgovornošću za inženjering u stečaju</item>
    </izvorni_sadrzaj>
    <derivirana_varijabla naziv="DomainObject.Predmet.ProtuStrankaListNazivFormated_1">
      <item>IMG društvo s ograničenom odgovornošću za inženjering u stečaju</item>
    </derivirana_varijabla>
  </DomainObject.Predmet.ProtuStrankaListNazivFormated>
  <DomainObject.Predmet.ProtuStrankaListNazivFormatedOIB>
    <izvorni_sadrzaj>
      <item>IMG društvo s ograničenom odgovornošću za inženjering u stečaju, OIB 35242623855</item>
    </izvorni_sadrzaj>
    <derivirana_varijabla naziv="DomainObject.Predmet.ProtuStrankaListNazivFormatedOIB_1">
      <item>IMG društvo s ograničenom odgovornošću za inženjering u stečaju,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St-60/2014-693</izvorni_sadrzaj>
    <derivirana_varijabla naziv="DomainObject.PoslovniBrojDokumenta_1">St-60/2014-693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društvo s ograničenom odgovornošću za inženjering u stečaju</izvorni_sadrzaj>
    <derivirana_varijabla naziv="DomainObject.Predmet.ProtustrankaIDrugi_1">IMG društvo s ograničenom odgovornošću za inženjering u stečaju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društvo s ograničenom odgovornošću za inženjering u stečaju, OIB 35242623855, Partizanska 13, 52 440 Poreč</izvorni_sadrzaj>
    <derivirana_varijabla naziv="DomainObject.Predmet.ProtustrankaIDrugiAdressOIB_1">IMG društvo s ograničenom odgovornošću za inženjering u stečaju,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društvo s ograničenom odgovornošću za inženjering u stečaju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SudioniciListNaziv_1">
      <item>FINA  Zagreb</item>
      <item>IMG društvo s ograničenom odgovornošću za inženjering u stečaju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SudioniciListNaziv>
  <DomainObject.Predmet.SudioniciListAdressOIB>
    <izvorni_sadrzaj>
      <item>FINA  Zagreb, OIB 85821130368, Koturaška 43,10 000 Zagreb</item>
      <item>IMG društvo s ograničenom odgovornošću za inženjering u stečaju,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izvorni_sadrzaj>
    <derivirana_varijabla naziv="DomainObject.Predmet.SudioniciListAdressOIB_1">
      <item>FINA  Zagreb, OIB 85821130368, Koturaška 43,10 000 Zagreb</item>
      <item>IMG društvo s ograničenom odgovornošću za inženjering u stečaju,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EC411-F2A8-48D4-A9D0-FAB375F24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5802</properties:Characters>
  <properties:Lines>124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2018-07-17T09:53:00Z</dcterms:created>
  <dc:creator>dcmelik</dc:creator>
  <cp:lastModifiedBy>Jasna Radulović</cp:lastModifiedBy>
  <cp:lastPrinted>2018-07-13T10:55:00Z</cp:lastPrinted>
  <dcterms:modified xmlns:xsi="http://www.w3.org/2001/XMLSchema-instance" xsi:type="dcterms:W3CDTF">2018-07-17T11:56:00Z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St-60/2014-693 / Odluka - Rješenje - dosuda (60-14-693_DOSUDA_FINA.docx)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