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8b9f" w14:paraId="ca78b9f" w:rsidRDefault="0034042D" w:rsidP="0034042D" w:rsidR="0034042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42D" w:rsidP="0034042D" w:rsidR="0034042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042D" w:rsidP="0034042D" w:rsidR="0034042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042D" w:rsidP="0034042D" w:rsidR="0034042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042D" w:rsidP="0034042D" w:rsidR="0034042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042D" w:rsidP="0034042D" w:rsidR="0034042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4042D" w:rsidP="0034042D" w:rsidR="0034042D" w:rsidRPr="005D578C">
      <w:pPr>
        <w:jc w:val="center"/>
        <w:rPr>
          <w:rFonts w:cs="Times New Roman" w:eastAsia="Times New Roman"/>
          <w:szCs w:val="24"/>
        </w:rPr>
      </w:pPr>
    </w:p>
    <w:p w:rsidRDefault="0034042D" w:rsidP="0034042D" w:rsidR="0034042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4042D" w:rsidP="0034042D" w:rsidR="0034042D" w:rsidRPr="005D578C">
      <w:pPr>
        <w:rPr>
          <w:rFonts w:cs="Times New Roman" w:eastAsia="Times New Roman"/>
          <w:szCs w:val="24"/>
        </w:rPr>
      </w:pPr>
    </w:p>
    <w:p w:rsidRDefault="0034042D" w:rsidP="0034042D" w:rsidR="0034042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9974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BOCA ISTRIATEX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Murvi 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92780599130, MBS 040118150, </w:t>
      </w:r>
      <w:r w:rsidR="00C8036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BD1EA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34042D" w:rsidP="0034042D" w:rsidR="0034042D" w:rsidRPr="005D578C">
      <w:pPr>
        <w:rPr>
          <w:rFonts w:cs="Times New Roman" w:eastAsia="Times New Roman"/>
          <w:szCs w:val="24"/>
        </w:rPr>
      </w:pPr>
    </w:p>
    <w:p w:rsidRDefault="0034042D" w:rsidP="0034042D" w:rsidR="0034042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4042D" w:rsidP="0034042D" w:rsidR="0034042D" w:rsidRPr="005D578C">
      <w:pPr>
        <w:rPr>
          <w:rFonts w:cs="Times New Roman" w:eastAsia="Times New Roman"/>
          <w:szCs w:val="24"/>
        </w:rPr>
      </w:pPr>
    </w:p>
    <w:p w:rsidRDefault="0034042D" w:rsidP="0034042D" w:rsidR="0034042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BOCA ISTRIATEX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Murvi 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92780599130, MBS 040118150,</w:t>
      </w:r>
      <w:r w:rsidRPr="005D578C">
        <w:rPr>
          <w:rFonts w:cs="Times New Roman" w:eastAsia="Times New Roman"/>
          <w:szCs w:val="24"/>
        </w:rPr>
        <w:t xml:space="preserve"> s danom </w:t>
      </w:r>
      <w:r w:rsidR="00C8036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BD1EA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BD1EA6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BD1EA6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34042D" w:rsidP="0034042D" w:rsidR="0034042D" w:rsidRPr="005D578C">
      <w:pPr>
        <w:rPr>
          <w:rFonts w:cs="Times New Roman" w:eastAsia="Times New Roman"/>
          <w:szCs w:val="24"/>
        </w:rPr>
      </w:pPr>
    </w:p>
    <w:p w:rsidRDefault="0034042D" w:rsidP="0034042D" w:rsidR="0034042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34042D" w:rsidP="0034042D" w:rsidR="0034042D">
      <w:pPr>
        <w:ind w:firstLine="708"/>
        <w:rPr>
          <w:rFonts w:cs="Times New Roman" w:eastAsia="Times New Roman"/>
          <w:szCs w:val="20"/>
        </w:rPr>
      </w:pPr>
    </w:p>
    <w:p w:rsidRDefault="0034042D" w:rsidP="0034042D" w:rsidR="0034042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BOCA ISTRIATEX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Murvi 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92780599130, MBS 040118150.</w:t>
      </w:r>
    </w:p>
    <w:p w:rsidRDefault="0034042D" w:rsidP="0034042D" w:rsidR="0034042D">
      <w:pPr>
        <w:rPr>
          <w:rFonts w:cs="Times New Roman" w:eastAsia="Times New Roman"/>
          <w:szCs w:val="24"/>
        </w:rPr>
      </w:pPr>
    </w:p>
    <w:p w:rsidRDefault="0034042D" w:rsidP="0034042D" w:rsidR="0034042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BOCA ISTRIATEX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Murvi 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92780599130, MBS 040118150.</w:t>
      </w:r>
    </w:p>
    <w:p w:rsidRDefault="0034042D" w:rsidP="0034042D" w:rsidR="0034042D">
      <w:pPr>
        <w:rPr>
          <w:rFonts w:cs="Times New Roman" w:eastAsia="Times New Roman"/>
          <w:szCs w:val="24"/>
        </w:rPr>
      </w:pPr>
    </w:p>
    <w:p w:rsidRDefault="0034042D" w:rsidP="0034042D" w:rsidR="0034042D" w:rsidRPr="005D578C">
      <w:pPr>
        <w:rPr>
          <w:rFonts w:cs="Times New Roman" w:eastAsia="Times New Roman"/>
          <w:szCs w:val="24"/>
        </w:rPr>
      </w:pPr>
    </w:p>
    <w:p w:rsidRDefault="0034042D" w:rsidP="0034042D" w:rsidR="0034042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4042D" w:rsidP="0034042D" w:rsidR="0034042D">
      <w:pPr>
        <w:ind w:firstLine="708"/>
        <w:rPr>
          <w:rFonts w:cs="Times New Roman" w:eastAsia="Times New Roman"/>
          <w:szCs w:val="24"/>
        </w:rPr>
      </w:pPr>
    </w:p>
    <w:p w:rsidRDefault="0034042D" w:rsidP="0034042D" w:rsidR="0034042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BOCA ISTRIATEX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St-251/2015-3 od 18. studenog 2015. pokrenuo skraćeni stečajni postupak nad dužnikom BOCA ISTRIATEX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25.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4042D" w:rsidP="0034042D" w:rsidR="0034042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BD1EA6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4042D" w:rsidP="0034042D" w:rsidR="0034042D" w:rsidRPr="005D578C">
      <w:pPr>
        <w:rPr>
          <w:rFonts w:cs="Times New Roman" w:eastAsia="Times New Roman"/>
          <w:szCs w:val="24"/>
        </w:rPr>
      </w:pPr>
    </w:p>
    <w:p w:rsidRDefault="0034042D" w:rsidP="0034042D" w:rsidR="0034042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80362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BD1EA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4042D" w:rsidP="0034042D" w:rsidR="0034042D" w:rsidRPr="005D578C">
      <w:pPr>
        <w:jc w:val="center"/>
        <w:rPr>
          <w:rFonts w:cs="Times New Roman" w:eastAsia="Times New Roman"/>
          <w:szCs w:val="24"/>
        </w:rPr>
      </w:pPr>
    </w:p>
    <w:p w:rsidRDefault="0034042D" w:rsidP="00867246" w:rsidR="0034042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34042D" w:rsidP="00867246" w:rsidR="0034042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80362">
        <w:rPr>
          <w:rFonts w:cs="Times New Roman" w:eastAsia="Times New Roman"/>
          <w:szCs w:val="24"/>
        </w:rPr>
        <w:t xml:space="preserve">, v. r. </w:t>
      </w:r>
    </w:p>
    <w:p w:rsidRDefault="0034042D" w:rsidP="0034042D" w:rsidR="0034042D">
      <w:pPr>
        <w:jc w:val="left"/>
        <w:rPr>
          <w:rFonts w:cs="Times New Roman" w:eastAsia="Times New Roman"/>
          <w:szCs w:val="24"/>
        </w:rPr>
      </w:pPr>
    </w:p>
    <w:p w:rsidRDefault="00867246" w:rsidP="0034042D" w:rsidR="00867246" w:rsidRPr="005D578C">
      <w:pPr>
        <w:jc w:val="left"/>
        <w:rPr>
          <w:rFonts w:cs="Times New Roman" w:eastAsia="Times New Roman"/>
          <w:szCs w:val="24"/>
        </w:rPr>
      </w:pPr>
    </w:p>
    <w:p w:rsidRDefault="0034042D" w:rsidP="0034042D" w:rsidR="0034042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4042D" w:rsidP="0034042D" w:rsidR="0034042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4042D" w:rsidP="0034042D" w:rsidR="00340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4042D" w:rsidP="0034042D" w:rsidR="0034042D">
      <w:pPr>
        <w:rPr>
          <w:rFonts w:cs="Times New Roman" w:eastAsia="Times New Roman"/>
          <w:szCs w:val="24"/>
        </w:rPr>
      </w:pPr>
    </w:p>
    <w:p w:rsidRDefault="0034042D" w:rsidP="0034042D" w:rsidR="0034042D" w:rsidRPr="005D578C">
      <w:pPr>
        <w:rPr>
          <w:rFonts w:cs="Times New Roman" w:eastAsia="Times New Roman"/>
          <w:szCs w:val="24"/>
        </w:rPr>
      </w:pPr>
    </w:p>
    <w:p w:rsidRDefault="0034042D" w:rsidP="0034042D" w:rsidR="0034042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4042D" w:rsidP="0034042D" w:rsidR="00340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4042D" w:rsidP="0034042D" w:rsidR="00340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BOCA ISTRIATEX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Novigrad, Ulica Murvi 7,</w:t>
      </w:r>
    </w:p>
    <w:p w:rsidRDefault="0034042D" w:rsidP="0034042D" w:rsidR="00340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Alferio Milos, Dajla, Salvela 53A,</w:t>
      </w:r>
    </w:p>
    <w:p w:rsidRDefault="0034042D" w:rsidP="00FB0DC5" w:rsidR="00FB0DC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FB0DC5">
        <w:rPr>
          <w:rFonts w:cs="Times New Roman" w:eastAsia="Times New Roman"/>
          <w:szCs w:val="20"/>
        </w:rPr>
        <w:t>Poreč – Parenzo, Porezno mjesto Umag – Umago, Umag, Novigradska ulica 28,</w:t>
      </w:r>
    </w:p>
    <w:p w:rsidRDefault="0034042D" w:rsidP="0034042D" w:rsidR="00340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4042D" w:rsidP="0034042D" w:rsidR="00340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34042D" w:rsidP="0034042D" w:rsidR="00340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4042D" w:rsidP="0034042D" w:rsidR="00340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4042D" w:rsidP="0034042D" w:rsidR="0034042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4042D" w:rsidP="0034042D" w:rsidR="0034042D" w:rsidRPr="00EB7ECC"/>
    <w:p w:rsidRDefault="0034042D" w:rsidP="0034042D" w:rsidR="0034042D">
      <w:pPr>
        <w:jc w:val="left"/>
        <w:rPr>
          <w:rFonts w:cs="Times New Roman" w:eastAsia="Times New Roman"/>
          <w:szCs w:val="24"/>
        </w:rPr>
      </w:pPr>
    </w:p>
    <w:p w:rsidRDefault="0034042D" w:rsidP="0034042D" w:rsidR="0034042D">
      <w:pPr>
        <w:rPr>
          <w:rFonts w:eastAsiaTheme="minorHAnsi"/>
          <w:lang w:eastAsia="en-US"/>
        </w:rPr>
      </w:pPr>
    </w:p>
    <w:p w:rsidRDefault="0034042D" w:rsidP="0034042D" w:rsidR="0034042D">
      <w:pPr>
        <w:rPr>
          <w:rFonts w:eastAsiaTheme="minorHAnsi"/>
          <w:lang w:eastAsia="en-US"/>
        </w:rPr>
      </w:pPr>
    </w:p>
    <w:p w:rsidRDefault="0034042D" w:rsidP="0034042D" w:rsidR="0034042D">
      <w:pPr>
        <w:rPr>
          <w:rFonts w:eastAsiaTheme="minorHAnsi"/>
          <w:lang w:eastAsia="en-US"/>
        </w:rPr>
      </w:pPr>
    </w:p>
    <w:p w:rsidRDefault="0034042D" w:rsidP="0034042D" w:rsidR="0034042D">
      <w:pPr>
        <w:rPr>
          <w:rFonts w:eastAsiaTheme="minorHAnsi"/>
          <w:lang w:eastAsia="en-US"/>
        </w:rPr>
      </w:pPr>
    </w:p>
    <w:p w:rsidRDefault="0034042D" w:rsidP="0034042D" w:rsidR="0034042D">
      <w:pPr>
        <w:rPr>
          <w:rFonts w:eastAsiaTheme="minorHAnsi"/>
          <w:lang w:eastAsia="en-US"/>
        </w:rPr>
      </w:pPr>
    </w:p>
    <w:p w:rsidRDefault="0034042D" w:rsidP="0034042D" w:rsidR="0034042D">
      <w:pPr>
        <w:rPr>
          <w:rFonts w:eastAsiaTheme="minorHAnsi"/>
          <w:lang w:eastAsia="en-US"/>
        </w:rPr>
      </w:pPr>
    </w:p>
    <w:p w:rsidRDefault="0034042D" w:rsidP="0034042D" w:rsidR="0034042D">
      <w:pPr>
        <w:rPr>
          <w:rFonts w:eastAsiaTheme="minorHAnsi"/>
          <w:lang w:eastAsia="en-US"/>
        </w:rPr>
      </w:pPr>
    </w:p>
    <w:sectPr w:rsidSect="00A074C3" w:rsidR="003404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8E9" w:rsidP="006948E9" w:rsidR="006948E9">
      <w:r>
        <w:separator/>
      </w:r>
    </w:p>
  </w:endnote>
  <w:endnote w:id="0" w:type="continuationSeparator">
    <w:p w:rsidRDefault="006948E9" w:rsidP="006948E9" w:rsidR="00694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8E9" w:rsidP="006948E9" w:rsidR="006948E9">
      <w:r>
        <w:separator/>
      </w:r>
    </w:p>
  </w:footnote>
  <w:footnote w:id="0" w:type="continuationSeparator">
    <w:p w:rsidRDefault="006948E9" w:rsidP="006948E9" w:rsidR="006948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8E9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22DF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St-251/2015-5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8E9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St-251/2015-5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E70"/>
    <w:rsid w:val="000A033B"/>
    <w:rsid w:val="002B3E70"/>
    <w:rsid w:val="0034042D"/>
    <w:rsid w:val="00422DFD"/>
    <w:rsid w:val="006948E9"/>
    <w:rsid w:val="006A144F"/>
    <w:rsid w:val="00867246"/>
    <w:rsid w:val="00BD1EA6"/>
    <w:rsid w:val="00C13AD5"/>
    <w:rsid w:val="00C80362"/>
    <w:rsid w:val="00FB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48E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48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948E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48E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48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48E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DF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2DF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2D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2DF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48E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948E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948E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9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48E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48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48E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DF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2DF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2D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2DF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BOCA ISTRIATEX d.o.o. NOVIGRAD</izvorni_sadrzaj>
    <derivirana_varijabla naziv="DomainObject.Predmet.ProtustrankaFormated_1">  BOCA ISTRIATEX d.o.o. NOVIGRAD</derivirana_varijabla>
  </DomainObject.Predmet.ProtustrankaFormated>
  <DomainObject.Predmet.ProtustrankaFormatedOIB>
    <izvorni_sadrzaj>  BOCA ISTRIATEX d.o.o. NOVIGRAD, OIB 92780599130</izvorni_sadrzaj>
    <derivirana_varijabla naziv="DomainObject.Predmet.ProtustrankaFormatedOIB_1">  BOCA ISTRIATEX d.o.o. NOVIGRAD, OIB 92780599130</derivirana_varijabla>
  </DomainObject.Predmet.ProtustrankaFormatedOIB>
  <DomainObject.Predmet.ProtustrankaFormatedWithAdress>
    <izvorni_sadrzaj> BOCA ISTRIATEX d.o.o. NOVIGRAD, Ulica Murvi 7, 23312 Novigrad</izvorni_sadrzaj>
    <derivirana_varijabla naziv="DomainObject.Predmet.ProtustrankaFormatedWithAdress_1"> BOCA ISTRIATEX d.o.o. NOVIGRAD, Ulica Murvi 7, 23312 Novigrad</derivirana_varijabla>
  </DomainObject.Predmet.ProtustrankaFormatedWithAdress>
  <DomainObject.Predmet.ProtustrankaFormatedWithAdressOIB>
    <izvorni_sadrzaj> BOCA ISTRIATEX d.o.o. NOVIGRAD, OIB 92780599130, Ulica Murvi 7, 23312 Novigrad</izvorni_sadrzaj>
    <derivirana_varijabla naziv="DomainObject.Predmet.ProtustrankaFormatedWithAdressOIB_1"> BOCA ISTRIATEX d.o.o. NOVIGRAD, OIB 92780599130, Ulica Murvi 7, 23312 Novigrad</derivirana_varijabla>
  </DomainObject.Predmet.ProtustrankaFormatedWithAdressOIB>
  <DomainObject.Predmet.ProtustrankaWithAdress>
    <izvorni_sadrzaj>BOCA ISTRIATEX d.o.o. NOVIGRAD Ulica Murvi 7, 23312 Novigrad</izvorni_sadrzaj>
    <derivirana_varijabla naziv="DomainObject.Predmet.ProtustrankaWithAdress_1">BOCA ISTRIATEX d.o.o. NOVIGRAD Ulica Murvi 7, 23312 Novigrad</derivirana_varijabla>
  </DomainObject.Predmet.ProtustrankaWithAdress>
  <DomainObject.Predmet.ProtustrankaWithAdressOIB>
    <izvorni_sadrzaj>BOCA ISTRIATEX d.o.o. NOVIGRAD, OIB 92780599130, Ulica Murvi 7, 23312 Novigrad</izvorni_sadrzaj>
    <derivirana_varijabla naziv="DomainObject.Predmet.ProtustrankaWithAdressOIB_1">BOCA ISTRIATEX d.o.o. NOVIGRAD, OIB 92780599130, Ulica Murvi 7, 23312 Novigrad</derivirana_varijabla>
  </DomainObject.Predmet.ProtustrankaWithAdressOIB>
  <DomainObject.Predmet.ProtustrankaNazivFormated>
    <izvorni_sadrzaj>BOCA ISTRIATEX d.o.o. NOVIGRAD</izvorni_sadrzaj>
    <derivirana_varijabla naziv="DomainObject.Predmet.ProtustrankaNazivFormated_1">BOCA ISTRIATEX d.o.o. NOVIGRAD</derivirana_varijabla>
  </DomainObject.Predmet.ProtustrankaNazivFormated>
  <DomainObject.Predmet.ProtustrankaNazivFormatedOIB>
    <izvorni_sadrzaj>BOCA ISTRIATEX d.o.o. NOVIGRAD, OIB 92780599130</izvorni_sadrzaj>
    <derivirana_varijabla naziv="DomainObject.Predmet.ProtustrankaNazivFormatedOIB_1">BOCA ISTRIATEX d.o.o. NOVIGRAD, OIB 92780599130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1180007.15</izvorni_sadrzaj>
    <derivirana_varijabla naziv="DomainObject.Predmet.TrenutnaVrijednost_1">1180007.15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BOCA ISTRIATEX d.o.o. NOVIGRAD</item>
    </izvorni_sadrzaj>
    <derivirana_varijabla naziv="DomainObject.Predmet.ProtuStrankaListFormated_1">
      <item>BOCA ISTRIATEX d.o.o. NOVIGRAD</item>
    </derivirana_varijabla>
  </DomainObject.Predmet.ProtuStrankaListFormated>
  <DomainObject.Predmet.ProtuStrankaListFormatedOIB>
    <izvorni_sadrzaj>
      <item>BOCA ISTRIATEX d.o.o. NOVIGRAD, OIB 92780599130</item>
    </izvorni_sadrzaj>
    <derivirana_varijabla naziv="DomainObject.Predmet.ProtuStrankaListFormatedOIB_1">
      <item>BOCA ISTRIATEX d.o.o. NOVIGRAD, OIB 92780599130</item>
    </derivirana_varijabla>
  </DomainObject.Predmet.ProtuStrankaListFormatedOIB>
  <DomainObject.Predmet.ProtuStrankaListFormatedWithAdress>
    <izvorni_sadrzaj>
      <item>BOCA ISTRIATEX d.o.o. NOVIGRAD, Ulica Murvi 7, 23312 Novigrad</item>
    </izvorni_sadrzaj>
    <derivirana_varijabla naziv="DomainObject.Predmet.ProtuStrankaListFormatedWithAdress_1">
      <item>BOCA ISTRIATEX d.o.o. NOVIGRAD, Ulica Murvi 7, 23312 Novigrad</item>
    </derivirana_varijabla>
  </DomainObject.Predmet.ProtuStrankaListFormatedWithAdress>
  <DomainObject.Predmet.ProtuStrankaListFormatedWithAdressOIB>
    <izvorni_sadrzaj>
      <item>BOCA ISTRIATEX d.o.o. NOVIGRAD, OIB 92780599130, Ulica Murvi 7, 23312 Novigrad</item>
    </izvorni_sadrzaj>
    <derivirana_varijabla naziv="DomainObject.Predmet.ProtuStrankaListFormatedWithAdressOIB_1">
      <item>BOCA ISTRIATEX d.o.o. NOVIGRAD, OIB 92780599130, Ulica Murvi 7, 23312 Novigrad</item>
    </derivirana_varijabla>
  </DomainObject.Predmet.ProtuStrankaListFormatedWithAdressOIB>
  <DomainObject.Predmet.ProtuStrankaListNazivFormated>
    <izvorni_sadrzaj>
      <item>BOCA ISTRIATEX d.o.o. NOVIGRAD</item>
    </izvorni_sadrzaj>
    <derivirana_varijabla naziv="DomainObject.Predmet.ProtuStrankaListNazivFormated_1">
      <item>BOCA ISTRIATEX d.o.o. NOVIGRAD</item>
    </derivirana_varijabla>
  </DomainObject.Predmet.ProtuStrankaListNazivFormated>
  <DomainObject.Predmet.ProtuStrankaListNazivFormatedOIB>
    <izvorni_sadrzaj>
      <item>BOCA ISTRIATEX d.o.o. NOVIGRAD, OIB 92780599130</item>
    </izvorni_sadrzaj>
    <derivirana_varijabla naziv="DomainObject.Predmet.ProtuStrankaListNazivFormatedOIB_1">
      <item>BOCA ISTRIATEX d.o.o. NOVIGRAD, OIB 92780599130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BOCA ISTRIATEX d.o.o. NOVIGRAD</izvorni_sadrzaj>
    <derivirana_varijabla naziv="DomainObject.Predmet.ProtustrankaIDrugi_1">BOCA ISTRIATEX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BOCA ISTRIATEX d.o.o. NOVIGRAD, OIB 92780599130, Ulica Murvi 7, 23312 Novigrad</izvorni_sadrzaj>
    <derivirana_varijabla naziv="DomainObject.Predmet.ProtustrankaIDrugiAdressOIB_1">BOCA ISTRIATEX d.o.o. NOVIGRAD, OIB 92780599130, Ulica Murvi 7,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BOCA ISTRIATEX d.o.o. NOVIGRAD</item>
    </izvorni_sadrzaj>
    <derivirana_varijabla naziv="DomainObject.Predmet.SudioniciListNaziv_1">
      <item>FINANCIJSKA AGENCIJA, RC RIJEKA, PODRUŽNICA PULA, PULA</item>
      <item>BOCA ISTRIATEX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BOCA ISTRIATEX d.o.o. NOVIGRAD, OIB 92780599130, Ulica Murvi 7,23312 Novigrad</item>
    </izvorni_sadrzaj>
    <derivirana_varijabla naziv="DomainObject.Predmet.SudioniciListAdressOIB_1">
      <item>FINANCIJSKA AGENCIJA, RC RIJEKA, PODRUŽNICA PULA, PULA, OIB 85821130368, Ulica grada Vukovara 70,Zagreb</item>
      <item>BOCA ISTRIATEX d.o.o. NOVIGRAD, OIB 92780599130, Ulica Murvi 7,23312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92780599130</item>
    </izvorni_sadrzaj>
    <derivirana_varijabla naziv="DomainObject.Predmet.SudioniciListNazivOIB_1">
      <item>, OIB 85821130368</item>
      <item>, OIB 92780599130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615</properties:Words>
  <properties:Characters>3305</properties:Characters>
  <properties:Lines>86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2016-01-22T09:27:00Z</dcterms:created>
  <dc:creator>Mihaela Kaligari</dc:creator>
  <dc:description/>
  <cp:keywords/>
  <cp:lastModifiedBy>Mihaela Kaligari</cp:lastModifiedBy>
  <cp:lastPrinted>2016-02-02T07:08:00Z</cp:lastPrinted>
  <dcterms:modified xmlns:xsi="http://www.w3.org/2001/XMLSchema-instance" xsi:type="dcterms:W3CDTF">2016-02-02T08:03:00Z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