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056F92" w:rsidR="00056F92">
        <w:tc>
          <w:tcPr>
            <w:tcW w:type="dxa" w:w="2985"/>
            <w:hideMark/>
          </w:tcPr>
          <w:p w:rsidRDefault="00056F92" w:rsidR="00056F92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56F92" w:rsidR="00056F92">
            <w:pPr>
              <w:spacing w:after="0"/>
              <w:jc w:val="center"/>
            </w:pPr>
            <w:r>
              <w:t>Republika Hrvatska</w:t>
            </w:r>
          </w:p>
          <w:p w:rsidRDefault="00056F92" w:rsidR="00056F92">
            <w:pPr>
              <w:spacing w:after="0"/>
              <w:jc w:val="center"/>
            </w:pPr>
            <w:r>
              <w:t>Trgovački sud u Varaždinu</w:t>
            </w:r>
          </w:p>
          <w:p w:rsidRDefault="00056F92" w:rsidR="00056F9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6f8688" w14:paraId="26f8688" w:rsidRDefault="00056F92" w:rsidP="00056F92" w:rsidR="00056F92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56F92" w:rsidR="00056F92">
        <w:trPr>
          <w:jc w:val="right"/>
        </w:trPr>
        <w:tc>
          <w:tcPr>
            <w:tcW w:type="dxa" w:w="4320"/>
            <w:hideMark/>
          </w:tcPr>
          <w:p w:rsidRDefault="00D940BF" w:rsidP="00FA0242" w:rsidR="00056F92">
            <w:pPr>
              <w:pStyle w:val="VSVerzija"/>
              <w:jc w:val="center"/>
            </w:pPr>
            <w:r>
              <w:t xml:space="preserve">             </w:t>
            </w:r>
            <w:r w:rsidR="00056F92">
              <w:t xml:space="preserve">Poslovni broj:  6 </w:t>
            </w:r>
            <w:r w:rsidR="00FA0242">
              <w:t>St-106/2015-41</w:t>
            </w:r>
          </w:p>
        </w:tc>
      </w:tr>
    </w:tbl>
    <w:p w:rsidRDefault="00AB4602" w:rsidP="00FA0242" w:rsidR="00056F92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6F92" w:rsidP="004F27AE" w:rsidR="00056F92">
      <w:pPr>
        <w:pStyle w:val="NormaleSPIS"/>
      </w:pPr>
    </w:p>
    <w:p w:rsidRDefault="00056F92" w:rsidP="00056F92" w:rsidR="00056F92">
      <w:pPr>
        <w:jc w:val="center"/>
        <w:rPr>
          <w:sz w:val="28"/>
          <w:szCs w:val="28"/>
        </w:rPr>
      </w:pPr>
      <w:r>
        <w:rPr>
          <w:sz w:val="28"/>
          <w:szCs w:val="28"/>
        </w:rPr>
        <w:t>O B  A  V  I  J  E  S  T</w:t>
      </w:r>
    </w:p>
    <w:p w:rsidRDefault="00056F92" w:rsidP="00056F92" w:rsidR="00056F92"/>
    <w:p w:rsidRDefault="00056F92" w:rsidP="00056F92" w:rsidR="00056F92">
      <w:pPr>
        <w:pStyle w:val="Odlomakpopisa"/>
        <w:spacing w:after="0"/>
        <w:ind w:firstLine="0" w:left="720"/>
        <w:jc w:val="center"/>
      </w:pPr>
      <w:r>
        <w:t>o određivanju  nagrade stečajnom upravitelju za izvršene poslove</w:t>
      </w:r>
    </w:p>
    <w:p w:rsidRDefault="00056F92" w:rsidP="00056F92" w:rsidR="00056F92">
      <w:pPr>
        <w:ind w:left="360"/>
        <w:jc w:val="center"/>
      </w:pPr>
      <w:r>
        <w:t>stečajno upraviteljske službe</w:t>
      </w:r>
    </w:p>
    <w:p w:rsidRDefault="00056F92" w:rsidP="00056F92" w:rsidR="00056F92">
      <w:pPr>
        <w:jc w:val="both"/>
      </w:pPr>
    </w:p>
    <w:p w:rsidRDefault="00056F92" w:rsidP="00056F92" w:rsidR="00056F92">
      <w:pPr>
        <w:jc w:val="both"/>
      </w:pPr>
      <w:r>
        <w:t xml:space="preserve">       </w:t>
      </w:r>
      <w:r>
        <w:tab/>
        <w:t xml:space="preserve">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>. 4. Stečajnog zakona (Narodne novine br. 44/96., 29/99., 129/00., 123/03., 197/03., 187/04., 82/06., 116/10., 125/12.,133/12. i 45/13., dalje : SZ-a) ovime se obavještavaju stečajni vjerovnici stečajnog dužnika</w:t>
      </w:r>
      <w:r>
        <w:rPr>
          <w:bCs/>
        </w:rPr>
        <w:t xml:space="preserve"> </w:t>
      </w:r>
      <w:r>
        <w:rPr>
          <w:color w:val="000000"/>
        </w:rPr>
        <w:t>MEA MEDIA d.o.o. u stečaju, Varaždin, Koprivnička 12, MBS: 070066383, OIB: 53692484108</w:t>
      </w:r>
      <w:r>
        <w:t xml:space="preserve">, da je stečajnom upravitelju Slavici </w:t>
      </w:r>
      <w:proofErr w:type="spellStart"/>
      <w:r>
        <w:t>Orehovec</w:t>
      </w:r>
      <w:proofErr w:type="spellEnd"/>
      <w:r>
        <w:t xml:space="preserve"> iz Čakovca, F. </w:t>
      </w:r>
      <w:proofErr w:type="spellStart"/>
      <w:r>
        <w:t>Prešerna</w:t>
      </w:r>
      <w:proofErr w:type="spellEnd"/>
      <w:r>
        <w:t xml:space="preserve"> 11b, određena nagrada za rad.</w:t>
      </w:r>
    </w:p>
    <w:p w:rsidRDefault="00056F92" w:rsidP="00056F92" w:rsidR="00056F92">
      <w:pPr>
        <w:jc w:val="both"/>
      </w:pPr>
      <w:r>
        <w:t xml:space="preserve">             Napominje se, da stečajni vjerovnici mogu u stečajnoj pisarnici ovoga suda izvršiti uvid u potpuni tekst navedenog rješenja o nagradi za rad i naknadi troškova.</w:t>
      </w:r>
    </w:p>
    <w:p w:rsidRDefault="00056F92" w:rsidP="00056F92" w:rsidR="00056F92">
      <w:pPr>
        <w:jc w:val="both"/>
      </w:pPr>
    </w:p>
    <w:p w:rsidRDefault="00056F92" w:rsidP="00056F92" w:rsidR="00056F92">
      <w:pPr>
        <w:jc w:val="center"/>
      </w:pPr>
      <w:r>
        <w:t xml:space="preserve">U Varaždinu 5. prosinca 2017. </w:t>
      </w:r>
    </w:p>
    <w:p w:rsidRDefault="00056F92" w:rsidP="00056F92" w:rsidR="00056F92">
      <w:pPr>
        <w:jc w:val="both"/>
      </w:pPr>
    </w:p>
    <w:p w:rsidRDefault="00056F92" w:rsidP="00056F92" w:rsidR="00056F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:</w:t>
      </w:r>
    </w:p>
    <w:p w:rsidRDefault="00056F92" w:rsidP="00056F92" w:rsidR="00056F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</w:t>
      </w:r>
      <w:proofErr w:type="spellStart"/>
      <w:r>
        <w:t>Wedemeyer</w:t>
      </w:r>
      <w:proofErr w:type="spellEnd"/>
      <w:r>
        <w:t>,  v. r.</w:t>
      </w:r>
    </w:p>
    <w:p w:rsidRDefault="00FA0242" w:rsidP="00056F92" w:rsidR="00FA0242">
      <w:pPr>
        <w:jc w:val="both"/>
      </w:pPr>
    </w:p>
    <w:p w:rsidRDefault="00056F92" w:rsidP="00056F92" w:rsidR="00056F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</w:t>
      </w:r>
      <w:r w:rsidR="00FA0242">
        <w:t xml:space="preserve">st </w:t>
      </w:r>
      <w:proofErr w:type="spellStart"/>
      <w:r w:rsidR="00FA0242">
        <w:t>otpravka</w:t>
      </w:r>
      <w:proofErr w:type="spellEnd"/>
      <w:r w:rsidR="00FA0242">
        <w:t>-ovlašteni službenik:</w:t>
      </w:r>
    </w:p>
    <w:p w:rsidRDefault="00D940BF" w:rsidP="00056F92" w:rsidR="00D940B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056F92" w:rsidP="00056F92" w:rsidR="00056F92">
      <w:pPr>
        <w:jc w:val="both"/>
      </w:pPr>
      <w:r>
        <w:t>DNA :</w:t>
      </w:r>
    </w:p>
    <w:p w:rsidRDefault="00056F92" w:rsidP="00FA0242" w:rsidR="00056F92" w:rsidRPr="00B76F3C">
      <w:pPr>
        <w:jc w:val="both"/>
      </w:pPr>
      <w:r>
        <w:t>e-Oglasna ploča ovoga suda,</w:t>
      </w:r>
    </w:p>
    <w:sectPr w:rsidSect="0032366B" w:rsidR="00056F92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446" w:rsidP="00537B78" w:rsidR="00E15446">
      <w:r>
        <w:separator/>
      </w:r>
    </w:p>
  </w:endnote>
  <w:endnote w:id="0" w:type="continuationSeparator">
    <w:p w:rsidRDefault="00E15446" w:rsidP="00537B78" w:rsidR="00E15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8227462"/>
      <w:docPartObj>
        <w:docPartGallery w:val="Page Numbers (Bottom of Page)"/>
        <w:docPartUnique/>
      </w:docPartObj>
    </w:sdtPr>
    <w:sdtContent>
      <w:p w:rsidRDefault="00FA0242" w:rsidR="00FA024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0BF">
          <w:t>1</w:t>
        </w:r>
        <w:r>
          <w:fldChar w:fldCharType="end"/>
        </w:r>
      </w:p>
    </w:sdtContent>
  </w:sdt>
  <w:p w:rsidRDefault="00FA0242" w:rsidR="00FA024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446" w:rsidP="00537B78" w:rsidR="00E15446">
      <w:r>
        <w:separator/>
      </w:r>
    </w:p>
  </w:footnote>
  <w:footnote w:id="0" w:type="continuationSeparator">
    <w:p w:rsidRDefault="00E15446" w:rsidP="00537B78" w:rsidR="00E154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F92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95B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0BF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446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242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56F9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56F9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68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827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>St-106/2015-41</izvorni_sadrzaj>
    <derivirana_varijabla naziv="DomainObject.Oznaka_1">St-106/2015-41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MEDIA društvo s ograničenom odgovornošću za izdavaštvo, promidžbu i trgovinu</izvorni_sadrzaj>
    <derivirana_varijabla naziv="DomainObject.Predmet.ProtustrankaFormated_1">  MEA MEDIA društvo s ograničenom odgovornošću za izdavaštvo, promidžbu i trgovinu</derivirana_varijabla>
  </DomainObject.Predmet.ProtustrankaFormated>
  <DomainObject.Predmet.ProtustrankaFormatedOIB>
    <izvorni_sadrzaj>  MEA MEDIA društvo s ograničenom odgovornošću za izdavaštvo, promidžbu i trgovinu, OIB 53692484108</izvorni_sadrzaj>
    <derivirana_varijabla naziv="DomainObject.Predmet.ProtustrankaFormatedOIB_1">  MEA MEDIA društvo s ograničenom odgovornošću za izdavaštvo, promidžbu i trgovinu, OIB 53692484108</derivirana_varijabla>
  </DomainObject.Predmet.ProtustrankaFormatedOIB>
  <DomainObject.Predmet.ProtustrankaFormatedWithAdress>
    <izvorni_sadrzaj> MEA MEDIA društvo s ograničenom odgovornošću za izdavaštvo, promidžbu i trgovinu, Koprivnička 12, 42000 Varaždin</izvorni_sadrzaj>
    <derivirana_varijabla naziv="DomainObject.Predmet.ProtustrankaFormatedWithAdress_1"> MEA MEDIA društvo s ograničenom odgovornošću za izdavaštvo, promidžbu i trgovinu, Koprivnička 12, 42000 Varaždin</derivirana_varijabla>
  </DomainObject.Predmet.ProtustrankaFormatedWithAdress>
  <DomainObject.Predmet.ProtustrankaFormatedWithAdressOIB>
    <izvorni_sadrzaj> MEA MEDIA društvo s ograničenom odgovornošću za izdavaštvo, promidžbu i trgovinu, OIB 53692484108, Koprivnička 12, 42000 Varaždin</izvorni_sadrzaj>
    <derivirana_varijabla naziv="DomainObject.Predmet.ProtustrankaFormatedWithAdressOIB_1"> MEA MEDIA društvo s ograničenom odgovornošću za izdavaštvo, promidžbu i trgovinu, OIB 53692484108, Koprivnička 12, 42000 Varaždin</derivirana_varijabla>
  </DomainObject.Predmet.ProtustrankaFormatedWithAdressOIB>
  <DomainObject.Predmet.ProtustrankaWithAdress>
    <izvorni_sadrzaj>MEA MEDIA društvo s ograničenom odgovornošću za izdavaštvo, promidžbu i trgovinu Koprivnička 12, 42000 Varaždin</izvorni_sadrzaj>
    <derivirana_varijabla naziv="DomainObject.Predmet.ProtustrankaWithAdress_1">MEA MEDIA društvo s ograničenom odgovornošću za izdavaštvo, promidžbu i trgovinu Koprivnička 12, 42000 Varaždin</derivirana_varijabla>
  </DomainObject.Predmet.ProtustrankaWithAdress>
  <DomainObject.Predmet.ProtustrankaWithAdressOIB>
    <izvorni_sadrzaj>MEA MEDIA društvo s ograničenom odgovornošću za izdavaštvo, promidžbu i trgovinu, OIB 53692484108, Koprivnička 12, 42000 Varaždin</izvorni_sadrzaj>
    <derivirana_varijabla naziv="DomainObject.Predmet.ProtustrankaWithAdressOIB_1">MEA MEDIA društvo s ograničenom odgovornošću za izdavaštvo, promidžbu i trgovinu, OIB 53692484108, Koprivnička 12, 42000 Varaždin</derivirana_varijabla>
  </DomainObject.Predmet.ProtustrankaWithAdressOIB>
  <DomainObject.Predmet.ProtustrankaNazivFormated>
    <izvorni_sadrzaj>MEA MEDIA društvo s ograničenom odgovornošću za izdavaštvo, promidžbu i trgovinu</izvorni_sadrzaj>
    <derivirana_varijabla naziv="DomainObject.Predmet.ProtustrankaNazivFormated_1">MEA MEDIA društvo s ograničenom odgovornošću za izdavaštvo, promidžbu i trgovinu</derivirana_varijabla>
  </DomainObject.Predmet.ProtustrankaNazivFormated>
  <DomainObject.Predmet.ProtustrankaNazivFormatedOIB>
    <izvorni_sadrzaj>MEA MEDIA društvo s ograničenom odgovornošću za izdavaštvo, promidžbu i trgovinu, OIB 53692484108</izvorni_sadrzaj>
    <derivirana_varijabla naziv="DomainObject.Predmet.ProtustrankaNazivFormatedOIB_1">MEA MEDIA društvo s ograničenom odgovornošću za izdavaštvo, promidžbu i trgovinu, OIB 53692484108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1016853.34</izvorni_sadrzaj>
    <derivirana_varijabla naziv="DomainObject.Predmet.TrenutnaVrijednost_1">1016853.34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MEA MEDIA društvo s ograničenom odgovornošću za izdavaštvo, promidžbu i trgovinu</item>
    </izvorni_sadrzaj>
    <derivirana_varijabla naziv="DomainObject.Predmet.ProtuStrankaListFormated_1">
      <item>MEA MEDIA društvo s ograničenom odgovornošću za izdavaštvo, promidžbu i trgovinu</item>
    </derivirana_varijabla>
  </DomainObject.Predmet.ProtuStrankaListFormated>
  <DomainObject.Predmet.ProtuStrankaListFormatedOIB>
    <izvorni_sadrzaj>
      <item>MEA MEDIA društvo s ograničenom odgovornošću za izdavaštvo, promidžbu i trgovinu, OIB 53692484108</item>
    </izvorni_sadrzaj>
    <derivirana_varijabla naziv="DomainObject.Predmet.ProtuStrankaListFormatedOIB_1">
      <item>MEA MEDIA društvo s ograničenom odgovornošću za izdavaštvo, promidžbu i trgovinu, OIB 53692484108</item>
    </derivirana_varijabla>
  </DomainObject.Predmet.ProtuStrankaListFormatedOIB>
  <DomainObject.Predmet.ProtuStrankaListFormatedWithAdress>
    <izvorni_sadrzaj>
      <item>MEA MEDIA društvo s ograničenom odgovornošću za izdavaštvo, promidžbu i trgovinu, Koprivnička 12, 42000 Varaždin</item>
    </izvorni_sadrzaj>
    <derivirana_varijabla naziv="DomainObject.Predmet.ProtuStrankaListFormatedWithAdress_1">
      <item>MEA MEDIA društvo s ograničenom odgovornošću za izdavaštvo, promidžbu i trgovinu, Koprivnička 12, 42000 Varaždin</item>
    </derivirana_varijabla>
  </DomainObject.Predmet.ProtuStrankaListFormatedWithAdress>
  <DomainObject.Predmet.ProtuStrankaListFormatedWithAdressOIB>
    <izvorni_sadrzaj>
      <item>MEA MEDIA društvo s ograničenom odgovornošću za izdavaštvo, promidžbu i trgovinu, OIB 53692484108, Koprivnička 12, 42000 Varaždin</item>
    </izvorni_sadrzaj>
    <derivirana_varijabla naziv="DomainObject.Predmet.ProtuStrankaListFormatedWithAdressOIB_1">
      <item>MEA MEDIA društvo s ograničenom odgovornošću za izdavaštvo, promidžbu i trgovinu, OIB 53692484108, Koprivnička 12, 42000 Varaždin</item>
    </derivirana_varijabla>
  </DomainObject.Predmet.ProtuStrankaListFormatedWithAdressOIB>
  <DomainObject.Predmet.ProtuStrankaListNazivFormated>
    <izvorni_sadrzaj>
      <item>MEA MEDIA društvo s ograničenom odgovornošću za izdavaštvo, promidžbu i trgovinu</item>
    </izvorni_sadrzaj>
    <derivirana_varijabla naziv="DomainObject.Predmet.ProtuStrankaListNazivFormated_1">
      <item>MEA MEDIA društvo s ograničenom odgovornošću za izdavaštvo, promidžbu i trgovinu</item>
    </derivirana_varijabla>
  </DomainObject.Predmet.ProtuStrankaListNazivFormated>
  <DomainObject.Predmet.ProtuStrankaListNazivFormatedOIB>
    <izvorni_sadrzaj>
      <item>MEA MEDIA društvo s ograničenom odgovornošću za izdavaštvo, promidžbu i trgovinu, OIB 53692484108</item>
    </izvorni_sadrzaj>
    <derivirana_varijabla naziv="DomainObject.Predmet.ProtuStrankaListNazivFormatedOIB_1">
      <item>MEA MEDIA društvo s ograničenom odgovornošću za izdavaštvo, promidžbu i trgovinu, OIB 53692484108</item>
    </derivirana_varijabla>
  </DomainObject.Predmet.ProtuStrankaListNazivFormatedOIB>
  <DomainObject.Predmet.OstaliListFormated>
    <izvorni_sadrzaj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izvorni_sadrzaj>
    <derivirana_varijabla naziv="DomainObject.Predmet.OstaliListFormated_1"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derivirana_varijabla>
  </DomainObject.Predmet.OstaliListFormated>
  <DomainObject.Predmet.OstaliList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  <item>Mirjana Bogdanović-Kamber, zamjenik ŽDO</item>
    </izvorni_sadrzaj>
    <derivirana_varijabla naziv="DomainObject.Predmet.OstaliListFormatedOIB_1"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  <item>Mirjana Bogdanović-Kamber, zamjenik ŽDO</item>
    </derivirana_varijabla>
  </DomainObject.Predmet.OstaliListFormatedOIB>
  <DomainObject.Predmet.OstaliListFormatedWithAdress>
    <izvorni_sadrzaj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Ulica grada Vukovara 282, 10000 Zagreb</item>
      <item>Anita Čovran, Zagorska 9a, 42000 Varaždin</item>
      <item>CROATIA zdravstveno osiguranje dioničko društvo, Miramarska 22, 10000 Zagreb</item>
      <item>Mirjana Bogdanović-Kamber, zamjenik ŽDO</item>
    </izvorni_sadrzaj>
    <derivirana_varijabla naziv="DomainObject.Predmet.OstaliListFormatedWithAdress_1"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Ulica grada Vukovara 282, 10000 Zagreb</item>
      <item>Anita Čovran, Zagorska 9a, 42000 Varaždin</item>
      <item>CROATIA zdravstveno osiguranje dioničko društvo, Miramarska 22, 10000 Zagreb</item>
      <item>Mirjana Bogdanović-Kamber, zamjenik ŽDO</item>
    </derivirana_varijabla>
  </DomainObject.Predmet.OstaliListFormatedWithAdress>
  <DomainObject.Predmet.OstaliListFormatedWithAdressOIB>
    <izvorni_sadrzaj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OIB 22694857747, Ulica grada Vukovara 282, 10000 Zagreb</item>
      <item>Anita Čovran, OIB 63554199414, Zagorska 9a, 42000 Varaždin</item>
      <item>CROATIA zdravstveno osiguranje dioničko društvo, OIB 45302812775, Miramarska 22, 10000 Zagreb</item>
      <item>Mirjana Bogdanović-Kamber, zamjenik ŽDO</item>
    </izvorni_sadrzaj>
    <derivirana_varijabla naziv="DomainObject.Predmet.OstaliListFormatedWithAdressOIB_1"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OIB 22694857747, Ulica grada Vukovara 282, 10000 Zagreb</item>
      <item>Anita Čovran, OIB 63554199414, Zagorska 9a, 42000 Varaždin</item>
      <item>CROATIA zdravstveno osiguranje dioničko društvo, OIB 45302812775, Miramarska 22, 10000 Zagreb</item>
      <item>Mirjana Bogdanović-Kamber, zamjenik ŽDO</item>
    </derivirana_varijabla>
  </DomainObject.Predmet.OstaliListFormatedWithAdressOIB>
  <DomainObject.Predmet.OstaliListNazivFormated>
    <izvorni_sadrzaj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izvorni_sadrzaj>
    <derivirana_varijabla naziv="DomainObject.Predmet.OstaliListNazivFormated_1"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derivirana_varijabla>
  </DomainObject.Predmet.OstaliListNazivFormated>
  <DomainObject.Predmet.OstaliListNaziv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  <item>Mirjana Bogdanović-Kamber, zamjenik ŽDO</item>
    </izvorni_sadrzaj>
    <derivirana_varijabla naziv="DomainObject.Predmet.OstaliListNazivFormatedOIB_1"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  <item>Mirjana Bogdanović-Kamber,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St-106/2015-41</izvorni_sadrzaj>
    <derivirana_varijabla naziv="DomainObject.PoslovniBrojDokumenta_1">St-106/2015-41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MEA MEDIA društvo s ograničenom odgovornošću za izdavaštvo, promidžbu i trgovinu</izvorni_sadrzaj>
    <derivirana_varijabla naziv="DomainObject.Predmet.ProtustrankaIDrugi_1">MEA MEDIA društvo s ograničenom odgovornošću za izdavaštvo,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MEA MEDIA društvo s ograničenom odgovornošću za izdavaštvo, promidžbu i trgovinu, OIB 53692484108, Koprivnička 12, 42000 Varaždin</izvorni_sadrzaj>
    <derivirana_varijabla naziv="DomainObject.Predmet.ProtustrankaIDrugiAdressOIB_1">MEA MEDIA društvo s ograničenom odgovornošću za izdavaštvo, promidžbu i trgovinu, OIB 53692484108, Koprivnička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izvorni_sadrzaj>
    <derivirana_varijabla naziv="DomainObject.Predmet.SudioniciListNaziv_1">
      <item>Financijska agencija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derivirana_varijabla>
  </DomainObject.Predmet.SudioniciListNaziv>
  <DomainObject.Predmet.SudioniciListAdressOIB>
    <izvorni_sadrzaj>
      <item>Financijska agencija, OIB 85821130368, Ulica grada Vukovara 70,10000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  <item>ZOU Josip Kozjak Miroslav Rendić, Franjevački trg 11,42000 Varaždin</item>
      <item>Odvjetničko društvo Owens i Houška d.o.o., Praška 10,10000 Zagreb</item>
      <item>Vesna Alaburić, Hebrangova 21,10000 Zagreb</item>
      <item>Odvjetničko društvo Porobija i Špoljarić doo, Kolodvorska 12,42000 Varaždin</item>
      <item>EUROHERC osiguranje - dioničko društvo za osiguranje imovine i osoba i druge poslove osiguranja, OIB 22694857747, Ulica grada Vukovara 282,10000 Zagreb</item>
      <item>Anita Čovran, OIB 63554199414, Zagorska 9a,42000 Varaždin</item>
      <item>CROATIA zdravstveno osiguranje dioničko društvo, OIB 45302812775, Miramarska 22,10000 Zagreb</item>
      <item>Mirjana Bogdanović-Kamber, zamjenik ŽDO</item>
    </izvorni_sadrzaj>
    <derivirana_varijabla naziv="DomainObject.Predmet.SudioniciListAdressOIB_1">
      <item>Financijska agencija, OIB 85821130368, Ulica grada Vukovara 70,10000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  <item>ZOU Josip Kozjak Miroslav Rendić, Franjevački trg 11,42000 Varaždin</item>
      <item>Odvjetničko društvo Owens i Houška d.o.o., Praška 10,10000 Zagreb</item>
      <item>Vesna Alaburić, Hebrangova 21,10000 Zagreb</item>
      <item>Odvjetničko društvo Porobija i Špoljarić doo, Kolodvorska 12,42000 Varaždin</item>
      <item>EUROHERC osiguranje - dioničko društvo za osiguranje imovine i osoba i druge poslove osiguranja, OIB 22694857747, Ulica grada Vukovara 282,10000 Zagreb</item>
      <item>Anita Čovran, OIB 63554199414, Zagorska 9a,42000 Varaždin</item>
      <item>CROATIA zdravstveno osiguranje dioničko društvo, OIB 45302812775, Miramarska 22,10000 Zagreb</item>
      <item>Mirjana Bogdanović-Kamber,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2A932-6F2F-4A6E-89D0-2C34FF3B3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796</properties:Characters>
  <properties:Lines>31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2017-12-05T13:16:00Z</cp:lastPrinted>
  <dcterms:modified xmlns:xsi="http://www.w3.org/2001/XMLSchema-instance" xsi:type="dcterms:W3CDTF">2017-12-05T13:16:00Z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St-106/2015-41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