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16d55c" w14:paraId="e16d55c" w:rsidRDefault="00127576" w:rsidP="00127576" w:rsidR="00127576" w:rsidRPr="00567AFA">
      <w:pPr>
        <w15:collapsed w:val="false"/>
      </w:pPr>
      <w:bookmarkStart w:name="_GoBack" w:id="0"/>
      <w:bookmarkEnd w:id="0"/>
      <w:r w:rsidRPr="00567AFA">
        <w:rPr>
          <w:noProof/>
          <w:lang w:eastAsia="hr-HR"/>
        </w:rPr>
        <w:t xml:space="preserve">                    </w:t>
      </w:r>
      <w:r w:rsidRPr="00567AFA">
        <w:rPr>
          <w:noProof/>
          <w:lang w:eastAsia="hr-HR"/>
        </w:rPr>
        <w:drawing>
          <wp:inline distR="0" distL="0" distB="0" distT="0">
            <wp:extent cy="956945" cx="7232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694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27576" w:rsidP="00127576" w:rsidR="00127576" w:rsidRPr="00567AFA">
      <w:r w:rsidRPr="00567AFA">
        <w:t xml:space="preserve">         REPUBLIKA HRVATSKA</w:t>
      </w:r>
    </w:p>
    <w:p w:rsidRDefault="00127576" w:rsidP="00127576" w:rsidR="00127576" w:rsidRPr="00567AFA">
      <w:r w:rsidRPr="00567AFA">
        <w:t xml:space="preserve"> TRGOVAČKI SUD U VARAŽDINU</w:t>
      </w:r>
    </w:p>
    <w:p w:rsidRDefault="00127576" w:rsidP="00127576" w:rsidR="00127576" w:rsidRPr="00567AFA">
      <w:r w:rsidRPr="00567AFA">
        <w:t xml:space="preserve">           Braće Radića 2, Varaždin                                                  </w:t>
      </w:r>
    </w:p>
    <w:p w:rsidRDefault="00127576" w:rsidP="00127576" w:rsidR="00127576" w:rsidRPr="00567AFA"/>
    <w:p w:rsidRDefault="00127576" w:rsidP="00127576" w:rsidR="00127576" w:rsidRPr="00567AFA"/>
    <w:p w:rsidRDefault="00127576" w:rsidP="00127576" w:rsidR="00127576" w:rsidRPr="00567AFA">
      <w:pPr>
        <w:jc w:val="center"/>
      </w:pPr>
      <w:r w:rsidRPr="00567AFA">
        <w:t>U  I M E  R E P U B L I K E  H R V A T S K E</w:t>
      </w:r>
    </w:p>
    <w:p w:rsidRDefault="00127576" w:rsidP="00127576" w:rsidR="00127576" w:rsidRPr="00567AFA"/>
    <w:p w:rsidRDefault="00127576" w:rsidP="00127576" w:rsidR="00127576" w:rsidRPr="00567AFA">
      <w:pPr>
        <w:jc w:val="center"/>
      </w:pPr>
      <w:r w:rsidRPr="00567AFA">
        <w:t>R J E Š E NJ E</w:t>
      </w:r>
    </w:p>
    <w:p w:rsidRDefault="00127576" w:rsidP="00127576" w:rsidR="00127576" w:rsidRPr="00567AFA"/>
    <w:p w:rsidRDefault="00127576" w:rsidP="00127576" w:rsidR="00127576" w:rsidRPr="00567AFA">
      <w:pPr>
        <w:jc w:val="both"/>
        <w:rPr>
          <w:szCs w:val="20"/>
        </w:rPr>
      </w:pPr>
      <w:r w:rsidRPr="00567AFA">
        <w:tab/>
        <w:t xml:space="preserve">Trgovački sud u Varaždinu po sudskoj savjetnici toga suda Janji Topol, </w:t>
      </w:r>
      <w:r w:rsidR="00AA1EAC" w:rsidRPr="00567AFA">
        <w:t>u</w:t>
      </w:r>
      <w:r w:rsidRPr="00567AFA">
        <w:t xml:space="preserve"> stečajnom  predmetu povodom zahtjeva Financijske agencije Regionalni centar Zagreb, Podružnica Varaždin, Augusta Cesarca 2, Varaždin,</w:t>
      </w:r>
      <w:r w:rsidR="00B66856" w:rsidRPr="00567AFA">
        <w:t xml:space="preserve"> OIB: 85821130368,</w:t>
      </w:r>
      <w:r w:rsidRPr="00567AFA">
        <w:t xml:space="preserve"> za pokretanje skraćenog stečajnog postupka protiv dužnika </w:t>
      </w:r>
      <w:r w:rsidR="00FD2AA1" w:rsidRPr="00FD2AA1">
        <w:t>ČAKS j.d.o.o. u likvidaciji, Čakovec, Ulica Nikole Pavića 2, OIB: 49459753814</w:t>
      </w:r>
      <w:r w:rsidR="0071703E" w:rsidRPr="00567AFA">
        <w:t xml:space="preserve">, dana </w:t>
      </w:r>
      <w:r w:rsidR="00FD2AA1">
        <w:t>19</w:t>
      </w:r>
      <w:r w:rsidRPr="00567AFA">
        <w:t>.</w:t>
      </w:r>
      <w:r w:rsidR="0071703E" w:rsidRPr="00567AFA">
        <w:t xml:space="preserve"> </w:t>
      </w:r>
      <w:r w:rsidR="003B4F1A">
        <w:t>lipnja</w:t>
      </w:r>
      <w:r w:rsidRPr="00567AFA">
        <w:t xml:space="preserve"> 201</w:t>
      </w:r>
      <w:r w:rsidR="008B44DB" w:rsidRPr="00567AFA">
        <w:t>7</w:t>
      </w:r>
      <w:r w:rsidRPr="00567AFA">
        <w:t xml:space="preserve">. </w:t>
      </w:r>
    </w:p>
    <w:p w:rsidRDefault="00127576" w:rsidP="00127576" w:rsidR="00127576" w:rsidRPr="00567AFA">
      <w:pPr>
        <w:jc w:val="both"/>
      </w:pPr>
    </w:p>
    <w:p w:rsidRDefault="00127576" w:rsidP="00127576" w:rsidR="00127576" w:rsidRPr="00567AFA">
      <w:pPr>
        <w:jc w:val="center"/>
      </w:pPr>
      <w:r w:rsidRPr="00567AFA">
        <w:t>r i j e š i o  j e</w:t>
      </w:r>
    </w:p>
    <w:p w:rsidRDefault="00127576" w:rsidP="00127576" w:rsidR="00127576" w:rsidRPr="00567AFA"/>
    <w:p w:rsidRDefault="00127576" w:rsidP="00127576" w:rsidR="00127576" w:rsidRPr="00567AFA">
      <w:pPr>
        <w:ind w:firstLine="708"/>
        <w:jc w:val="both"/>
      </w:pPr>
      <w:r w:rsidRPr="00567AFA">
        <w:t>I/ Otvara se stečajni postupak nad stečajnim dužnikom</w:t>
      </w:r>
      <w:r w:rsidR="00F81FBE" w:rsidRPr="00567AFA">
        <w:t xml:space="preserve"> </w:t>
      </w:r>
      <w:r w:rsidR="00FD2AA1" w:rsidRPr="00FD2AA1">
        <w:t>ČAKS j.d.o.o. u likvidaciji, Čakovec, Ulica Nikole Pavića 2, OIB: 49459753814</w:t>
      </w:r>
      <w:r w:rsidRPr="00567AFA">
        <w:t>,</w:t>
      </w:r>
      <w:r w:rsidR="00074B1C" w:rsidRPr="00567AFA">
        <w:t xml:space="preserve"> s danom </w:t>
      </w:r>
      <w:r w:rsidR="00FD2AA1">
        <w:t>19</w:t>
      </w:r>
      <w:r w:rsidR="0071703E" w:rsidRPr="00567AFA">
        <w:t xml:space="preserve">. </w:t>
      </w:r>
      <w:r w:rsidR="00352F41">
        <w:t>lipnja</w:t>
      </w:r>
      <w:r w:rsidR="00352F41" w:rsidRPr="00567AFA">
        <w:t xml:space="preserve"> </w:t>
      </w:r>
      <w:r w:rsidRPr="00567AFA">
        <w:t>201</w:t>
      </w:r>
      <w:r w:rsidR="00983765" w:rsidRPr="00567AFA">
        <w:t>7</w:t>
      </w:r>
      <w:r w:rsidRPr="00567AFA">
        <w:t xml:space="preserve">. u </w:t>
      </w:r>
      <w:r w:rsidR="00352F41">
        <w:t>14</w:t>
      </w:r>
      <w:r w:rsidRPr="00567AFA">
        <w:t>,</w:t>
      </w:r>
      <w:r w:rsidR="00352F41">
        <w:t>00</w:t>
      </w:r>
      <w:r w:rsidRPr="00567AFA">
        <w:t xml:space="preserve"> sati.</w:t>
      </w:r>
    </w:p>
    <w:p w:rsidRDefault="00127576" w:rsidP="00127576" w:rsidR="00127576" w:rsidRPr="00567AFA">
      <w:pPr>
        <w:jc w:val="both"/>
      </w:pPr>
    </w:p>
    <w:p w:rsidRDefault="00127576" w:rsidP="00127576" w:rsidR="00127576" w:rsidRPr="00567AFA">
      <w:pPr>
        <w:ind w:firstLine="708"/>
        <w:jc w:val="both"/>
        <w:rPr>
          <w:szCs w:val="20"/>
        </w:rPr>
      </w:pPr>
      <w:r w:rsidRPr="00567AFA">
        <w:t>II/ Zaključuje se stečajni postupak nad stečajnim dužnikom</w:t>
      </w:r>
      <w:r w:rsidR="00074B1C" w:rsidRPr="00567AFA">
        <w:t xml:space="preserve"> </w:t>
      </w:r>
      <w:r w:rsidR="00FD2AA1" w:rsidRPr="00FD2AA1">
        <w:t>ČAKS j.d.o.o. u likvidaciji, Čakovec, Ulica Nikole Pavića 2, OIB: 49459753814</w:t>
      </w:r>
      <w:r w:rsidRPr="00567AFA">
        <w:t>.</w:t>
      </w:r>
    </w:p>
    <w:p w:rsidRDefault="00127576" w:rsidP="00127576" w:rsidR="00127576" w:rsidRPr="00567AFA">
      <w:pPr>
        <w:jc w:val="both"/>
      </w:pPr>
    </w:p>
    <w:p w:rsidRDefault="00127576" w:rsidP="00127576" w:rsidR="00127576" w:rsidRPr="00567AFA">
      <w:pPr>
        <w:ind w:firstLine="708"/>
        <w:jc w:val="both"/>
      </w:pPr>
      <w:r w:rsidRPr="00567AFA">
        <w:t xml:space="preserve">III/ Za stečajnog upravitelja imenuje se </w:t>
      </w:r>
      <w:r w:rsidR="00FD2AA1" w:rsidRPr="00FD2AA1">
        <w:t>Marijan Drljanovčan, Miholjanec, Antuna Mihanovića 131, OIB: 49708160625</w:t>
      </w:r>
      <w:r w:rsidRPr="00567AFA">
        <w:t>.</w:t>
      </w:r>
    </w:p>
    <w:p w:rsidRDefault="00127576" w:rsidP="00127576" w:rsidR="00127576" w:rsidRPr="00567AFA">
      <w:pPr>
        <w:jc w:val="both"/>
      </w:pPr>
    </w:p>
    <w:p w:rsidRDefault="00127576" w:rsidP="00127576" w:rsidR="00127576" w:rsidRPr="00567AFA">
      <w:pPr>
        <w:ind w:firstLine="708"/>
        <w:jc w:val="both"/>
      </w:pPr>
      <w:r w:rsidRPr="00567AFA">
        <w:t>IV/ Ovo rješenje objavit će se na e-</w:t>
      </w:r>
      <w:r w:rsidR="003C542E" w:rsidRPr="00567AFA">
        <w:t>O</w:t>
      </w:r>
      <w:r w:rsidRPr="00567AFA">
        <w:t>glasnoj ploči suda.</w:t>
      </w:r>
    </w:p>
    <w:p w:rsidRDefault="00127576" w:rsidP="00127576" w:rsidR="00127576" w:rsidRPr="00567AFA">
      <w:pPr>
        <w:jc w:val="both"/>
      </w:pPr>
    </w:p>
    <w:p w:rsidRDefault="00127576" w:rsidP="00127576" w:rsidR="00127576" w:rsidRPr="00567AFA">
      <w:pPr>
        <w:ind w:firstLine="708"/>
        <w:jc w:val="both"/>
      </w:pPr>
      <w:r w:rsidRPr="00567AFA">
        <w:t>V/ Po pravomoćnosti ovoga rješenja stečajni dužnik</w:t>
      </w:r>
      <w:r w:rsidR="00074B1C" w:rsidRPr="00567AFA">
        <w:t xml:space="preserve"> </w:t>
      </w:r>
      <w:r w:rsidR="00FD2AA1" w:rsidRPr="00FD2AA1">
        <w:t>ČAKS j.d.o.o. u likvidaciji, Čakovec, Ulica Nikole Pavića 2, OIB: 49459753814</w:t>
      </w:r>
      <w:r w:rsidRPr="00567AFA">
        <w:t>, biti će brisan iz sudskog registra.</w:t>
      </w:r>
    </w:p>
    <w:p w:rsidRDefault="00127576" w:rsidP="00127576" w:rsidR="00127576" w:rsidRPr="00567AFA"/>
    <w:p w:rsidRDefault="008E1FE0" w:rsidP="00127576" w:rsidR="008E1FE0" w:rsidRPr="00567AFA"/>
    <w:p w:rsidRDefault="00127576" w:rsidP="00127576" w:rsidR="00127576" w:rsidRPr="00567AFA">
      <w:pPr>
        <w:jc w:val="center"/>
      </w:pPr>
      <w:r w:rsidRPr="00567AFA">
        <w:t>Obrazloženje</w:t>
      </w:r>
    </w:p>
    <w:p w:rsidRDefault="00127576" w:rsidP="00127576" w:rsidR="00127576" w:rsidRPr="00567AFA"/>
    <w:p w:rsidRDefault="00127576" w:rsidP="00127576" w:rsidR="00127576" w:rsidRPr="00567AFA">
      <w:pPr>
        <w:jc w:val="both"/>
      </w:pPr>
      <w:r w:rsidRPr="00567AFA">
        <w:tab/>
        <w:t xml:space="preserve">Predlagatelj je dana </w:t>
      </w:r>
      <w:r w:rsidR="00FD2AA1">
        <w:t>24</w:t>
      </w:r>
      <w:r w:rsidRPr="00567AFA">
        <w:t xml:space="preserve">. </w:t>
      </w:r>
      <w:r w:rsidR="00FD2AA1">
        <w:t>travnja</w:t>
      </w:r>
      <w:r w:rsidR="00C2472E" w:rsidRPr="00567AFA">
        <w:t xml:space="preserve"> 2017</w:t>
      </w:r>
      <w:r w:rsidRPr="00567AFA">
        <w:t>. podnio zahtjev za pokretanje skraćenog stečajnog postupka nad dužnikom navedenim u izreci, pa kako su za to bile ispunjene pretpostavke iz čl. 428. Stečajnog zakona ('Narodne novine' broj 71/15 - dalje SZ-a), sud je, primjenom čl. 430 i 431. SZ-a, objavio oglas na e-</w:t>
      </w:r>
      <w:r w:rsidR="003C542E" w:rsidRPr="00567AFA">
        <w:t>O</w:t>
      </w:r>
      <w:r w:rsidRPr="00567AFA">
        <w:t>glasnoj ploči suda, u kojem je zatražio od osobe ovlaštene za zastupanje da u roku od petnaest dana podnese sudu javnobilježnički ovjerovljeni prokazni popis imovine i obveza dužnika na propisanom obrascu i kojim je pozvao vjerovnike da najkasnije u roku od četrdeset pet dana od dana objave oglasa na e-</w:t>
      </w:r>
      <w:r w:rsidR="003C542E" w:rsidRPr="00567AFA">
        <w:t>O</w:t>
      </w:r>
      <w:r w:rsidRPr="00567AFA">
        <w:t>glasnoj ploči suda predlože otvaranje stečajnoga postupka.</w:t>
      </w:r>
    </w:p>
    <w:p w:rsidRDefault="00127576" w:rsidP="00127576" w:rsidR="00127576" w:rsidRPr="00567AFA"/>
    <w:p w:rsidRDefault="00127576" w:rsidP="00127576" w:rsidR="003C542E" w:rsidRPr="00567AFA">
      <w:pPr>
        <w:jc w:val="both"/>
      </w:pPr>
      <w:r w:rsidRPr="00567AFA">
        <w:tab/>
      </w:r>
    </w:p>
    <w:p w:rsidRDefault="00127576" w:rsidP="003C542E" w:rsidR="00127576" w:rsidRPr="00567AFA">
      <w:pPr>
        <w:ind w:firstLine="708"/>
        <w:jc w:val="both"/>
      </w:pPr>
      <w:r w:rsidRPr="00567AFA">
        <w:lastRenderedPageBreak/>
        <w:t>Kako osoba ovlaštena za zastupanje pravne osobe u roku od petnaest d</w:t>
      </w:r>
      <w:r w:rsidR="003C542E" w:rsidRPr="00567AFA">
        <w:t>ana od dana objave oglasa na e-O</w:t>
      </w:r>
      <w:r w:rsidRPr="00567AFA">
        <w:t>glasnoj ploči suda nije podnijela javnobilježnički ovjerovljeni prokazni popis imovine i obveza dužnika te kako u roku od četrdeset pet dana od dana objave oglasa na e-</w:t>
      </w:r>
      <w:r w:rsidR="003C542E" w:rsidRPr="00567AFA">
        <w:t>O</w:t>
      </w:r>
      <w:r w:rsidRPr="00567AFA">
        <w:t>glasnoj ploči suda nijedan vjerovnik nije predložio otvaranje stečajnoga postupka i nije predujmio sredstva za pokriće troškova toga postupka, sud je primjenom čl. 431. i 432. SZ-a odlučio kao u izreci ovog rješenja.</w:t>
      </w:r>
    </w:p>
    <w:p w:rsidRDefault="00127576" w:rsidP="00127576" w:rsidR="00127576" w:rsidRPr="00567AFA"/>
    <w:p w:rsidRDefault="00127576" w:rsidP="00127576" w:rsidR="00127576" w:rsidRPr="00567AFA"/>
    <w:p w:rsidRDefault="00074B1C" w:rsidP="00127576" w:rsidR="00127576" w:rsidRPr="00567AFA">
      <w:pPr>
        <w:jc w:val="center"/>
      </w:pPr>
      <w:r w:rsidRPr="00567AFA">
        <w:t xml:space="preserve">U Varaždinu, </w:t>
      </w:r>
      <w:r w:rsidR="00FD2AA1">
        <w:t>19</w:t>
      </w:r>
      <w:r w:rsidR="0071703E" w:rsidRPr="00567AFA">
        <w:t xml:space="preserve">. </w:t>
      </w:r>
      <w:r w:rsidR="00352F41">
        <w:t>lipnja</w:t>
      </w:r>
      <w:r w:rsidR="00127576" w:rsidRPr="00567AFA">
        <w:t xml:space="preserve"> 201</w:t>
      </w:r>
      <w:r w:rsidR="00983765" w:rsidRPr="00567AFA">
        <w:t>7</w:t>
      </w:r>
      <w:r w:rsidR="00127576" w:rsidRPr="00567AFA">
        <w:t>. godine.</w:t>
      </w:r>
    </w:p>
    <w:p w:rsidRDefault="00127576" w:rsidP="00127576" w:rsidR="00127576" w:rsidRPr="00567AFA">
      <w:pPr>
        <w:jc w:val="center"/>
      </w:pPr>
    </w:p>
    <w:p w:rsidRDefault="00127576" w:rsidP="00127576" w:rsidR="00127576" w:rsidRPr="00567AFA">
      <w:pPr>
        <w:jc w:val="center"/>
      </w:pPr>
    </w:p>
    <w:p w:rsidRDefault="00127576" w:rsidP="0013065F" w:rsidR="00504711" w:rsidRPr="00567AFA">
      <w:pPr>
        <w:ind w:left="4956"/>
        <w:jc w:val="center"/>
      </w:pPr>
      <w:r w:rsidRPr="00567AFA">
        <w:t>Sudska savjetnica</w:t>
      </w:r>
    </w:p>
    <w:p w:rsidRDefault="00127576" w:rsidP="00C75E76" w:rsidR="00C75E76">
      <w:pPr>
        <w:ind w:left="4956"/>
        <w:jc w:val="center"/>
      </w:pPr>
      <w:r w:rsidRPr="00567AFA">
        <w:t>Janja Topol</w:t>
      </w:r>
    </w:p>
    <w:p w:rsidRDefault="00CB3D8B" w:rsidP="00C75E76" w:rsidR="003C1FE1" w:rsidRPr="00567AFA">
      <w:pPr>
        <w:ind w:left="4956"/>
        <w:jc w:val="center"/>
      </w:pPr>
      <w:r w:rsidRPr="00567AFA">
        <w:t xml:space="preserve"> </w:t>
      </w:r>
    </w:p>
    <w:p w:rsidRDefault="00127576" w:rsidP="00127576" w:rsidR="00127576" w:rsidRPr="00567AFA">
      <w:r w:rsidRPr="00567AFA">
        <w:t xml:space="preserve">                                                                                                 </w:t>
      </w:r>
      <w:r w:rsidRPr="00567AFA">
        <w:tab/>
      </w:r>
      <w:r w:rsidRPr="00567AFA">
        <w:tab/>
      </w:r>
      <w:r w:rsidRPr="00567AFA">
        <w:tab/>
      </w:r>
      <w:r w:rsidRPr="00567AFA">
        <w:tab/>
      </w:r>
      <w:r w:rsidRPr="00567AFA">
        <w:tab/>
        <w:t xml:space="preserve"> </w:t>
      </w:r>
    </w:p>
    <w:p w:rsidRDefault="00127576" w:rsidP="00127576" w:rsidR="00127576" w:rsidRPr="00567AFA">
      <w:r w:rsidRPr="00567AFA">
        <w:t xml:space="preserve">                                               </w:t>
      </w:r>
    </w:p>
    <w:p w:rsidRDefault="00127576" w:rsidP="00127576" w:rsidR="00127576" w:rsidRPr="00567AFA">
      <w:r w:rsidRPr="00567AFA">
        <w:tab/>
        <w:t xml:space="preserve">UPUTA O PRAVNOM LIJEKU: </w:t>
      </w:r>
    </w:p>
    <w:p w:rsidRDefault="00127576" w:rsidP="00A07950" w:rsidR="00127576" w:rsidRPr="00567AFA">
      <w:pPr>
        <w:ind w:firstLine="708"/>
        <w:jc w:val="both"/>
      </w:pPr>
      <w:r w:rsidRPr="00567AFA">
        <w:t>Protiv ovoga rješenja može se podnijeti žalba u roku od osam dana, a nakon isteka osam dana od njegove objave na e-</w:t>
      </w:r>
      <w:r w:rsidR="003C542E" w:rsidRPr="00567AFA">
        <w:t>O</w:t>
      </w:r>
      <w:r w:rsidRPr="00567AFA">
        <w:t>glasnoj ploči suda, pisano u četiri primjerka, putem ovoga suda, o kojoj odlučuje sudac pojedinac ovog suda.</w:t>
      </w:r>
    </w:p>
    <w:p w:rsidRDefault="00127576" w:rsidP="00127576" w:rsidR="00127576" w:rsidRPr="00567AFA">
      <w:pPr>
        <w:jc w:val="both"/>
      </w:pPr>
      <w:r w:rsidRPr="00567AFA"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127576" w:rsidP="00127576" w:rsidR="00127576" w:rsidRPr="00567AFA"/>
    <w:p w:rsidRDefault="00127576" w:rsidP="00127576" w:rsidR="00127576" w:rsidRPr="00567AFA"/>
    <w:p w:rsidRDefault="00127576" w:rsidP="00127576" w:rsidR="00127576" w:rsidRPr="00567AFA">
      <w:r w:rsidRPr="00567AFA">
        <w:t>DNA:</w:t>
      </w:r>
    </w:p>
    <w:p w:rsidRDefault="00127576" w:rsidP="00127576" w:rsidR="00127576" w:rsidRPr="00567AFA">
      <w:pPr>
        <w:numPr>
          <w:ilvl w:val="0"/>
          <w:numId w:val="1"/>
        </w:numPr>
        <w:jc w:val="both"/>
        <w:rPr>
          <w:szCs w:val="20"/>
        </w:rPr>
      </w:pPr>
      <w:r w:rsidRPr="00567AFA">
        <w:t>Predlagatelj Financijska agencija, Regionalni centar Zagreb, Podružnica Varaždin, Augusta Cesarca 2, Varaždin</w:t>
      </w:r>
    </w:p>
    <w:p w:rsidRDefault="00127576" w:rsidP="00127576" w:rsidR="00127576" w:rsidRPr="00567AFA">
      <w:pPr>
        <w:numPr>
          <w:ilvl w:val="0"/>
          <w:numId w:val="1"/>
        </w:numPr>
        <w:jc w:val="both"/>
      </w:pPr>
      <w:r w:rsidRPr="00567AFA">
        <w:t>Županijsko državno odvjetništvo u Varaždinu, Braće Radića 2</w:t>
      </w:r>
    </w:p>
    <w:p w:rsidRDefault="00127576" w:rsidP="00FD2AA1" w:rsidR="00127576" w:rsidRPr="00567AFA">
      <w:pPr>
        <w:numPr>
          <w:ilvl w:val="0"/>
          <w:numId w:val="1"/>
        </w:numPr>
        <w:jc w:val="both"/>
      </w:pPr>
      <w:r w:rsidRPr="00567AFA">
        <w:t xml:space="preserve">Dužnik </w:t>
      </w:r>
      <w:r w:rsidR="00FD2AA1" w:rsidRPr="00FD2AA1">
        <w:rPr>
          <w:szCs w:val="20"/>
          <w:lang w:eastAsia="hr-HR"/>
        </w:rPr>
        <w:t>ČAKS j.d.o.o. u likvidaciji, Čakovec, Ulica N</w:t>
      </w:r>
      <w:r w:rsidR="00FD2AA1">
        <w:rPr>
          <w:szCs w:val="20"/>
          <w:lang w:eastAsia="hr-HR"/>
        </w:rPr>
        <w:t>ikole Pavića 2</w:t>
      </w:r>
    </w:p>
    <w:p w:rsidRDefault="00127576" w:rsidP="00127576" w:rsidR="00127576" w:rsidRPr="00567AFA">
      <w:pPr>
        <w:numPr>
          <w:ilvl w:val="0"/>
          <w:numId w:val="1"/>
        </w:numPr>
      </w:pPr>
      <w:r w:rsidRPr="00567AFA">
        <w:t>Sudski registar ovog suda</w:t>
      </w:r>
      <w:r w:rsidR="002C19F9" w:rsidRPr="00567AFA">
        <w:t xml:space="preserve"> (odmah i nakon pravomoćnosti)</w:t>
      </w:r>
    </w:p>
    <w:p w:rsidRDefault="002C19F9" w:rsidP="007D528D" w:rsidR="002C19F9" w:rsidRPr="00567AFA">
      <w:pPr>
        <w:pStyle w:val="Odlomakpopisa"/>
        <w:numPr>
          <w:ilvl w:val="0"/>
          <w:numId w:val="1"/>
        </w:numPr>
      </w:pPr>
      <w:r w:rsidRPr="00567AFA">
        <w:t xml:space="preserve">Ministarstvo financija, Porezna uprava, Područni ured Sjeverna Hrvatska, Ispostava </w:t>
      </w:r>
      <w:r w:rsidR="00352F41">
        <w:t>Čakovec</w:t>
      </w:r>
      <w:r w:rsidRPr="00567AFA">
        <w:t>,</w:t>
      </w:r>
      <w:r w:rsidR="00C2472E" w:rsidRPr="00567AFA">
        <w:t xml:space="preserve"> </w:t>
      </w:r>
      <w:r w:rsidR="00352F41">
        <w:t>O. Keršovanija 11</w:t>
      </w:r>
    </w:p>
    <w:p w:rsidRDefault="00127576" w:rsidP="00FD2AA1" w:rsidR="00127576" w:rsidRPr="00567AFA">
      <w:pPr>
        <w:pStyle w:val="Odlomakpopisa"/>
        <w:numPr>
          <w:ilvl w:val="0"/>
          <w:numId w:val="1"/>
        </w:numPr>
      </w:pPr>
      <w:r w:rsidRPr="00567AFA">
        <w:t xml:space="preserve">Stečajni upravitelj, </w:t>
      </w:r>
      <w:r w:rsidR="00FD2AA1" w:rsidRPr="00FD2AA1">
        <w:t xml:space="preserve">Marijan Drljanovčan, Miholjanec, Antuna </w:t>
      </w:r>
      <w:r w:rsidR="00FD2AA1">
        <w:t>Mihanovića 131</w:t>
      </w:r>
    </w:p>
    <w:p w:rsidRDefault="003C542E" w:rsidP="00127576" w:rsidR="00127576" w:rsidRPr="00567AFA">
      <w:pPr>
        <w:numPr>
          <w:ilvl w:val="0"/>
          <w:numId w:val="1"/>
        </w:numPr>
      </w:pPr>
      <w:r w:rsidRPr="00567AFA">
        <w:t>e</w:t>
      </w:r>
      <w:r w:rsidR="00127576" w:rsidRPr="00567AFA">
        <w:t>-</w:t>
      </w:r>
      <w:r w:rsidRPr="00567AFA">
        <w:t>O</w:t>
      </w:r>
      <w:r w:rsidR="00127576" w:rsidRPr="00567AFA">
        <w:t>glasna ploča suda</w:t>
      </w:r>
    </w:p>
    <w:p w:rsidRDefault="00127576" w:rsidP="00127576" w:rsidR="00127576" w:rsidRPr="00567AFA"/>
    <w:p w:rsidRDefault="00127576" w:rsidP="00127576" w:rsidR="00127576" w:rsidRPr="00567AFA"/>
    <w:p w:rsidRDefault="00127576" w:rsidP="00127576" w:rsidR="00127576" w:rsidRPr="00567AFA"/>
    <w:p w:rsidRDefault="008A4295" w:rsidR="008A4295" w:rsidRPr="00567AFA"/>
    <w:sectPr w:rsidSect="00855A6E" w:rsidR="008A4295" w:rsidRPr="00567AFA"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81FBE" w:rsidP="00F81FBE" w:rsidR="00F81FBE">
      <w:r>
        <w:separator/>
      </w:r>
    </w:p>
  </w:endnote>
  <w:endnote w:id="0" w:type="continuationSeparator">
    <w:p w:rsidRDefault="00F81FBE" w:rsidP="00F81FBE" w:rsidR="00F81F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81FBE" w:rsidP="00F81FBE" w:rsidR="00F81FBE">
      <w:r>
        <w:separator/>
      </w:r>
    </w:p>
  </w:footnote>
  <w:footnote w:id="0" w:type="continuationSeparator">
    <w:p w:rsidRDefault="00F81FBE" w:rsidP="00F81FBE" w:rsidR="00F81FB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637573810"/>
      <w:docPartObj>
        <w:docPartGallery w:val="Page Numbers (Top of Page)"/>
        <w:docPartUnique/>
      </w:docPartObj>
    </w:sdtPr>
    <w:sdtEndPr/>
    <w:sdtContent>
      <w:p w:rsidRDefault="00F81FBE" w:rsidR="00F81FB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75E76">
          <w:rPr>
            <w:noProof/>
          </w:rPr>
          <w:t>2</w:t>
        </w:r>
        <w:r>
          <w:fldChar w:fldCharType="end"/>
        </w:r>
      </w:p>
    </w:sdtContent>
  </w:sdt>
  <w:p w:rsidRDefault="003C542E" w:rsidP="0035255A" w:rsidR="0035255A">
    <w:pPr>
      <w:pStyle w:val="Zaglavlje"/>
      <w:jc w:val="right"/>
    </w:pPr>
    <w:r>
      <w:t>Poslovni broj: 1 St-</w:t>
    </w:r>
    <w:r w:rsidR="00FD2AA1">
      <w:t>227</w:t>
    </w:r>
    <w:r w:rsidR="00A07950">
      <w:t>/</w:t>
    </w:r>
    <w:r w:rsidR="00C2472E">
      <w:t>17</w:t>
    </w:r>
    <w:r w:rsidR="00A07950">
      <w:t>-</w:t>
    </w:r>
    <w:r w:rsidR="00FD2AA1">
      <w:t>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542E" w:rsidP="003C542E" w:rsidR="003C542E">
    <w:pPr>
      <w:pStyle w:val="Zaglavlje"/>
      <w:jc w:val="right"/>
    </w:pPr>
    <w:r>
      <w:t>Poslovni broj: 1 St-</w:t>
    </w:r>
    <w:r w:rsidR="00FD2AA1">
      <w:t>227</w:t>
    </w:r>
    <w:r>
      <w:t>/1</w:t>
    </w:r>
    <w:r w:rsidR="00C2472E">
      <w:t>7</w:t>
    </w:r>
    <w:r>
      <w:t>-</w:t>
    </w:r>
    <w:r w:rsidR="00FD2AA1">
      <w:t>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DFBA772C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7576"/>
    <w:rsid w:val="00074B1C"/>
    <w:rsid w:val="00127576"/>
    <w:rsid w:val="0013065F"/>
    <w:rsid w:val="001D3B75"/>
    <w:rsid w:val="002108AC"/>
    <w:rsid w:val="00221FC9"/>
    <w:rsid w:val="002B1E37"/>
    <w:rsid w:val="002C19F9"/>
    <w:rsid w:val="00341E4C"/>
    <w:rsid w:val="00352F41"/>
    <w:rsid w:val="003B4F1A"/>
    <w:rsid w:val="003C1FE1"/>
    <w:rsid w:val="003C542E"/>
    <w:rsid w:val="00504711"/>
    <w:rsid w:val="00564282"/>
    <w:rsid w:val="00567AFA"/>
    <w:rsid w:val="00583F3A"/>
    <w:rsid w:val="0062317F"/>
    <w:rsid w:val="00677EB0"/>
    <w:rsid w:val="0071703E"/>
    <w:rsid w:val="007D528D"/>
    <w:rsid w:val="007E2F39"/>
    <w:rsid w:val="0087136D"/>
    <w:rsid w:val="008A4295"/>
    <w:rsid w:val="008B44DB"/>
    <w:rsid w:val="008E1FE0"/>
    <w:rsid w:val="00963779"/>
    <w:rsid w:val="009750CE"/>
    <w:rsid w:val="00983765"/>
    <w:rsid w:val="00A07950"/>
    <w:rsid w:val="00A70496"/>
    <w:rsid w:val="00AA1EAC"/>
    <w:rsid w:val="00B047F1"/>
    <w:rsid w:val="00B06ABC"/>
    <w:rsid w:val="00B17813"/>
    <w:rsid w:val="00B66856"/>
    <w:rsid w:val="00C1704E"/>
    <w:rsid w:val="00C2472E"/>
    <w:rsid w:val="00C75E76"/>
    <w:rsid w:val="00CA5724"/>
    <w:rsid w:val="00CB3D8B"/>
    <w:rsid w:val="00D2296C"/>
    <w:rsid w:val="00D35547"/>
    <w:rsid w:val="00EB3B95"/>
    <w:rsid w:val="00F670FE"/>
    <w:rsid w:val="00F81FBE"/>
    <w:rsid w:val="00FD2A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27576"/>
    <w:pPr>
      <w:spacing w:lineRule="auto" w:line="240" w:after="0"/>
    </w:pPr>
    <w:rPr>
      <w:rFonts w:cs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27576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12757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27576"/>
    <w:rPr>
      <w:rFonts w:cs="Times New Roman"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2757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27576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F81F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81FBE"/>
    <w:rPr>
      <w:rFonts w:cs="Times New Roman"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75E7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75E76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C75E76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C75E76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C75E76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27576"/>
    <w:pPr>
      <w:spacing w:after="0" w:line="240" w:lineRule="auto"/>
    </w:pPr>
    <w:rPr>
      <w:rFonts w:ascii="Times New Roman" w:cs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27576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12757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27576"/>
    <w:rPr>
      <w:rFonts w:ascii="Times New Roman" w:cs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2757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27576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F81F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81FBE"/>
    <w:rPr>
      <w:rFonts w:ascii="Times New Roman" w:cs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75E7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75E76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C75E76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C75E76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C75E76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lipnja 2017.</izvorni_sadrzaj>
    <derivirana_varijabla naziv="DomainObject.DatumDonosenjaOdluke_1">19.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Janja</izvorni_sadrzaj>
    <derivirana_varijabla naziv="DomainObject.DonositeljOdluke.Ime_1">Janja</derivirana_varijabla>
  </DomainObject.DonositeljOdluke.Ime>
  <DomainObject.DonositeljOdluke.Prezime>
    <izvorni_sadrzaj>Topol</izvorni_sadrzaj>
    <derivirana_varijabla naziv="DomainObject.DonositeljOdluke.Prezime_1">Topol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227</izvorni_sadrzaj>
    <derivirana_varijabla naziv="DomainObject.Predmet.Broj_1">227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travnja 2017.</izvorni_sadrzaj>
    <derivirana_varijabla naziv="DomainObject.Predmet.DatumOsnivanja_1">24.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skraćenoga stečajnoga postupka</izvorni_sadrzaj>
    <derivirana_varijabla naziv="DomainObject.Predmet.Opis_1">Zahtjev za provedbu skraćenoga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St-227/2017</izvorni_sadrzaj>
    <derivirana_varijabla naziv="DomainObject.Predmet.OznakaBroj_1">St-227/2017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ČAKS jednostavno društvo s ograničenom odgovornošću za ugostiteljstvo u likvidaciji</izvorni_sadrzaj>
    <derivirana_varijabla naziv="DomainObject.Predmet.ProtustrankaFormated_1">  ČAKS jednostavno društvo s ograničenom odgovornošću za ugostiteljstvo u likvidaciji</derivirana_varijabla>
  </DomainObject.Predmet.ProtustrankaFormated>
  <DomainObject.Predmet.ProtustrankaFormatedOIB>
    <izvorni_sadrzaj>  ČAKS jednostavno društvo s ograničenom odgovornošću za ugostiteljstvo u likvidaciji, OIB 49459753814</izvorni_sadrzaj>
    <derivirana_varijabla naziv="DomainObject.Predmet.ProtustrankaFormatedOIB_1">  ČAKS jednostavno društvo s ograničenom odgovornošću za ugostiteljstvo u likvidaciji, OIB 49459753814</derivirana_varijabla>
  </DomainObject.Predmet.ProtustrankaFormatedOIB>
  <DomainObject.Predmet.ProtustrankaFormatedWithAdress>
    <izvorni_sadrzaj> ČAKS jednostavno društvo s ograničenom odgovornošću za ugostiteljstvo u likvidaciji, Ulica Nikole Pavića 2, 40000 Čakovec</izvorni_sadrzaj>
    <derivirana_varijabla naziv="DomainObject.Predmet.ProtustrankaFormatedWithAdress_1"> ČAKS jednostavno društvo s ograničenom odgovornošću za ugostiteljstvo u likvidaciji, Ulica Nikole Pavića 2, 40000 Čakovec</derivirana_varijabla>
  </DomainObject.Predmet.ProtustrankaFormatedWithAdress>
  <DomainObject.Predmet.ProtustrankaFormatedWithAdressOIB>
    <izvorni_sadrzaj> ČAKS jednostavno društvo s ograničenom odgovornošću za ugostiteljstvo u likvidaciji, OIB 49459753814, Ulica Nikole Pavića 2, 40000 Čakovec</izvorni_sadrzaj>
    <derivirana_varijabla naziv="DomainObject.Predmet.ProtustrankaFormatedWithAdressOIB_1"> ČAKS jednostavno društvo s ograničenom odgovornošću za ugostiteljstvo u likvidaciji, OIB 49459753814, Ulica Nikole Pavića 2, 40000 Čakovec</derivirana_varijabla>
  </DomainObject.Predmet.ProtustrankaFormatedWithAdressOIB>
  <DomainObject.Predmet.ProtustrankaWithAdress>
    <izvorni_sadrzaj>ČAKS jednostavno društvo s ograničenom odgovornošću za ugostiteljstvo u likvidaciji Ulica Nikole Pavića 2, 40000 Čakovec</izvorni_sadrzaj>
    <derivirana_varijabla naziv="DomainObject.Predmet.ProtustrankaWithAdress_1">ČAKS jednostavno društvo s ograničenom odgovornošću za ugostiteljstvo u likvidaciji Ulica Nikole Pavića 2, 40000 Čakovec</derivirana_varijabla>
  </DomainObject.Predmet.ProtustrankaWithAdress>
  <DomainObject.Predmet.ProtustrankaWithAdressOIB>
    <izvorni_sadrzaj>ČAKS jednostavno društvo s ograničenom odgovornošću za ugostiteljstvo u likvidaciji, OIB 49459753814, Ulica Nikole Pavića 2, 40000 Čakovec</izvorni_sadrzaj>
    <derivirana_varijabla naziv="DomainObject.Predmet.ProtustrankaWithAdressOIB_1">ČAKS jednostavno društvo s ograničenom odgovornošću za ugostiteljstvo u likvidaciji, OIB 49459753814, Ulica Nikole Pavića 2, 40000 Čakovec</derivirana_varijabla>
  </DomainObject.Predmet.ProtustrankaWithAdressOIB>
  <DomainObject.Predmet.ProtustrankaNazivFormated>
    <izvorni_sadrzaj>ČAKS jednostavno društvo s ograničenom odgovornošću za ugostiteljstvo u likvidaciji</izvorni_sadrzaj>
    <derivirana_varijabla naziv="DomainObject.Predmet.ProtustrankaNazivFormated_1">ČAKS jednostavno društvo s ograničenom odgovornošću za ugostiteljstvo u likvidaciji</derivirana_varijabla>
  </DomainObject.Predmet.ProtustrankaNazivFormated>
  <DomainObject.Predmet.ProtustrankaNazivFormatedOIB>
    <izvorni_sadrzaj>ČAKS jednostavno društvo s ograničenom odgovornošću za ugostiteljstvo u likvidaciji, OIB 49459753814</izvorni_sadrzaj>
    <derivirana_varijabla naziv="DomainObject.Predmet.ProtustrankaNazivFormatedOIB_1">ČAKS jednostavno društvo s ograničenom odgovornošću za ugostiteljstvo u likvidaciji, OIB 49459753814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231</izvorni_sadrzaj>
    <derivirana_varijabla naziv="DomainObject.Predmet.Referada.Prostorija.Naziv_1">Sudnica 231</derivirana_varijabla>
  </DomainObject.Predmet.Referada.Prostorija.Naziv>
  <DomainObject.Predmet.Referada.Prostorija.Oznaka>
    <izvorni_sadrzaj>231</izvorni_sadrzaj>
    <derivirana_varijabla naziv="DomainObject.Predmet.Referada.Prostorija.Oznaka_1">231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Janja Topol</izvorni_sadrzaj>
    <derivirana_varijabla naziv="DomainObject.Predmet.Referada.Sudac_1">Janja Topol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9744.96</izvorni_sadrzaj>
    <derivirana_varijabla naziv="DomainObject.Predmet.TrenutnaVrijednost_1">9744.96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ČAKS jednostavno društvo s ograničenom odgovornošću za ugostiteljstvo u likvidaciji</item>
    </izvorni_sadrzaj>
    <derivirana_varijabla naziv="DomainObject.Predmet.ProtuStrankaListFormated_1">
      <item>ČAKS jednostavno društvo s ograničenom odgovornošću za ugostiteljstvo u likvidaciji</item>
    </derivirana_varijabla>
  </DomainObject.Predmet.ProtuStrankaListFormated>
  <DomainObject.Predmet.ProtuStrankaListFormatedOIB>
    <izvorni_sadrzaj>
      <item>ČAKS jednostavno društvo s ograničenom odgovornošću za ugostiteljstvo u likvidaciji, OIB 49459753814</item>
    </izvorni_sadrzaj>
    <derivirana_varijabla naziv="DomainObject.Predmet.ProtuStrankaListFormatedOIB_1">
      <item>ČAKS jednostavno društvo s ograničenom odgovornošću za ugostiteljstvo u likvidaciji, OIB 49459753814</item>
    </derivirana_varijabla>
  </DomainObject.Predmet.ProtuStrankaListFormatedOIB>
  <DomainObject.Predmet.ProtuStrankaListFormatedWithAdress>
    <izvorni_sadrzaj>
      <item>ČAKS jednostavno društvo s ograničenom odgovornošću za ugostiteljstvo u likvidaciji, Ulica Nikole Pavića 2, 40000 Čakovec</item>
    </izvorni_sadrzaj>
    <derivirana_varijabla naziv="DomainObject.Predmet.ProtuStrankaListFormatedWithAdress_1">
      <item>ČAKS jednostavno društvo s ograničenom odgovornošću za ugostiteljstvo u likvidaciji, Ulica Nikole Pavića 2, 40000 Čakovec</item>
    </derivirana_varijabla>
  </DomainObject.Predmet.ProtuStrankaListFormatedWithAdress>
  <DomainObject.Predmet.ProtuStrankaListFormatedWithAdressOIB>
    <izvorni_sadrzaj>
      <item>ČAKS jednostavno društvo s ograničenom odgovornošću za ugostiteljstvo u likvidaciji, OIB 49459753814, Ulica Nikole Pavića 2, 40000 Čakovec</item>
    </izvorni_sadrzaj>
    <derivirana_varijabla naziv="DomainObject.Predmet.ProtuStrankaListFormatedWithAdressOIB_1">
      <item>ČAKS jednostavno društvo s ograničenom odgovornošću za ugostiteljstvo u likvidaciji, OIB 49459753814, Ulica Nikole Pavića 2, 40000 Čakovec</item>
    </derivirana_varijabla>
  </DomainObject.Predmet.ProtuStrankaListFormatedWithAdressOIB>
  <DomainObject.Predmet.ProtuStrankaListNazivFormated>
    <izvorni_sadrzaj>
      <item>ČAKS jednostavno društvo s ograničenom odgovornošću za ugostiteljstvo u likvidaciji</item>
    </izvorni_sadrzaj>
    <derivirana_varijabla naziv="DomainObject.Predmet.ProtuStrankaListNazivFormated_1">
      <item>ČAKS jednostavno društvo s ograničenom odgovornošću za ugostiteljstvo u likvidaciji</item>
    </derivirana_varijabla>
  </DomainObject.Predmet.ProtuStrankaListNazivFormated>
  <DomainObject.Predmet.ProtuStrankaListNazivFormatedOIB>
    <izvorni_sadrzaj>
      <item>ČAKS jednostavno društvo s ograničenom odgovornošću za ugostiteljstvo u likvidaciji, OIB 49459753814</item>
    </izvorni_sadrzaj>
    <derivirana_varijabla naziv="DomainObject.Predmet.ProtuStrankaListNazivFormatedOIB_1">
      <item>ČAKS jednostavno društvo s ograničenom odgovornošću za ugostiteljstvo u likvidaciji, OIB 49459753814</item>
    </derivirana_varijabla>
  </DomainObject.Predmet.ProtuStrankaListNazivFormatedOIB>
  <DomainObject.Predmet.OstaliListFormated>
    <izvorni_sadrzaj>
      <item>Sudski registar</item>
      <item>e-oglasna ploča</item>
    </izvorni_sadrzaj>
    <derivirana_varijabla naziv="DomainObject.Predmet.OstaliListFormated_1">
      <item>Sudski registar</item>
      <item>e-oglasna ploča</item>
    </derivirana_varijabla>
  </DomainObject.Predmet.OstaliListFormated>
  <DomainObject.Predmet.OstaliListFormatedOIB>
    <izvorni_sadrzaj>
      <item>Sudski registar</item>
      <item>e-oglasna ploča</item>
    </izvorni_sadrzaj>
    <derivirana_varijabla naziv="DomainObject.Predmet.OstaliListFormatedOIB_1">
      <item>Sudski registar</item>
      <item>e-oglasna ploča</item>
    </derivirana_varijabla>
  </DomainObject.Predmet.OstaliListFormatedOIB>
  <DomainObject.Predmet.OstaliListFormatedWithAdress>
    <izvorni_sadrzaj>
      <item>Sudski registar</item>
      <item>e-oglasna ploča</item>
    </izvorni_sadrzaj>
    <derivirana_varijabla naziv="DomainObject.Predmet.OstaliListFormatedWithAdress_1">
      <item>Sudski registar</item>
      <item>e-oglasna ploča</item>
    </derivirana_varijabla>
  </DomainObject.Predmet.OstaliListFormatedWithAdress>
  <DomainObject.Predmet.OstaliListFormatedWithAdressOIB>
    <izvorni_sadrzaj>
      <item>Sudski registar</item>
      <item>e-oglasna ploča</item>
    </izvorni_sadrzaj>
    <derivirana_varijabla naziv="DomainObject.Predmet.OstaliListFormatedWithAdressOIB_1">
      <item>Sudski registar</item>
      <item>e-oglasna ploča</item>
    </derivirana_varijabla>
  </DomainObject.Predmet.OstaliListFormatedWithAdressOIB>
  <DomainObject.Predmet.OstaliListNazivFormated>
    <izvorni_sadrzaj>
      <item>Sudski registar</item>
      <item>e-oglasna ploča</item>
    </izvorni_sadrzaj>
    <derivirana_varijabla naziv="DomainObject.Predmet.OstaliListNazivFormated_1">
      <item>Sudski registar</item>
      <item>e-oglasna ploča</item>
    </derivirana_varijabla>
  </DomainObject.Predmet.OstaliListNazivFormated>
  <DomainObject.Predmet.OstaliListNazivFormatedOIB>
    <izvorni_sadrzaj>
      <item>Sudski registar</item>
      <item>e-oglasna ploča</item>
    </izvorni_sadrzaj>
    <derivirana_varijabla naziv="DomainObject.Predmet.OstaliListNazivFormatedOIB_1">
      <item>Sudski registar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lipnja 2017.</izvorni_sadrzaj>
    <derivirana_varijabla naziv="DomainObject.Datum_1">19.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ČAKS jednostavno društvo s ograničenom odgovornošću za ugostiteljstvo u likvidaciji</izvorni_sadrzaj>
    <derivirana_varijabla naziv="DomainObject.Predmet.ProtustrankaIDrugi_1">ČAKS jednostavno društvo s ograničenom odgovornošću za ugostiteljstvo u likvidaciji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ČAKS jednostavno društvo s ograničenom odgovornošću za ugostiteljstvo u likvidaciji, OIB 49459753814, Ulica Nikole Pavića 2, 40000 Čakovec</izvorni_sadrzaj>
    <derivirana_varijabla naziv="DomainObject.Predmet.ProtustrankaIDrugiAdressOIB_1">ČAKS jednostavno društvo s ograničenom odgovornošću za ugostiteljstvo u likvidaciji, OIB 49459753814, Ulica Nikole Pavića 2,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ČAKS jednostavno društvo s ograničenom odgovornošću za ugostiteljstvo u likvidaciji</item>
      <item>Sudski registar</item>
      <item>e-oglasna ploča</item>
    </izvorni_sadrzaj>
    <derivirana_varijabla naziv="DomainObject.Predmet.SudioniciListNaziv_1">
      <item>Financijska agencija</item>
      <item>ČAKS jednostavno društvo s ograničenom odgovornošću za ugostiteljstvo u likvidaciji</item>
      <item>Sudski registar</item>
      <item>e-oglasna ploča</item>
    </derivirana_varijabla>
  </DomainObject.Predmet.SudioniciListNaziv>
  <DomainObject.Predmet.SudioniciListAdressOIB>
    <izvorni_sadrzaj>
      <item>Financijska agencija, OIB 85821130368, Ulica grada Vukovara 70,10000 Zagreb</item>
      <item>ČAKS jednostavno društvo s ograničenom odgovornošću za ugostiteljstvo u likvidaciji, OIB 49459753814, Ulica Nikole Pavića 2,40000 Čakovec</item>
      <item>Sudski registar</item>
      <item>e-oglasna ploča</item>
    </izvorni_sadrzaj>
    <derivirana_varijabla naziv="DomainObject.Predmet.SudioniciListAdressOIB_1">
      <item>Financijska agencija, OIB 85821130368, Ulica grada Vukovara 70,10000 Zagreb</item>
      <item>ČAKS jednostavno društvo s ograničenom odgovornošću za ugostiteljstvo u likvidaciji, OIB 49459753814, Ulica Nikole Pavića 2,40000 Čakovec</item>
      <item>Sudski registar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49459753814</item>
      <item>, OIB null</item>
      <item>, OIB null</item>
    </izvorni_sadrzaj>
    <derivirana_varijabla naziv="DomainObject.Predmet.SudioniciListNazivOIB_1">
      <item>, OIB 85821130368</item>
      <item>, OIB 49459753814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Drljanovčan, OIB 49708160625, Antuna Mihanovića 131 Miholjanec</item>
    </izvorni_sadrzaj>
    <derivirana_varijabla naziv="DomainObject.Predmet.StecajniUpraviteljiListAddressOIB_1">
      <item>Marijan Drljanovčan, OIB 49708160625, Antuna Mihanovića 131 Miholjanec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A3E8071-027C-46AB-B362-86B6D536D18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526</properties:Words>
  <properties:Characters>2859</properties:Characters>
  <properties:Lines>84</properties:Lines>
  <properties:Paragraphs>29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2017-06-19T10:42:00Z</dcterms:created>
  <dc:creator>Katarina Breški</dc:creator>
  <cp:lastModifiedBy>Nevenka Vuković</cp:lastModifiedBy>
  <cp:lastPrinted>2017-06-19T10:47:00Z</cp:lastPrinted>
  <dcterms:modified xmlns:xsi="http://www.w3.org/2001/XMLSchema-instance" xsi:type="dcterms:W3CDTF">2017-06-19T10:47:00Z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