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c1d6" w14:paraId="5c9c1d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8E0298">
        <w:rPr>
          <w:b/>
          <w:lang w:val="hr-HR"/>
        </w:rPr>
        <w:t>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E0298">
        <w:rPr>
          <w:lang w:val="hr-HR"/>
        </w:rPr>
        <w:t xml:space="preserve">FTZ ŠIMAC I KOVAČEVIĆ </w:t>
      </w:r>
      <w:proofErr w:type="spellStart"/>
      <w:r w:rsidR="008E0298">
        <w:rPr>
          <w:lang w:val="hr-HR"/>
        </w:rPr>
        <w:t>k.d</w:t>
      </w:r>
      <w:proofErr w:type="spellEnd"/>
      <w:r w:rsidR="008E0298">
        <w:rPr>
          <w:lang w:val="hr-HR"/>
        </w:rPr>
        <w:t>., Split, Prilaz Vladimira Nazora 5</w:t>
      </w:r>
      <w:r w:rsidR="000467BE">
        <w:rPr>
          <w:lang w:val="hr-HR"/>
        </w:rPr>
        <w:t xml:space="preserve">, OIB: </w:t>
      </w:r>
      <w:r w:rsidR="008E0298">
        <w:rPr>
          <w:lang w:val="hr-HR"/>
        </w:rPr>
        <w:t>13624666946</w:t>
      </w:r>
      <w:r w:rsidR="000467BE">
        <w:rPr>
          <w:lang w:val="hr-HR"/>
        </w:rPr>
        <w:t xml:space="preserve">, MBS: </w:t>
      </w:r>
      <w:r w:rsidR="008E0298">
        <w:rPr>
          <w:lang w:val="hr-HR"/>
        </w:rPr>
        <w:t>060048266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C5680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0298">
        <w:rPr>
          <w:lang w:val="hr-HR"/>
        </w:rPr>
        <w:t xml:space="preserve">FTZ ŠIMAC I KOVAČEVIĆ </w:t>
      </w:r>
      <w:proofErr w:type="spellStart"/>
      <w:r w:rsidR="008E0298">
        <w:rPr>
          <w:lang w:val="hr-HR"/>
        </w:rPr>
        <w:t>k.d</w:t>
      </w:r>
      <w:proofErr w:type="spellEnd"/>
      <w:r w:rsidR="008E0298">
        <w:rPr>
          <w:lang w:val="hr-HR"/>
        </w:rPr>
        <w:t>., Split, Prilaz Vladimira Nazora 5, OIB: 13624666946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E0298">
        <w:rPr>
          <w:lang w:val="hr-HR"/>
        </w:rPr>
        <w:t>5.403,58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C5680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C568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B5C54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C5680"/>
    <w:rsid w:val="006E3551"/>
    <w:rsid w:val="00736EF6"/>
    <w:rsid w:val="00743750"/>
    <w:rsid w:val="007725FF"/>
    <w:rsid w:val="00785FBB"/>
    <w:rsid w:val="007A74B6"/>
    <w:rsid w:val="007F312C"/>
    <w:rsid w:val="00832F97"/>
    <w:rsid w:val="00833A1C"/>
    <w:rsid w:val="008668BE"/>
    <w:rsid w:val="00876209"/>
    <w:rsid w:val="008B062D"/>
    <w:rsid w:val="008E0298"/>
    <w:rsid w:val="0093626B"/>
    <w:rsid w:val="009374AD"/>
    <w:rsid w:val="00944D1D"/>
    <w:rsid w:val="00963EA5"/>
    <w:rsid w:val="00984E8A"/>
    <w:rsid w:val="009966BF"/>
    <w:rsid w:val="009C5E62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E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5E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5E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5E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St-1960/2015</izvorni_sadrzaj>
    <derivirana_varijabla naziv="DomainObject.Predmet.OznakaBroj_1">St-1960/2015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FTZ ŠIMAC I KOVAČEVIĆ k.d. za obavljanje zaštitarske djelatnosti</izvorni_sadrzaj>
    <derivirana_varijabla naziv="DomainObject.Predmet.ProtustrankaFormated_1">  FTZ ŠIMAC I KOVAČEVIĆ k.d. za obavljanje zaštitarske djelatnosti</derivirana_varijabla>
  </DomainObject.Predmet.ProtustrankaFormated>
  <DomainObject.Predmet.ProtustrankaFormatedOIB>
    <izvorni_sadrzaj>  FTZ ŠIMAC I KOVAČEVIĆ k.d. za obavljanje zaštitarske djelatnosti, OIB 13624666946</izvorni_sadrzaj>
    <derivirana_varijabla naziv="DomainObject.Predmet.ProtustrankaFormatedOIB_1">  FTZ ŠIMAC I KOVAČEVIĆ k.d. za obavljanje zaštitarske djelatnosti, OIB 13624666946</derivirana_varijabla>
  </DomainObject.Predmet.ProtustrankaFormatedOIB>
  <DomainObject.Predmet.ProtustrankaFormatedWithAdress>
    <izvorni_sadrzaj> FTZ ŠIMAC I KOVAČEVIĆ k.d. za obavljanje zaštitarske djelatnosti, Prilaz Vladimira Nazora 5, 21000 Split</izvorni_sadrzaj>
    <derivirana_varijabla naziv="DomainObject.Predmet.ProtustrankaFormatedWithAdress_1"> FTZ ŠIMAC I KOVAČEVIĆ k.d. za obavljanje zaštitarske djelatnosti, Prilaz Vladimira Nazora 5, 21000 Split</derivirana_varijabla>
  </DomainObject.Predmet.ProtustrankaFormatedWithAdress>
  <DomainObject.Predmet.ProtustrankaFormatedWithAdressOIB>
    <izvorni_sadrzaj> FTZ ŠIMAC I KOVAČEVIĆ k.d. za obavljanje zaštitarske djelatnosti, OIB 13624666946, Prilaz Vladimira Nazora 5, 21000 Split</izvorni_sadrzaj>
    <derivirana_varijabla naziv="DomainObject.Predmet.ProtustrankaFormatedWithAdressOIB_1"> FTZ ŠIMAC I KOVAČEVIĆ k.d. za obavljanje zaštitarske djelatnosti, OIB 13624666946, Prilaz Vladimira Nazora 5, 21000 Split</derivirana_varijabla>
  </DomainObject.Predmet.ProtustrankaFormatedWithAdressOIB>
  <DomainObject.Predmet.ProtustrankaWithAdress>
    <izvorni_sadrzaj>FTZ ŠIMAC I KOVAČEVIĆ k.d. za obavljanje zaštitarske djelatnosti Prilaz Vladimira Nazora 5, 21000 Split</izvorni_sadrzaj>
    <derivirana_varijabla naziv="DomainObject.Predmet.ProtustrankaWithAdress_1">FTZ ŠIMAC I KOVAČEVIĆ k.d. za obavljanje zaštitarske djelatnosti Prilaz Vladimira Nazora 5, 21000 Split</derivirana_varijabla>
  </DomainObject.Predmet.ProtustrankaWithAdress>
  <DomainObject.Predmet.ProtustrankaWithAdressOIB>
    <izvorni_sadrzaj>FTZ ŠIMAC I KOVAČEVIĆ k.d. za obavljanje zaštitarske djelatnosti, OIB 13624666946, Prilaz Vladimira Nazora 5, 21000 Split</izvorni_sadrzaj>
    <derivirana_varijabla naziv="DomainObject.Predmet.ProtustrankaWithAdressOIB_1">FTZ ŠIMAC I KOVAČEVIĆ k.d. za obavljanje zaštitarske djelatnosti, OIB 13624666946, Prilaz Vladimira Nazora 5, 21000 Split</derivirana_varijabla>
  </DomainObject.Predmet.ProtustrankaWithAdressOIB>
  <DomainObject.Predmet.ProtustrankaNazivFormated>
    <izvorni_sadrzaj>FTZ ŠIMAC I KOVAČEVIĆ k.d. za obavljanje zaštitarske djelatnosti</izvorni_sadrzaj>
    <derivirana_varijabla naziv="DomainObject.Predmet.ProtustrankaNazivFormated_1">FTZ ŠIMAC I KOVAČEVIĆ k.d. za obavljanje zaštitarske djelatnosti</derivirana_varijabla>
  </DomainObject.Predmet.ProtustrankaNazivFormated>
  <DomainObject.Predmet.ProtustrankaNazivFormatedOIB>
    <izvorni_sadrzaj>FTZ ŠIMAC I KOVAČEVIĆ k.d. za obavljanje zaštitarske djelatnosti, OIB 13624666946</izvorni_sadrzaj>
    <derivirana_varijabla naziv="DomainObject.Predmet.ProtustrankaNazivFormatedOIB_1">FTZ ŠIMAC I KOVAČEVIĆ k.d. za obavljanje zaštitarske djelatnosti, OIB 13624666946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5403.58</izvorni_sadrzaj>
    <derivirana_varijabla naziv="DomainObject.Predmet.TrenutnaVrijednost_1">5403.58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FTZ ŠIMAC I KOVAČEVIĆ k.d. za obavljanje zaštitarske djelatnosti</item>
    </izvorni_sadrzaj>
    <derivirana_varijabla naziv="DomainObject.Predmet.ProtuStrankaListFormated_1">
      <item>FTZ ŠIMAC I KOVAČEVIĆ k.d. za obavljanje zaštitarske djelatnosti</item>
    </derivirana_varijabla>
  </DomainObject.Predmet.ProtuStrankaListFormated>
  <DomainObject.Predmet.ProtuStrankaListFormatedOIB>
    <izvorni_sadrzaj>
      <item>FTZ ŠIMAC I KOVAČEVIĆ k.d. za obavljanje zaštitarske djelatnosti, OIB 13624666946</item>
    </izvorni_sadrzaj>
    <derivirana_varijabla naziv="DomainObject.Predmet.ProtuStrankaListFormatedOIB_1">
      <item>FTZ ŠIMAC I KOVAČEVIĆ k.d. za obavljanje zaštitarske djelatnosti, OIB 13624666946</item>
    </derivirana_varijabla>
  </DomainObject.Predmet.ProtuStrankaListFormatedOIB>
  <DomainObject.Predmet.ProtuStrankaListFormatedWithAdress>
    <izvorni_sadrzaj>
      <item>FTZ ŠIMAC I KOVAČEVIĆ k.d. za obavljanje zaštitarske djelatnosti, Prilaz Vladimira Nazora 5, 21000 Split</item>
    </izvorni_sadrzaj>
    <derivirana_varijabla naziv="DomainObject.Predmet.ProtuStrankaListFormatedWithAdress_1">
      <item>FTZ ŠIMAC I KOVAČEVIĆ k.d. za obavljanje zaštitarske djelatnosti, Prilaz Vladimira Nazora 5, 21000 Split</item>
    </derivirana_varijabla>
  </DomainObject.Predmet.ProtuStrankaListFormatedWithAdress>
  <DomainObject.Predmet.ProtuStrankaListFormatedWithAdressOIB>
    <izvorni_sadrzaj>
      <item>FTZ ŠIMAC I KOVAČEVIĆ k.d. za obavljanje zaštitarske djelatnosti, OIB 13624666946, Prilaz Vladimira Nazora 5, 21000 Split</item>
    </izvorni_sadrzaj>
    <derivirana_varijabla naziv="DomainObject.Predmet.ProtuStrankaListFormatedWithAdressOIB_1">
      <item>FTZ ŠIMAC I KOVAČEVIĆ k.d. za obavljanje zaštitarske djelatnosti, OIB 13624666946, Prilaz Vladimira Nazora 5, 21000 Split</item>
    </derivirana_varijabla>
  </DomainObject.Predmet.ProtuStrankaListFormatedWithAdressOIB>
  <DomainObject.Predmet.ProtuStrankaListNazivFormated>
    <izvorni_sadrzaj>
      <item>FTZ ŠIMAC I KOVAČEVIĆ k.d. za obavljanje zaštitarske djelatnosti</item>
    </izvorni_sadrzaj>
    <derivirana_varijabla naziv="DomainObject.Predmet.ProtuStrankaListNazivFormated_1">
      <item>FTZ ŠIMAC I KOVAČEVIĆ k.d. za obavljanje zaštitarske djelatnosti</item>
    </derivirana_varijabla>
  </DomainObject.Predmet.ProtuStrankaListNazivFormated>
  <DomainObject.Predmet.ProtuStrankaListNazivFormatedOIB>
    <izvorni_sadrzaj>
      <item>FTZ ŠIMAC I KOVAČEVIĆ k.d. za obavljanje zaštitarske djelatnosti, OIB 13624666946</item>
    </izvorni_sadrzaj>
    <derivirana_varijabla naziv="DomainObject.Predmet.ProtuStrankaListNazivFormatedOIB_1">
      <item>FTZ ŠIMAC I KOVAČEVIĆ k.d. za obavljanje zaštitarske djelatnosti, OIB 13624666946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FTZ ŠIMAC I KOVAČEVIĆ k.d. za obavljanje zaštitarske djelatnosti</izvorni_sadrzaj>
    <derivirana_varijabla naziv="DomainObject.Predmet.ProtustrankaIDrugi_1">FTZ ŠIMAC I KOVAČEVIĆ k.d. za obavljanje zaštitarske djelatnosti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FTZ ŠIMAC I KOVAČEVIĆ k.d. za obavljanje zaštitarske djelatnosti, OIB 13624666946, Prilaz Vladimira Nazora 5, 21000 Split</izvorni_sadrzaj>
    <derivirana_varijabla naziv="DomainObject.Predmet.ProtustrankaIDrugiAdressOIB_1">FTZ ŠIMAC I KOVAČEVIĆ k.d. za obavljanje zaštitarske djelatnosti, OIB 13624666946, Prilaz Vladimira Nazora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FTZ ŠIMAC I KOVAČEVIĆ k.d. za obavljanje zaštitarske djelatnosti</item>
      <item>FINANCIJSKA AGENCIJA RC SPLIT</item>
    </izvorni_sadrzaj>
    <derivirana_varijabla naziv="DomainObject.Predmet.SudioniciListNaziv_1">
      <item>FTZ ŠIMAC I KOVAČEVIĆ k.d. za obavljanje zaštitarske djelatnosti</item>
      <item>FINANCIJSKA AGENCIJA RC SPLIT</item>
    </derivirana_varijabla>
  </DomainObject.Predmet.SudioniciListNaziv>
  <DomainObject.Predmet.SudioniciListAdressOIB>
    <izvorni_sadrzaj>
      <item>FTZ ŠIMAC I KOVAČEVIĆ k.d. za obavljanje zaštitarske djelatnosti, OIB 13624666946, Prilaz Vladimira Nazora 5,21000 Split</item>
      <item>FINANCIJSKA AGENCIJA RC SPLIT, OIB 85821130368, Mažuranićevo šetalište 24b,21000 Split</item>
    </izvorni_sadrzaj>
    <derivirana_varijabla naziv="DomainObject.Predmet.SudioniciListAdressOIB_1">
      <item>FTZ ŠIMAC I KOVAČEVIĆ k.d. za obavljanje zaštitarske djelatnosti, OIB 13624666946, Prilaz Vladimira Nazora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13624666946</item>
      <item>, OIB 85821130368</item>
    </izvorni_sadrzaj>
    <derivirana_varijabla naziv="DomainObject.Predmet.SudioniciListNazivOIB_1">
      <item>, OIB 13624666946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328CF-AB5D-4E57-9CF6-5991DCF85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1777</properties:Characters>
  <properties:Lines>50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2016-03-14T08:39:00Z</cp:lastPrinted>
  <dcterms:modified xmlns:xsi="http://www.w3.org/2001/XMLSchema-instance" xsi:type="dcterms:W3CDTF">2016-03-14T08:39:00Z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