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46155" w14:paraId="d346155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EA08F2" w:rsidP="00EA08F2" w:rsidR="00EA08F2">
      <w:r>
        <w:rPr>
          <w:noProof/>
          <w:lang w:eastAsia="hr-HR"/>
        </w:rP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08F2" w:rsidP="00EA08F2" w:rsidR="00EA08F2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EA08F2" w:rsidP="00EA08F2" w:rsidR="00C13100">
      <w:r>
        <w:t>Trgovački</w:t>
      </w:r>
      <w:r w:rsidRPr="009077C2">
        <w:t xml:space="preserve"> sud u </w:t>
      </w:r>
      <w:r>
        <w:t>Osijeku</w:t>
      </w:r>
    </w:p>
    <w:p w:rsidRDefault="00C13100" w:rsidP="00EA08F2" w:rsidR="00EA08F2" w:rsidRPr="00D64B46">
      <w:r>
        <w:t xml:space="preserve"> </w:t>
      </w:r>
      <w:r w:rsidR="0033711D">
        <w:t xml:space="preserve"> </w:t>
      </w:r>
      <w:r w:rsidR="00EA08F2">
        <w:rPr>
          <w:sz w:val="22"/>
          <w:szCs w:val="22"/>
        </w:rPr>
        <w:t xml:space="preserve">Osijek, Zagrebačka </w:t>
      </w:r>
      <w:r>
        <w:rPr>
          <w:sz w:val="22"/>
          <w:szCs w:val="22"/>
        </w:rPr>
        <w:t xml:space="preserve"> </w:t>
      </w:r>
      <w:r w:rsidR="00EA08F2">
        <w:rPr>
          <w:sz w:val="22"/>
          <w:szCs w:val="22"/>
        </w:rPr>
        <w:t>2</w:t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t xml:space="preserve">Poslovni broj: </w:t>
      </w:r>
      <w:r w:rsidR="00EA08F2" w:rsidRPr="00EA08F2">
        <w:t>14 St-1</w:t>
      </w:r>
      <w:r w:rsidR="00A471F1">
        <w:t>8</w:t>
      </w:r>
      <w:r w:rsidR="00B852A6">
        <w:t>0</w:t>
      </w:r>
      <w:r w:rsidR="00C10BF5">
        <w:t>0</w:t>
      </w:r>
      <w:r w:rsidR="00EA08F2" w:rsidRPr="00EA08F2">
        <w:t>/18-</w:t>
      </w:r>
      <w:r w:rsidR="00D70554">
        <w:t>3</w:t>
      </w:r>
    </w:p>
    <w:p w:rsidRDefault="00A91C91" w:rsidP="006F7B5B" w:rsidR="00A91C91">
      <w:pPr>
        <w:ind w:hanging="720" w:left="360"/>
        <w:rPr>
          <w:sz w:val="22"/>
          <w:szCs w:val="22"/>
        </w:rPr>
      </w:pPr>
    </w:p>
    <w:p w:rsidRDefault="004B167F" w:rsidP="006F7B5B" w:rsidR="004B167F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4F0D7C">
        <w:t xml:space="preserve"> </w:t>
      </w:r>
      <w:r>
        <w:t>E</w:t>
      </w:r>
      <w:r w:rsidR="004F0D7C">
        <w:t xml:space="preserve"> </w:t>
      </w:r>
      <w:r>
        <w:t>P</w:t>
      </w:r>
      <w:r w:rsidR="004F0D7C">
        <w:t xml:space="preserve"> </w:t>
      </w:r>
      <w:r>
        <w:t>U</w:t>
      </w:r>
      <w:r w:rsidR="004F0D7C">
        <w:t xml:space="preserve"> </w:t>
      </w:r>
      <w:r>
        <w:t>B</w:t>
      </w:r>
      <w:r w:rsidR="004F0D7C">
        <w:t xml:space="preserve"> </w:t>
      </w:r>
      <w:r>
        <w:t>L</w:t>
      </w:r>
      <w:r w:rsidR="004F0D7C">
        <w:t xml:space="preserve"> </w:t>
      </w:r>
      <w:r>
        <w:t>I</w:t>
      </w:r>
      <w:r w:rsidR="004F0D7C">
        <w:t xml:space="preserve"> </w:t>
      </w:r>
      <w:r>
        <w:t>K</w:t>
      </w:r>
      <w:r w:rsidR="004F0D7C">
        <w:t xml:space="preserve"> </w:t>
      </w:r>
      <w:r>
        <w:t xml:space="preserve">A </w:t>
      </w:r>
      <w:r w:rsidR="004F0D7C">
        <w:t xml:space="preserve"> </w:t>
      </w:r>
      <w:r>
        <w:t>H</w:t>
      </w:r>
      <w:r w:rsidR="004F0D7C">
        <w:t xml:space="preserve"> </w:t>
      </w:r>
      <w:r>
        <w:t>R</w:t>
      </w:r>
      <w:r w:rsidR="004F0D7C">
        <w:t xml:space="preserve"> </w:t>
      </w:r>
      <w:r>
        <w:t>V</w:t>
      </w:r>
      <w:r w:rsidR="004F0D7C">
        <w:t xml:space="preserve"> </w:t>
      </w:r>
      <w:r>
        <w:t>A</w:t>
      </w:r>
      <w:r w:rsidR="004F0D7C">
        <w:t xml:space="preserve"> </w:t>
      </w:r>
      <w:r>
        <w:t>T</w:t>
      </w:r>
      <w:r w:rsidR="004F0D7C">
        <w:t xml:space="preserve"> </w:t>
      </w:r>
      <w:r>
        <w:t>S</w:t>
      </w:r>
      <w:r w:rsidR="004F0D7C">
        <w:t xml:space="preserve"> </w:t>
      </w:r>
      <w:r>
        <w:t>K</w:t>
      </w:r>
      <w:r w:rsidR="004F0D7C">
        <w:t xml:space="preserve"> </w:t>
      </w:r>
      <w:r>
        <w:t>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2B0811" w:rsidP="00D70554" w:rsidR="00D70554">
      <w:pPr>
        <w:jc w:val="both"/>
      </w:pPr>
      <w:r>
        <w:tab/>
      </w:r>
      <w:r w:rsidR="00D70554" w:rsidRPr="00CD1074">
        <w:t xml:space="preserve">Trgovački sud u Osijeku, po sucu mr. sc. Tihomiru Kovačeviću, kao stečajnom sucu, povodom prijedloga FINANCIJSKE AGENCIJE ZAGREB, Regionalni centar </w:t>
      </w:r>
      <w:r w:rsidR="00D70554">
        <w:t>Zagreb, Trg Svibanjskih žrtava 1995. 1</w:t>
      </w:r>
      <w:r w:rsidR="00D70554" w:rsidRPr="00CD1074">
        <w:t xml:space="preserve">, OIB 85821130368 za otvaranje stečajnog postupka nad dužnikom </w:t>
      </w:r>
      <w:r w:rsidR="00C10BF5">
        <w:t>DAVORIN TRGOVINA</w:t>
      </w:r>
      <w:r w:rsidR="00A471F1">
        <w:t xml:space="preserve"> jednostavno društvo s ograničenom odgovornošću za </w:t>
      </w:r>
      <w:r w:rsidR="00B852A6">
        <w:t xml:space="preserve">trgovinu i </w:t>
      </w:r>
      <w:r w:rsidR="00A471F1">
        <w:t>u</w:t>
      </w:r>
      <w:r w:rsidR="00C10BF5">
        <w:t>gostiteljstvo</w:t>
      </w:r>
      <w:r w:rsidR="00A471F1">
        <w:t xml:space="preserve">, Zagreb, </w:t>
      </w:r>
      <w:r w:rsidR="00C10BF5">
        <w:t>Iblerov trg 9</w:t>
      </w:r>
      <w:r w:rsidR="00D70554" w:rsidRPr="002236A1">
        <w:t>, MBS 08</w:t>
      </w:r>
      <w:r w:rsidR="00E303F7">
        <w:t>0</w:t>
      </w:r>
      <w:r w:rsidR="00C10BF5">
        <w:t>840868</w:t>
      </w:r>
      <w:r w:rsidR="00D70554" w:rsidRPr="002236A1">
        <w:t xml:space="preserve">, OIB </w:t>
      </w:r>
      <w:r w:rsidR="002F24C2">
        <w:t>74039233145</w:t>
      </w:r>
      <w:r w:rsidR="00D70554">
        <w:t xml:space="preserve">, </w:t>
      </w:r>
      <w:r w:rsidR="00D70554" w:rsidRPr="0041082E">
        <w:t xml:space="preserve">dana </w:t>
      </w:r>
      <w:r w:rsidR="00E303F7">
        <w:t>4</w:t>
      </w:r>
      <w:r w:rsidR="00D70554" w:rsidRPr="00CC1B85">
        <w:t xml:space="preserve">. </w:t>
      </w:r>
      <w:r w:rsidR="00E303F7">
        <w:t>siječnj</w:t>
      </w:r>
      <w:r w:rsidR="00D70554">
        <w:t>a</w:t>
      </w:r>
      <w:r w:rsidR="00D70554" w:rsidRPr="00CC1B85">
        <w:t xml:space="preserve"> 201</w:t>
      </w:r>
      <w:r w:rsidR="00A109FC">
        <w:t>9</w:t>
      </w:r>
      <w:r w:rsidR="00D70554" w:rsidRPr="0041082E">
        <w:t>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center"/>
      </w:pPr>
      <w:r>
        <w:t>r i j e š i o  j e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6410C4" w:rsidP="002F24C2" w:rsidR="006410C4">
      <w:pPr>
        <w:numPr>
          <w:ilvl w:val="0"/>
          <w:numId w:val="2"/>
        </w:numPr>
        <w:jc w:val="both"/>
      </w:pPr>
      <w:r>
        <w:t xml:space="preserve">Pokreće se prethodni postupak nad dužnikom </w:t>
      </w:r>
      <w:r w:rsidR="002F24C2" w:rsidRPr="002F24C2">
        <w:t>DAVORIN TRGOVINA jednostavno društvo s ograničenom odgovornošću za trgovinu i ugostiteljstvo, Zagreb, Iblerov trg 9, MBS 080840868, OIB 74039233145</w:t>
      </w:r>
      <w:r>
        <w:t>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2F24C2">
        <w:t>Kata Rašić, Vinkovci, S. S. Kranjčevića 31</w:t>
      </w:r>
      <w:r w:rsidRPr="00275D0E">
        <w:t xml:space="preserve">, OIB </w:t>
      </w:r>
      <w:r w:rsidR="00811AB0">
        <w:t>8445028</w:t>
      </w:r>
      <w:r w:rsidR="00E35D24">
        <w:t>3675</w:t>
      </w:r>
      <w:r>
        <w:t>, izabran</w:t>
      </w:r>
      <w:r w:rsidR="00DD4639">
        <w:t>a</w:t>
      </w:r>
      <w:r>
        <w:t xml:space="preserve"> metodom slučajnog odabira - automatskom dodjelom.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</w:t>
      </w:r>
      <w:r w:rsidR="005124FF">
        <w:t>te dostaviti sudu pisano izvješće u 3 primjerka o istom najkasnije do 6.02.2019.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6410C4" w:rsidP="006410C4" w:rsidR="006410C4">
      <w:pPr>
        <w:jc w:val="both"/>
      </w:pPr>
    </w:p>
    <w:p w:rsidRDefault="006410C4" w:rsidP="00E35D24" w:rsidR="006410C4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E35D24" w:rsidRPr="00E35D24">
        <w:t>DAVORIN TRGOVINA jednostavno društvo s ograničenom odgovornošću za trgovinu i ugostiteljstvo, Zagreb, Iblerov trg 9, MBS 080840868, OIB 74039233145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F0294C" w:rsidP="006410C4" w:rsidR="006410C4">
      <w:pPr>
        <w:ind w:firstLine="720" w:left="2160"/>
      </w:pPr>
      <w:r>
        <w:t>13</w:t>
      </w:r>
      <w:r w:rsidR="006410C4">
        <w:t xml:space="preserve">. </w:t>
      </w:r>
      <w:r w:rsidR="009D753F">
        <w:t>veljače</w:t>
      </w:r>
      <w:r w:rsidR="006410C4">
        <w:t xml:space="preserve"> 2019. u </w:t>
      </w:r>
      <w:r w:rsidR="00E35D24">
        <w:t>10</w:t>
      </w:r>
      <w:r w:rsidR="006410C4">
        <w:t>,</w:t>
      </w:r>
      <w:r w:rsidR="00E35D24">
        <w:t>0</w:t>
      </w:r>
      <w:r w:rsidR="006410C4">
        <w:t>0 sati</w:t>
      </w:r>
    </w:p>
    <w:p w:rsidRDefault="006410C4" w:rsidP="006410C4" w:rsidR="006410C4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6410C4" w:rsidP="006410C4" w:rsidR="006410C4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center"/>
      </w:pPr>
      <w:r>
        <w:t>Obrazloženje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  <w:r>
        <w:t xml:space="preserve">Dana </w:t>
      </w:r>
      <w:r w:rsidR="00E35D24">
        <w:t>2</w:t>
      </w:r>
      <w:r w:rsidR="00D40EF0">
        <w:t>3</w:t>
      </w:r>
      <w:r>
        <w:t>.0</w:t>
      </w:r>
      <w:r w:rsidR="00985B24">
        <w:t>4</w:t>
      </w:r>
      <w:r>
        <w:t>.2018. zaprimljen je na Trgovačkom sudu u Zagrebu prijedlog FINE Regionalni centar Zagreb, Klasa: 110-07/18-01/0</w:t>
      </w:r>
      <w:r w:rsidR="00D40EF0">
        <w:t>5</w:t>
      </w:r>
      <w:r>
        <w:t xml:space="preserve"> Ur. broj 04-06-18-</w:t>
      </w:r>
      <w:r w:rsidR="0008739A">
        <w:t>1</w:t>
      </w:r>
      <w:r w:rsidR="000E4AF3">
        <w:t>76</w:t>
      </w:r>
      <w:r w:rsidR="00D40EF0">
        <w:t>6</w:t>
      </w:r>
      <w:r>
        <w:t xml:space="preserve"> od </w:t>
      </w:r>
      <w:r w:rsidR="000E4AF3">
        <w:t>2</w:t>
      </w:r>
      <w:r w:rsidR="00D40EF0">
        <w:t>3</w:t>
      </w:r>
      <w:r>
        <w:t>.0</w:t>
      </w:r>
      <w:r w:rsidR="00985B24">
        <w:t>4</w:t>
      </w:r>
      <w:r>
        <w:t xml:space="preserve">.2018. godine, za otvaranje stečajnog postupka nad dužnikom </w:t>
      </w:r>
      <w:r w:rsidR="000E4AF3" w:rsidRPr="000E4AF3">
        <w:t>DAVORIN TRGOVINA jednostavno društvo s ograničenom odgovornošću za trgovinu i ugostiteljstvo, Zagreb, Iblerov trg 9, MBS 080840868, OIB 74039233145</w:t>
      </w:r>
      <w:r>
        <w:t>, temeljem odredbe čl. 110. st. 1. Stečajnog zakona (NN 71/15 i 104/17, dalje: SZ).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U prijedlogu je navela da na dan </w:t>
      </w:r>
      <w:r w:rsidR="000E4AF3">
        <w:t>18</w:t>
      </w:r>
      <w:r>
        <w:t>.0</w:t>
      </w:r>
      <w:r w:rsidR="00985B24">
        <w:t>4</w:t>
      </w:r>
      <w:r>
        <w:t xml:space="preserve">.2018. dužnik u Očevidniku redoslijeda osnova za plaćanje ima evidentirane neizvršene osnove za plaćanje u neprekinutom razdoblju od </w:t>
      </w:r>
      <w:r w:rsidR="00C53592">
        <w:t>120</w:t>
      </w:r>
      <w:r>
        <w:t xml:space="preserve"> dana, u ukupnom iznosu od </w:t>
      </w:r>
      <w:r w:rsidR="000E4AF3">
        <w:t>32.508,72</w:t>
      </w:r>
      <w:r>
        <w:t xml:space="preserve"> kn, u koji iznos je uračunata kamata i naknada FINE za provedbe ovrhe na novčanim sredstvima dužnika. Navodi da dužnik ima </w:t>
      </w:r>
      <w:r w:rsidR="00985B24">
        <w:t>1</w:t>
      </w:r>
      <w:r>
        <w:t xml:space="preserve"> zaposlen</w:t>
      </w:r>
      <w:r w:rsidR="00985B24">
        <w:t>og</w:t>
      </w:r>
      <w:r>
        <w:t xml:space="preserve"> radnika. 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Dostavlja popis računa i oročenih novčanih sredstava dužnika na dan </w:t>
      </w:r>
      <w:r w:rsidR="000E4AF3">
        <w:t>18</w:t>
      </w:r>
      <w:r w:rsidR="00955070" w:rsidRPr="00955070">
        <w:t>.0</w:t>
      </w:r>
      <w:r w:rsidR="00985B24">
        <w:t>4</w:t>
      </w:r>
      <w:r w:rsidRPr="00C7459C">
        <w:t>.2018</w:t>
      </w:r>
      <w:r>
        <w:t xml:space="preserve">., te navodi da na temelju čl. 112. st. 5. SZ dužnik na ime predujma za namirenje troškova stečajnog postupka </w:t>
      </w:r>
      <w:r w:rsidR="00D0275B">
        <w:t>ne</w:t>
      </w:r>
      <w:r>
        <w:t xml:space="preserve">ma zaplijenjena novčana sredstva na dan </w:t>
      </w:r>
      <w:r w:rsidR="000E4AF3">
        <w:t>18</w:t>
      </w:r>
      <w:r w:rsidR="00955070" w:rsidRPr="00955070">
        <w:t>.0</w:t>
      </w:r>
      <w:r w:rsidR="000B5BD1">
        <w:t>4</w:t>
      </w:r>
      <w:r w:rsidRPr="00C7459C">
        <w:t>.2018</w:t>
      </w:r>
      <w:r>
        <w:t xml:space="preserve">. 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2B0811" w:rsidP="002B0811" w:rsidR="002B0811">
      <w:pPr>
        <w:jc w:val="both"/>
      </w:pPr>
    </w:p>
    <w:p w:rsidRDefault="002B0811" w:rsidP="002B0811" w:rsidR="002B0811">
      <w:pPr>
        <w:ind w:firstLine="720"/>
        <w:jc w:val="both"/>
      </w:pPr>
    </w:p>
    <w:p w:rsidRDefault="002B0811" w:rsidP="002B0811" w:rsidR="002B0811">
      <w:pPr>
        <w:jc w:val="center"/>
      </w:pPr>
      <w:r>
        <w:t xml:space="preserve">U Osijeku </w:t>
      </w:r>
      <w:r w:rsidR="00A109FC" w:rsidRPr="00A109FC">
        <w:t>4. siječnja 2019</w:t>
      </w:r>
      <w:r>
        <w:t>.</w:t>
      </w:r>
    </w:p>
    <w:p w:rsidRDefault="004507F3" w:rsidP="002B0811" w:rsidR="004507F3">
      <w:pPr>
        <w:jc w:val="center"/>
      </w:pPr>
    </w:p>
    <w:p w:rsidRDefault="002B0811" w:rsidP="002B0811" w:rsidR="002B0811">
      <w:pPr>
        <w:jc w:val="center"/>
      </w:pPr>
    </w:p>
    <w:p w:rsidRDefault="002B0811" w:rsidP="002B0811" w:rsidR="002B0811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 u d a c :</w:t>
      </w:r>
    </w:p>
    <w:p w:rsidRDefault="002B0811" w:rsidP="002B0811" w:rsidR="002B0811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B0811" w:rsidP="002B0811" w:rsidR="002B0811">
      <w:pPr>
        <w:jc w:val="both"/>
      </w:pPr>
      <w:r>
        <w:t xml:space="preserve">   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  <w:r>
        <w:t>Uputa o pravnom lijeku:</w:t>
      </w:r>
    </w:p>
    <w:p w:rsidRDefault="002B0811" w:rsidP="002B0811" w:rsidR="002B0811">
      <w:pPr>
        <w:jc w:val="both"/>
      </w:pPr>
      <w:r>
        <w:t>Protiv ovoga rješenja nije dopuštena posebna žalba (čl. 115. st. 1. SZ-a).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  <w:r>
        <w:t>D N A :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Predlagatelju </w:t>
      </w:r>
      <w:r w:rsidR="00B36009">
        <w:t>na njihov poslovni broj s lista 2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Dužniku 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Privremen</w:t>
      </w:r>
      <w:r w:rsidR="00D0275B">
        <w:t>a</w:t>
      </w:r>
      <w:r>
        <w:t xml:space="preserve"> stečajn</w:t>
      </w:r>
      <w:r w:rsidR="00D0275B">
        <w:t>a</w:t>
      </w:r>
      <w:r>
        <w:t xml:space="preserve"> upravitelj</w:t>
      </w:r>
      <w:r w:rsidR="00D0275B">
        <w:t>ica</w:t>
      </w:r>
      <w:r>
        <w:t xml:space="preserve"> </w:t>
      </w:r>
      <w:r w:rsidR="00F64E94">
        <w:t>Kata Rašić</w:t>
      </w:r>
    </w:p>
    <w:p w:rsidRDefault="00B36009" w:rsidP="0050356E" w:rsidR="00B36009">
      <w:pPr>
        <w:numPr>
          <w:ilvl w:val="0"/>
          <w:numId w:val="7"/>
        </w:numPr>
        <w:jc w:val="both"/>
      </w:pPr>
      <w:r>
        <w:t xml:space="preserve">Zakonski zastupnik dužnika </w:t>
      </w:r>
      <w:r w:rsidR="00F64E94">
        <w:t>Davorin Sigurić</w:t>
      </w:r>
      <w:r w:rsidR="000E3A9D">
        <w:t>, Za</w:t>
      </w:r>
      <w:r w:rsidR="00F64E94">
        <w:t>prešić</w:t>
      </w:r>
      <w:r w:rsidR="000E3A9D">
        <w:t xml:space="preserve">, </w:t>
      </w:r>
      <w:r w:rsidR="00F64E94">
        <w:t>Ante Starčevića 9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2B0811" w:rsidP="002B0811" w:rsidR="002B0811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7158FC" w:rsidP="002B0811" w:rsidR="007158FC">
      <w:pPr>
        <w:jc w:val="both"/>
      </w:pP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F2258">
      <w:rPr>
        <w:noProof/>
      </w:rPr>
      <w:t>3</w:t>
    </w:r>
    <w:r>
      <w:fldChar w:fldCharType="end"/>
    </w:r>
  </w:p>
  <w:p w:rsidRDefault="00FD0F32" w:rsidP="00B65E16" w:rsidR="00FD0F32">
    <w:pPr>
      <w:jc w:val="right"/>
    </w:pPr>
    <w:r>
      <w:tab/>
      <w:t xml:space="preserve">              </w:t>
    </w:r>
    <w:r w:rsidR="004B167F">
      <w:t xml:space="preserve">Poslovni broj: </w:t>
    </w:r>
    <w:r w:rsidR="002D5B4E" w:rsidRPr="002D5B4E">
      <w:t>14 St-</w:t>
    </w:r>
    <w:r w:rsidR="00D70554" w:rsidRPr="00D70554">
      <w:t>1</w:t>
    </w:r>
    <w:r w:rsidR="00A471F1">
      <w:t>8</w:t>
    </w:r>
    <w:r w:rsidR="00B852A6">
      <w:t>0</w:t>
    </w:r>
    <w:r w:rsidR="00C10BF5">
      <w:t>0</w:t>
    </w:r>
    <w:r w:rsidR="00D70554" w:rsidRPr="00D70554"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7F8"/>
    <w:rsid w:val="00007148"/>
    <w:rsid w:val="00011AC4"/>
    <w:rsid w:val="000138AC"/>
    <w:rsid w:val="00022AF7"/>
    <w:rsid w:val="00024C96"/>
    <w:rsid w:val="0003421E"/>
    <w:rsid w:val="00044014"/>
    <w:rsid w:val="00045DFA"/>
    <w:rsid w:val="00061E21"/>
    <w:rsid w:val="0006605B"/>
    <w:rsid w:val="00071806"/>
    <w:rsid w:val="000817DB"/>
    <w:rsid w:val="00084DCC"/>
    <w:rsid w:val="0008739A"/>
    <w:rsid w:val="00096B42"/>
    <w:rsid w:val="000A5797"/>
    <w:rsid w:val="000B1DB2"/>
    <w:rsid w:val="000B5BD1"/>
    <w:rsid w:val="000C1636"/>
    <w:rsid w:val="000C5E00"/>
    <w:rsid w:val="000C6D5C"/>
    <w:rsid w:val="000E0280"/>
    <w:rsid w:val="000E0D09"/>
    <w:rsid w:val="000E3A9D"/>
    <w:rsid w:val="000E4AF3"/>
    <w:rsid w:val="000E599D"/>
    <w:rsid w:val="000F0B62"/>
    <w:rsid w:val="000F6394"/>
    <w:rsid w:val="0010455F"/>
    <w:rsid w:val="001127C1"/>
    <w:rsid w:val="001146C6"/>
    <w:rsid w:val="00123308"/>
    <w:rsid w:val="00125D50"/>
    <w:rsid w:val="001278A8"/>
    <w:rsid w:val="00127A7F"/>
    <w:rsid w:val="001403F7"/>
    <w:rsid w:val="00143E24"/>
    <w:rsid w:val="00146C51"/>
    <w:rsid w:val="00152DC7"/>
    <w:rsid w:val="00152F86"/>
    <w:rsid w:val="00170465"/>
    <w:rsid w:val="00172056"/>
    <w:rsid w:val="001757B4"/>
    <w:rsid w:val="00184063"/>
    <w:rsid w:val="0018541E"/>
    <w:rsid w:val="00193952"/>
    <w:rsid w:val="001976B4"/>
    <w:rsid w:val="001A1649"/>
    <w:rsid w:val="001A275E"/>
    <w:rsid w:val="001A44D2"/>
    <w:rsid w:val="001A6B21"/>
    <w:rsid w:val="001D113B"/>
    <w:rsid w:val="001D4964"/>
    <w:rsid w:val="001D54FA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400F9"/>
    <w:rsid w:val="002561BD"/>
    <w:rsid w:val="00260090"/>
    <w:rsid w:val="002646EB"/>
    <w:rsid w:val="00275D0E"/>
    <w:rsid w:val="00294D99"/>
    <w:rsid w:val="00295F3E"/>
    <w:rsid w:val="002A0E09"/>
    <w:rsid w:val="002A7A74"/>
    <w:rsid w:val="002A7B94"/>
    <w:rsid w:val="002B0811"/>
    <w:rsid w:val="002B0990"/>
    <w:rsid w:val="002B5C24"/>
    <w:rsid w:val="002B6F0E"/>
    <w:rsid w:val="002C130C"/>
    <w:rsid w:val="002C458E"/>
    <w:rsid w:val="002C4C28"/>
    <w:rsid w:val="002D5B4E"/>
    <w:rsid w:val="002D746F"/>
    <w:rsid w:val="002D75D8"/>
    <w:rsid w:val="002F1C40"/>
    <w:rsid w:val="002F24C2"/>
    <w:rsid w:val="002F2E1F"/>
    <w:rsid w:val="002F66B0"/>
    <w:rsid w:val="002F78B2"/>
    <w:rsid w:val="00300200"/>
    <w:rsid w:val="00302F1C"/>
    <w:rsid w:val="00307662"/>
    <w:rsid w:val="003100CA"/>
    <w:rsid w:val="00324821"/>
    <w:rsid w:val="00333984"/>
    <w:rsid w:val="0033711D"/>
    <w:rsid w:val="003425C4"/>
    <w:rsid w:val="003473B0"/>
    <w:rsid w:val="00354972"/>
    <w:rsid w:val="00365C69"/>
    <w:rsid w:val="003743D2"/>
    <w:rsid w:val="00383268"/>
    <w:rsid w:val="00383A81"/>
    <w:rsid w:val="003861B0"/>
    <w:rsid w:val="003927F2"/>
    <w:rsid w:val="00394CAB"/>
    <w:rsid w:val="00394D49"/>
    <w:rsid w:val="00397E8E"/>
    <w:rsid w:val="003A20A7"/>
    <w:rsid w:val="003A2643"/>
    <w:rsid w:val="003A3904"/>
    <w:rsid w:val="003A6151"/>
    <w:rsid w:val="003C7EC1"/>
    <w:rsid w:val="003D468C"/>
    <w:rsid w:val="003E2BEC"/>
    <w:rsid w:val="003E3BDF"/>
    <w:rsid w:val="003F637C"/>
    <w:rsid w:val="00404140"/>
    <w:rsid w:val="00406F6D"/>
    <w:rsid w:val="0041002D"/>
    <w:rsid w:val="00431CAA"/>
    <w:rsid w:val="0043315F"/>
    <w:rsid w:val="00440509"/>
    <w:rsid w:val="00443D03"/>
    <w:rsid w:val="004507F3"/>
    <w:rsid w:val="00450C50"/>
    <w:rsid w:val="0045125C"/>
    <w:rsid w:val="004602FC"/>
    <w:rsid w:val="00465059"/>
    <w:rsid w:val="0049786B"/>
    <w:rsid w:val="004A4094"/>
    <w:rsid w:val="004A41B7"/>
    <w:rsid w:val="004A5D16"/>
    <w:rsid w:val="004B167F"/>
    <w:rsid w:val="004B2D17"/>
    <w:rsid w:val="004B3B7F"/>
    <w:rsid w:val="004B691F"/>
    <w:rsid w:val="004C009C"/>
    <w:rsid w:val="004C0A09"/>
    <w:rsid w:val="004C10F4"/>
    <w:rsid w:val="004C2E6C"/>
    <w:rsid w:val="004C3544"/>
    <w:rsid w:val="004D03D2"/>
    <w:rsid w:val="004D098B"/>
    <w:rsid w:val="004D51EA"/>
    <w:rsid w:val="004D780A"/>
    <w:rsid w:val="004E3938"/>
    <w:rsid w:val="004E475E"/>
    <w:rsid w:val="004F0D7C"/>
    <w:rsid w:val="004F15EE"/>
    <w:rsid w:val="004F2640"/>
    <w:rsid w:val="0050356E"/>
    <w:rsid w:val="00506EBD"/>
    <w:rsid w:val="00507A13"/>
    <w:rsid w:val="0051040F"/>
    <w:rsid w:val="0051072F"/>
    <w:rsid w:val="00511550"/>
    <w:rsid w:val="005124F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60E65"/>
    <w:rsid w:val="00576460"/>
    <w:rsid w:val="005861A8"/>
    <w:rsid w:val="005903C4"/>
    <w:rsid w:val="005A0866"/>
    <w:rsid w:val="005A5A53"/>
    <w:rsid w:val="005A74CE"/>
    <w:rsid w:val="005B28D3"/>
    <w:rsid w:val="005B41BB"/>
    <w:rsid w:val="005E14CF"/>
    <w:rsid w:val="005F1A0E"/>
    <w:rsid w:val="005F5A03"/>
    <w:rsid w:val="005F6182"/>
    <w:rsid w:val="00604BA2"/>
    <w:rsid w:val="00611430"/>
    <w:rsid w:val="00620930"/>
    <w:rsid w:val="006303BE"/>
    <w:rsid w:val="00637E50"/>
    <w:rsid w:val="006410C4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4A7D"/>
    <w:rsid w:val="00685796"/>
    <w:rsid w:val="00686E8C"/>
    <w:rsid w:val="006907F5"/>
    <w:rsid w:val="006B27C0"/>
    <w:rsid w:val="006B7688"/>
    <w:rsid w:val="006D7788"/>
    <w:rsid w:val="006D7FD7"/>
    <w:rsid w:val="006E1762"/>
    <w:rsid w:val="006F3FE8"/>
    <w:rsid w:val="006F7B5B"/>
    <w:rsid w:val="007158FC"/>
    <w:rsid w:val="00717FB3"/>
    <w:rsid w:val="00723E05"/>
    <w:rsid w:val="007260B9"/>
    <w:rsid w:val="00730914"/>
    <w:rsid w:val="007343EC"/>
    <w:rsid w:val="007412F6"/>
    <w:rsid w:val="0075257E"/>
    <w:rsid w:val="00752FF5"/>
    <w:rsid w:val="00753FC1"/>
    <w:rsid w:val="0075766D"/>
    <w:rsid w:val="007631AA"/>
    <w:rsid w:val="007717F2"/>
    <w:rsid w:val="00772088"/>
    <w:rsid w:val="0078249C"/>
    <w:rsid w:val="00790F14"/>
    <w:rsid w:val="007B3CD3"/>
    <w:rsid w:val="007B6479"/>
    <w:rsid w:val="007B7EDC"/>
    <w:rsid w:val="007C0EBF"/>
    <w:rsid w:val="007C4FCD"/>
    <w:rsid w:val="007C7C7F"/>
    <w:rsid w:val="007D14E6"/>
    <w:rsid w:val="007D1588"/>
    <w:rsid w:val="007D2250"/>
    <w:rsid w:val="007D79A8"/>
    <w:rsid w:val="007E0931"/>
    <w:rsid w:val="007E361B"/>
    <w:rsid w:val="007E50CD"/>
    <w:rsid w:val="007E694F"/>
    <w:rsid w:val="007F3E0B"/>
    <w:rsid w:val="0080179D"/>
    <w:rsid w:val="008034D7"/>
    <w:rsid w:val="00811AB0"/>
    <w:rsid w:val="00812C58"/>
    <w:rsid w:val="00814644"/>
    <w:rsid w:val="00815C5D"/>
    <w:rsid w:val="00843DEF"/>
    <w:rsid w:val="008508C3"/>
    <w:rsid w:val="00850ADD"/>
    <w:rsid w:val="00851749"/>
    <w:rsid w:val="0086404A"/>
    <w:rsid w:val="00864BD6"/>
    <w:rsid w:val="0086731F"/>
    <w:rsid w:val="008762D6"/>
    <w:rsid w:val="0088216C"/>
    <w:rsid w:val="00883777"/>
    <w:rsid w:val="008847F8"/>
    <w:rsid w:val="00884C61"/>
    <w:rsid w:val="00886270"/>
    <w:rsid w:val="00891A16"/>
    <w:rsid w:val="008B7B03"/>
    <w:rsid w:val="008C4CE0"/>
    <w:rsid w:val="008C55A7"/>
    <w:rsid w:val="008D3EAF"/>
    <w:rsid w:val="00907C67"/>
    <w:rsid w:val="00911868"/>
    <w:rsid w:val="00913729"/>
    <w:rsid w:val="00915CE2"/>
    <w:rsid w:val="0092456E"/>
    <w:rsid w:val="00925019"/>
    <w:rsid w:val="00925A27"/>
    <w:rsid w:val="00933A48"/>
    <w:rsid w:val="00934FA1"/>
    <w:rsid w:val="009365DD"/>
    <w:rsid w:val="0094283E"/>
    <w:rsid w:val="0094444D"/>
    <w:rsid w:val="009504AE"/>
    <w:rsid w:val="00951AB0"/>
    <w:rsid w:val="00953197"/>
    <w:rsid w:val="00955070"/>
    <w:rsid w:val="00960119"/>
    <w:rsid w:val="0096332B"/>
    <w:rsid w:val="009635B8"/>
    <w:rsid w:val="009654F9"/>
    <w:rsid w:val="009674B0"/>
    <w:rsid w:val="009741B1"/>
    <w:rsid w:val="00985B24"/>
    <w:rsid w:val="00992D9D"/>
    <w:rsid w:val="00992FAF"/>
    <w:rsid w:val="00993B7F"/>
    <w:rsid w:val="009A1E90"/>
    <w:rsid w:val="009A3914"/>
    <w:rsid w:val="009B1EB1"/>
    <w:rsid w:val="009B228A"/>
    <w:rsid w:val="009C1E6F"/>
    <w:rsid w:val="009D3A05"/>
    <w:rsid w:val="009D3A79"/>
    <w:rsid w:val="009D753F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09FC"/>
    <w:rsid w:val="00A14FA5"/>
    <w:rsid w:val="00A22B74"/>
    <w:rsid w:val="00A320F5"/>
    <w:rsid w:val="00A353C1"/>
    <w:rsid w:val="00A36539"/>
    <w:rsid w:val="00A370D7"/>
    <w:rsid w:val="00A37C30"/>
    <w:rsid w:val="00A471F1"/>
    <w:rsid w:val="00A5102B"/>
    <w:rsid w:val="00A51F5C"/>
    <w:rsid w:val="00A573FC"/>
    <w:rsid w:val="00A65C1A"/>
    <w:rsid w:val="00A66EC9"/>
    <w:rsid w:val="00A74041"/>
    <w:rsid w:val="00A75710"/>
    <w:rsid w:val="00A87A94"/>
    <w:rsid w:val="00A91C91"/>
    <w:rsid w:val="00A92278"/>
    <w:rsid w:val="00AA2AA8"/>
    <w:rsid w:val="00AA55D3"/>
    <w:rsid w:val="00AB1CBB"/>
    <w:rsid w:val="00AB683E"/>
    <w:rsid w:val="00AB6EA6"/>
    <w:rsid w:val="00AC32FB"/>
    <w:rsid w:val="00AC621F"/>
    <w:rsid w:val="00AD0F3C"/>
    <w:rsid w:val="00AD4A60"/>
    <w:rsid w:val="00AD694D"/>
    <w:rsid w:val="00AF7215"/>
    <w:rsid w:val="00AF7457"/>
    <w:rsid w:val="00B04405"/>
    <w:rsid w:val="00B062F1"/>
    <w:rsid w:val="00B11825"/>
    <w:rsid w:val="00B13D6C"/>
    <w:rsid w:val="00B246D8"/>
    <w:rsid w:val="00B2647F"/>
    <w:rsid w:val="00B36009"/>
    <w:rsid w:val="00B40C61"/>
    <w:rsid w:val="00B460FE"/>
    <w:rsid w:val="00B50218"/>
    <w:rsid w:val="00B60B69"/>
    <w:rsid w:val="00B64C72"/>
    <w:rsid w:val="00B65E16"/>
    <w:rsid w:val="00B66CFD"/>
    <w:rsid w:val="00B700D9"/>
    <w:rsid w:val="00B83F69"/>
    <w:rsid w:val="00B84963"/>
    <w:rsid w:val="00B852A6"/>
    <w:rsid w:val="00B95C5A"/>
    <w:rsid w:val="00BA13EB"/>
    <w:rsid w:val="00BA3984"/>
    <w:rsid w:val="00BB3E98"/>
    <w:rsid w:val="00BB3ED9"/>
    <w:rsid w:val="00BC04ED"/>
    <w:rsid w:val="00BC203B"/>
    <w:rsid w:val="00BD5DE4"/>
    <w:rsid w:val="00BE473B"/>
    <w:rsid w:val="00BE5323"/>
    <w:rsid w:val="00BF0F14"/>
    <w:rsid w:val="00BF7875"/>
    <w:rsid w:val="00C03878"/>
    <w:rsid w:val="00C0764A"/>
    <w:rsid w:val="00C105EE"/>
    <w:rsid w:val="00C10BF5"/>
    <w:rsid w:val="00C13100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53592"/>
    <w:rsid w:val="00C60AF3"/>
    <w:rsid w:val="00C63F2C"/>
    <w:rsid w:val="00C63FB6"/>
    <w:rsid w:val="00C67E69"/>
    <w:rsid w:val="00C72758"/>
    <w:rsid w:val="00C7459C"/>
    <w:rsid w:val="00C74A08"/>
    <w:rsid w:val="00C912D7"/>
    <w:rsid w:val="00C952F9"/>
    <w:rsid w:val="00C96257"/>
    <w:rsid w:val="00CA05DB"/>
    <w:rsid w:val="00CA3AC2"/>
    <w:rsid w:val="00CA40D5"/>
    <w:rsid w:val="00CB294A"/>
    <w:rsid w:val="00CC18F6"/>
    <w:rsid w:val="00CC1B85"/>
    <w:rsid w:val="00CD1074"/>
    <w:rsid w:val="00CD216C"/>
    <w:rsid w:val="00CD40A6"/>
    <w:rsid w:val="00CD76BD"/>
    <w:rsid w:val="00CD792B"/>
    <w:rsid w:val="00CE2C8C"/>
    <w:rsid w:val="00CF4B2A"/>
    <w:rsid w:val="00D02115"/>
    <w:rsid w:val="00D0275B"/>
    <w:rsid w:val="00D12879"/>
    <w:rsid w:val="00D131ED"/>
    <w:rsid w:val="00D13E5C"/>
    <w:rsid w:val="00D31396"/>
    <w:rsid w:val="00D40EF0"/>
    <w:rsid w:val="00D43995"/>
    <w:rsid w:val="00D45D6C"/>
    <w:rsid w:val="00D52918"/>
    <w:rsid w:val="00D52BD0"/>
    <w:rsid w:val="00D5401B"/>
    <w:rsid w:val="00D54201"/>
    <w:rsid w:val="00D54DFC"/>
    <w:rsid w:val="00D555EE"/>
    <w:rsid w:val="00D601D5"/>
    <w:rsid w:val="00D61F35"/>
    <w:rsid w:val="00D6354D"/>
    <w:rsid w:val="00D70554"/>
    <w:rsid w:val="00D71D8F"/>
    <w:rsid w:val="00D76E41"/>
    <w:rsid w:val="00D81D40"/>
    <w:rsid w:val="00D821BB"/>
    <w:rsid w:val="00D85221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B6809"/>
    <w:rsid w:val="00DC018E"/>
    <w:rsid w:val="00DC032E"/>
    <w:rsid w:val="00DD25A3"/>
    <w:rsid w:val="00DD4639"/>
    <w:rsid w:val="00DD4BA9"/>
    <w:rsid w:val="00DD7D7D"/>
    <w:rsid w:val="00DE6DFB"/>
    <w:rsid w:val="00DF5840"/>
    <w:rsid w:val="00DF75D0"/>
    <w:rsid w:val="00E05F2C"/>
    <w:rsid w:val="00E14899"/>
    <w:rsid w:val="00E225D2"/>
    <w:rsid w:val="00E27673"/>
    <w:rsid w:val="00E27F0C"/>
    <w:rsid w:val="00E303F7"/>
    <w:rsid w:val="00E30B6E"/>
    <w:rsid w:val="00E319C6"/>
    <w:rsid w:val="00E35D24"/>
    <w:rsid w:val="00E4112C"/>
    <w:rsid w:val="00E42141"/>
    <w:rsid w:val="00E51EF4"/>
    <w:rsid w:val="00E55AAD"/>
    <w:rsid w:val="00E65EF2"/>
    <w:rsid w:val="00E73FC0"/>
    <w:rsid w:val="00E75365"/>
    <w:rsid w:val="00E82BC0"/>
    <w:rsid w:val="00E8650F"/>
    <w:rsid w:val="00E905B8"/>
    <w:rsid w:val="00E920FD"/>
    <w:rsid w:val="00EA08F2"/>
    <w:rsid w:val="00EA7C38"/>
    <w:rsid w:val="00EB4B93"/>
    <w:rsid w:val="00EC3529"/>
    <w:rsid w:val="00EC4508"/>
    <w:rsid w:val="00ED44D3"/>
    <w:rsid w:val="00ED710C"/>
    <w:rsid w:val="00EE54E9"/>
    <w:rsid w:val="00EE55F8"/>
    <w:rsid w:val="00EF47C9"/>
    <w:rsid w:val="00EF5049"/>
    <w:rsid w:val="00EF6417"/>
    <w:rsid w:val="00EF74DB"/>
    <w:rsid w:val="00F0294C"/>
    <w:rsid w:val="00F078AC"/>
    <w:rsid w:val="00F10B9E"/>
    <w:rsid w:val="00F12013"/>
    <w:rsid w:val="00F15F2E"/>
    <w:rsid w:val="00F20A4B"/>
    <w:rsid w:val="00F25875"/>
    <w:rsid w:val="00F30DA0"/>
    <w:rsid w:val="00F36921"/>
    <w:rsid w:val="00F45589"/>
    <w:rsid w:val="00F630EC"/>
    <w:rsid w:val="00F64E94"/>
    <w:rsid w:val="00F64F48"/>
    <w:rsid w:val="00F76085"/>
    <w:rsid w:val="00F82857"/>
    <w:rsid w:val="00F834B9"/>
    <w:rsid w:val="00F8730A"/>
    <w:rsid w:val="00F90141"/>
    <w:rsid w:val="00F927F2"/>
    <w:rsid w:val="00FA4951"/>
    <w:rsid w:val="00FA5337"/>
    <w:rsid w:val="00FA55BC"/>
    <w:rsid w:val="00FC1274"/>
    <w:rsid w:val="00FC2755"/>
    <w:rsid w:val="00FD0F32"/>
    <w:rsid w:val="00FF2258"/>
    <w:rsid w:val="00FF2C9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22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22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22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22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22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22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22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22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22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22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1800</izvorni_sadrzaj>
    <derivirana_varijabla naziv="DomainObject.Predmet.Broj_1">1800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St-1800/2018</izvorni_sadrzaj>
    <derivirana_varijabla naziv="DomainObject.Predmet.OznakaBroj_1">St-1800/2018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DAVORIN TRGOVINA jednostavno društvo s ograničenom odgovornošću za trgovinu i ugostiteljstvo</izvorni_sadrzaj>
    <derivirana_varijabla naziv="DomainObject.Predmet.ProtustrankaFormated_1">  DAVORIN TRGOVINA jednostavno društvo s ograničenom odgovornošću za trgovinu i ugostiteljstvo</derivirana_varijabla>
  </DomainObject.Predmet.ProtustrankaFormated>
  <DomainObject.Predmet.ProtustrankaFormatedOIB>
    <izvorni_sadrzaj>  DAVORIN TRGOVINA jednostavno društvo s ograničenom odgovornošću za trgovinu i ugostiteljstvo, OIB 74039233145</izvorni_sadrzaj>
    <derivirana_varijabla naziv="DomainObject.Predmet.ProtustrankaFormatedOIB_1">  DAVORIN TRGOVINA jednostavno društvo s ograničenom odgovornošću za trgovinu i ugostiteljstvo, OIB 74039233145</derivirana_varijabla>
  </DomainObject.Predmet.ProtustrankaFormatedOIB>
  <DomainObject.Predmet.ProtustrankaFormatedWithAdress>
    <izvorni_sadrzaj> DAVORIN TRGOVINA jednostavno društvo s ograničenom odgovornošću za trgovinu i ugostiteljstvo, Iblerov trg 9, 10000 Zagreb</izvorni_sadrzaj>
    <derivirana_varijabla naziv="DomainObject.Predmet.ProtustrankaFormatedWithAdress_1"> DAVORIN TRGOVINA jednostavno društvo s ograničenom odgovornošću za trgovinu i ugostiteljstvo, Iblerov trg 9, 10000 Zagreb</derivirana_varijabla>
  </DomainObject.Predmet.ProtustrankaFormatedWithAdress>
  <DomainObject.Predmet.ProtustrankaFormatedWithAdressOIB>
    <izvorni_sadrzaj> DAVORIN TRGOVINA jednostavno društvo s ograničenom odgovornošću za trgovinu i ugostiteljstvo, OIB 74039233145, Iblerov trg 9, 10000 Zagreb</izvorni_sadrzaj>
    <derivirana_varijabla naziv="DomainObject.Predmet.ProtustrankaFormatedWithAdressOIB_1"> DAVORIN TRGOVINA jednostavno društvo s ograničenom odgovornošću za trgovinu i ugostiteljstvo, OIB 74039233145, Iblerov trg 9, 10000 Zagreb</derivirana_varijabla>
  </DomainObject.Predmet.ProtustrankaFormatedWithAdressOIB>
  <DomainObject.Predmet.ProtustrankaWithAdress>
    <izvorni_sadrzaj>DAVORIN TRGOVINA jednostavno društvo s ograničenom odgovornošću za trgovinu i ugostiteljstvo Iblerov trg 9, 10000 Zagreb</izvorni_sadrzaj>
    <derivirana_varijabla naziv="DomainObject.Predmet.ProtustrankaWithAdress_1">DAVORIN TRGOVINA jednostavno društvo s ograničenom odgovornošću za trgovinu i ugostiteljstvo Iblerov trg 9, 10000 Zagreb</derivirana_varijabla>
  </DomainObject.Predmet.ProtustrankaWithAdress>
  <DomainObject.Predmet.ProtustrankaWithAdressOIB>
    <izvorni_sadrzaj>DAVORIN TRGOVINA jednostavno društvo s ograničenom odgovornošću za trgovinu i ugostiteljstvo, OIB 74039233145, Iblerov trg 9, 10000 Zagreb</izvorni_sadrzaj>
    <derivirana_varijabla naziv="DomainObject.Predmet.ProtustrankaWithAdressOIB_1">DAVORIN TRGOVINA jednostavno društvo s ograničenom odgovornošću za trgovinu i ugostiteljstvo, OIB 74039233145, Iblerov trg 9, 10000 Zagreb</derivirana_varijabla>
  </DomainObject.Predmet.ProtustrankaWithAdressOIB>
  <DomainObject.Predmet.ProtustrankaNazivFormated>
    <izvorni_sadrzaj>DAVORIN TRGOVINA jednostavno društvo s ograničenom odgovornošću za trgovinu i ugostiteljstvo</izvorni_sadrzaj>
    <derivirana_varijabla naziv="DomainObject.Predmet.ProtustrankaNazivFormated_1">DAVORIN TRGOVINA jednostavno društvo s ograničenom odgovornošću za trgovinu i ugostiteljstvo</derivirana_varijabla>
  </DomainObject.Predmet.ProtustrankaNazivFormated>
  <DomainObject.Predmet.ProtustrankaNazivFormatedOIB>
    <izvorni_sadrzaj>DAVORIN TRGOVINA jednostavno društvo s ograničenom odgovornošću za trgovinu i ugostiteljstvo, OIB 74039233145</izvorni_sadrzaj>
    <derivirana_varijabla naziv="DomainObject.Predmet.ProtustrankaNazivFormatedOIB_1">DAVORIN TRGOVINA jednostavno društvo s ograničenom odgovornošću za trgovinu i ugostiteljstvo, OIB 74039233145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DAVORIN TRGOVINA jednostavno društvo s ograničenom odgovornošću za trgovinu i ugostiteljstvo</item>
    </izvorni_sadrzaj>
    <derivirana_varijabla naziv="DomainObject.Predmet.ProtuStrankaListFormated_1">
      <item>DAVORIN TRGOVINA jednostavno društvo s ograničenom odgovornošću za trgovinu i ugostiteljstvo</item>
    </derivirana_varijabla>
  </DomainObject.Predmet.ProtuStrankaListFormated>
  <DomainObject.Predmet.ProtuStrankaListFormatedOIB>
    <izvorni_sadrzaj>
      <item>DAVORIN TRGOVINA jednostavno društvo s ograničenom odgovornošću za trgovinu i ugostiteljstvo, OIB 74039233145</item>
    </izvorni_sadrzaj>
    <derivirana_varijabla naziv="DomainObject.Predmet.ProtuStrankaListFormatedOIB_1">
      <item>DAVORIN TRGOVINA jednostavno društvo s ograničenom odgovornošću za trgovinu i ugostiteljstvo, OIB 74039233145</item>
    </derivirana_varijabla>
  </DomainObject.Predmet.ProtuStrankaListFormatedOIB>
  <DomainObject.Predmet.ProtuStrankaListFormatedWithAdress>
    <izvorni_sadrzaj>
      <item>DAVORIN TRGOVINA jednostavno društvo s ograničenom odgovornošću za trgovinu i ugostiteljstvo, Iblerov trg 9, 10000 Zagreb</item>
    </izvorni_sadrzaj>
    <derivirana_varijabla naziv="DomainObject.Predmet.ProtuStrankaListFormatedWithAdress_1">
      <item>DAVORIN TRGOVINA jednostavno društvo s ograničenom odgovornošću za trgovinu i ugostiteljstvo, Iblerov trg 9, 10000 Zagreb</item>
    </derivirana_varijabla>
  </DomainObject.Predmet.ProtuStrankaListFormatedWithAdress>
  <DomainObject.Predmet.ProtuStrankaListFormatedWithAdressOIB>
    <izvorni_sadrzaj>
      <item>DAVORIN TRGOVINA jednostavno društvo s ograničenom odgovornošću za trgovinu i ugostiteljstvo, OIB 74039233145, Iblerov trg 9, 10000 Zagreb</item>
    </izvorni_sadrzaj>
    <derivirana_varijabla naziv="DomainObject.Predmet.ProtuStrankaListFormatedWithAdressOIB_1">
      <item>DAVORIN TRGOVINA jednostavno društvo s ograničenom odgovornošću za trgovinu i ugostiteljstvo, OIB 74039233145, Iblerov trg 9, 10000 Zagreb</item>
    </derivirana_varijabla>
  </DomainObject.Predmet.ProtuStrankaListFormatedWithAdressOIB>
  <DomainObject.Predmet.ProtuStrankaListNazivFormated>
    <izvorni_sadrzaj>
      <item>DAVORIN TRGOVINA jednostavno društvo s ograničenom odgovornošću za trgovinu i ugostiteljstvo</item>
    </izvorni_sadrzaj>
    <derivirana_varijabla naziv="DomainObject.Predmet.ProtuStrankaListNazivFormated_1">
      <item>DAVORIN TRGOVINA jednostavno društvo s ograničenom odgovornošću za trgovinu i ugostiteljstvo</item>
    </derivirana_varijabla>
  </DomainObject.Predmet.ProtuStrankaListNazivFormated>
  <DomainObject.Predmet.ProtuStrankaListNazivFormatedOIB>
    <izvorni_sadrzaj>
      <item>DAVORIN TRGOVINA jednostavno društvo s ograničenom odgovornošću za trgovinu i ugostiteljstvo, OIB 74039233145</item>
    </izvorni_sadrzaj>
    <derivirana_varijabla naziv="DomainObject.Predmet.ProtuStrankaListNazivFormatedOIB_1">
      <item>DAVORIN TRGOVINA jednostavno društvo s ograničenom odgovornošću za trgovinu i ugostiteljstvo, OIB 74039233145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DAVORIN TRGOVINA jednostavno društvo s ograničenom odgovornošću za trgovinu i ugostiteljstvo</izvorni_sadrzaj>
    <derivirana_varijabla naziv="DomainObject.Predmet.ProtustrankaIDrugi_1">DAVORIN TRGOVINA jednostavno društvo s ograničenom odgovornošću za trgovinu i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DAVORIN TRGOVINA jednostavno društvo s ograničenom odgovornošću za trgovinu i ugostiteljstvo, OIB 74039233145, Iblerov trg 9, 10000 Zagreb</izvorni_sadrzaj>
    <derivirana_varijabla naziv="DomainObject.Predmet.ProtustrankaIDrugiAdressOIB_1">DAVORIN TRGOVINA jednostavno društvo s ograničenom odgovornošću za trgovinu i ugostiteljstvo, OIB 74039233145, Iblerov trg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DAVORIN TRGOVINA jednostavno društvo s ograničenom odgovornošću za trgovinu i ugostiteljstvo</item>
      <item>FINA Regionalni centar Zagreb</item>
    </izvorni_sadrzaj>
    <derivirana_varijabla naziv="DomainObject.Predmet.SudioniciListNaziv_1">
      <item>DAVORIN TRGOVINA jednostavno društvo s ograničenom odgovornošću za trgovinu i ugostiteljstvo</item>
      <item>FINA Regionalni centar Zagreb</item>
    </derivirana_varijabla>
  </DomainObject.Predmet.SudioniciListNaziv>
  <DomainObject.Predmet.SudioniciListAdressOIB>
    <izvorni_sadrzaj>
      <item>DAVORIN TRGOVINA jednostavno društvo s ograničenom odgovornošću za trgovinu i ugostiteljstvo, OIB 74039233145, Iblerov trg 9,10000 Zagreb</item>
      <item>FINA Regionalni centar Zagreb, OIB 85821130368, Trg svibanjskih žrtava 1995. 1,10000 Zagreb</item>
    </izvorni_sadrzaj>
    <derivirana_varijabla naziv="DomainObject.Predmet.SudioniciListAdressOIB_1">
      <item>DAVORIN TRGOVINA jednostavno društvo s ograničenom odgovornošću za trgovinu i ugostiteljstvo, OIB 74039233145, Iblerov trg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74039233145</item>
      <item>, OIB 85821130368</item>
    </izvorni_sadrzaj>
    <derivirana_varijabla naziv="DomainObject.Predmet.SudioniciListNazivOIB_1">
      <item>, OIB 74039233145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B742F8-D5E4-47EA-A1AE-7BFFE35684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710</properties:Words>
  <properties:Characters>3981</properties:Characters>
  <properties:Lines>120</properties:Lines>
  <properties:Paragraphs>36</properties:Paragraphs>
  <properties:TotalTime>340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2018-12-10T11:28:00Z</cp:lastPrinted>
  <dcterms:modified xmlns:xsi="http://www.w3.org/2001/XMLSchema-instance" xsi:type="dcterms:W3CDTF">2019-01-04T12:36:00Z</dcterms:modified>
  <cp:revision>67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