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a71e" w14:paraId="83aa71e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F70193" w:rsidRPr="00F70193">
        <w:t>PLACITUS d.o.o., OIB: 72373825909, M</w:t>
      </w:r>
      <w:r w:rsidR="00F70193">
        <w:t>akarska, Dr. Ante Starčevića 23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47D0D">
        <w:t>2</w:t>
      </w:r>
      <w:r w:rsidR="0092779E">
        <w:t>9</w:t>
      </w:r>
      <w:r w:rsidR="00D47D0D">
        <w:t xml:space="preserve">. 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F70193" w:rsidRPr="00F70193">
        <w:t>PLACITUS d.o.o., OIB: 72373825909, M</w:t>
      </w:r>
      <w:r w:rsidR="00F70193">
        <w:t>akarska, Dr. Ante Starčevića 23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9F49E8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F70193">
        <w:t>302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F70193">
        <w:t>11.530,68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92779E">
        <w:t>29</w:t>
      </w:r>
      <w:r w:rsidR="00D47D0D">
        <w:t>. prosinca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F70193">
      <w:t>506</w:t>
    </w:r>
    <w:r w:rsidR="0092779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34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4960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9F49E8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1E2C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0193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</izvorni_sadrzaj>
    <derivirana_varijabla naziv="DomainObject.Predmet.PrimjedbaSuca_1">Čl. 444. st. 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PLACITUS d.o.o. za turizam i nekretnine, putnička agencija</izvorni_sadrzaj>
    <derivirana_varijabla naziv="DomainObject.Predmet.ProtustrankaFormated_1">  PLACITUS d.o.o. za turizam i nekretnine, putnička agencija</derivirana_varijabla>
  </DomainObject.Predmet.ProtustrankaFormated>
  <DomainObject.Predmet.ProtustrankaFormatedOIB>
    <izvorni_sadrzaj>  PLACITUS d.o.o. za turizam i nekretnine, putnička agencija, OIB 72373825909</izvorni_sadrzaj>
    <derivirana_varijabla naziv="DomainObject.Predmet.ProtustrankaFormatedOIB_1">  PLACITUS d.o.o. za turizam i nekretnine, putnička agencija, OIB 72373825909</derivirana_varijabla>
  </DomainObject.Predmet.ProtustrankaFormatedOIB>
  <DomainObject.Predmet.ProtustrankaFormatedWithAdress>
    <izvorni_sadrzaj> PLACITUS d.o.o. za turizam i nekretnine, putnička agencija, Dr. Ante Starčevića 32, 21300 Makarska</izvorni_sadrzaj>
    <derivirana_varijabla naziv="DomainObject.Predmet.ProtustrankaFormatedWithAdress_1"> PLACITUS d.o.o. za turizam i nekretnine, putnička agencija, Dr. Ante Starčevića 32, 21300 Makarska</derivirana_varijabla>
  </DomainObject.Predmet.ProtustrankaFormatedWithAdress>
  <DomainObject.Predmet.ProtustrankaFormatedWithAdressOIB>
    <izvorni_sadrzaj> PLACITUS d.o.o. za turizam i nekretnine, putnička agencija, OIB 72373825909, Dr. Ante Starčevića 32, 21300 Makarska</izvorni_sadrzaj>
    <derivirana_varijabla naziv="DomainObject.Predmet.ProtustrankaFormatedWithAdressOIB_1"> PLACITUS d.o.o. za turizam i nekretnine, putnička agencija, OIB 72373825909, Dr. Ante Starčevića 32, 21300 Makarska</derivirana_varijabla>
  </DomainObject.Predmet.ProtustrankaFormatedWithAdressOIB>
  <DomainObject.Predmet.ProtustrankaWithAdress>
    <izvorni_sadrzaj>PLACITUS d.o.o. za turizam i nekretnine, putnička agencija Dr. Ante Starčevića 32, 21300 Makarska</izvorni_sadrzaj>
    <derivirana_varijabla naziv="DomainObject.Predmet.ProtustrankaWithAdress_1">PLACITUS d.o.o. za turizam i nekretnine, putnička agencija Dr. Ante Starčevića 32, 21300 Makarska</derivirana_varijabla>
  </DomainObject.Predmet.ProtustrankaWithAdress>
  <DomainObject.Predmet.ProtustrankaWithAdressOIB>
    <izvorni_sadrzaj>PLACITUS d.o.o. za turizam i nekretnine, putnička agencija, OIB 72373825909, Dr. Ante Starčevića 32, 21300 Makarska</izvorni_sadrzaj>
    <derivirana_varijabla naziv="DomainObject.Predmet.ProtustrankaWithAdressOIB_1">PLACITUS d.o.o. za turizam i nekretnine, putnička agencija, OIB 72373825909, Dr. Ante Starčevića 32, 21300 Makarska</derivirana_varijabla>
  </DomainObject.Predmet.ProtustrankaWithAdressOIB>
  <DomainObject.Predmet.ProtustrankaNazivFormated>
    <izvorni_sadrzaj>PLACITUS d.o.o. za turizam i nekretnine, putnička agencija</izvorni_sadrzaj>
    <derivirana_varijabla naziv="DomainObject.Predmet.ProtustrankaNazivFormated_1">PLACITUS d.o.o. za turizam i nekretnine, putnička agencija</derivirana_varijabla>
  </DomainObject.Predmet.ProtustrankaNazivFormated>
  <DomainObject.Predmet.ProtustrankaNazivFormatedOIB>
    <izvorni_sadrzaj>PLACITUS d.o.o. za turizam i nekretnine, putnička agencija, OIB 72373825909</izvorni_sadrzaj>
    <derivirana_varijabla naziv="DomainObject.Predmet.ProtustrankaNazivFormatedOIB_1">PLACITUS d.o.o. za turizam i nekretnine, putnička agencija, OIB 72373825909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11530.68</izvorni_sadrzaj>
    <derivirana_varijabla naziv="DomainObject.Predmet.TrenutnaVrijednost_1">11530.68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PLACITUS d.o.o. za turizam i nekretnine, putnička agencija</item>
    </izvorni_sadrzaj>
    <derivirana_varijabla naziv="DomainObject.Predmet.ProtuStrankaListFormated_1">
      <item>PLACITUS d.o.o. za turizam i nekretnine, putnička agencija</item>
    </derivirana_varijabla>
  </DomainObject.Predmet.ProtuStrankaListFormated>
  <DomainObject.Predmet.ProtuStrankaListFormatedOIB>
    <izvorni_sadrzaj>
      <item>PLACITUS d.o.o. za turizam i nekretnine, putnička agencija, OIB 72373825909</item>
    </izvorni_sadrzaj>
    <derivirana_varijabla naziv="DomainObject.Predmet.ProtuStrankaListFormatedOIB_1">
      <item>PLACITUS d.o.o. za turizam i nekretnine, putnička agencija, OIB 72373825909</item>
    </derivirana_varijabla>
  </DomainObject.Predmet.ProtuStrankaListFormatedOIB>
  <DomainObject.Predmet.ProtuStrankaListFormatedWithAdress>
    <izvorni_sadrzaj>
      <item>PLACITUS d.o.o. za turizam i nekretnine, putnička agencija, Dr. Ante Starčevića 32, 21300 Makarska</item>
    </izvorni_sadrzaj>
    <derivirana_varijabla naziv="DomainObject.Predmet.ProtuStrankaListFormatedWithAdress_1">
      <item>PLACITUS d.o.o. za turizam i nekretnine, putnička agencija, Dr. Ante Starčevića 32, 21300 Makarska</item>
    </derivirana_varijabla>
  </DomainObject.Predmet.ProtuStrankaListFormatedWithAdress>
  <DomainObject.Predmet.ProtuStrankaListFormatedWithAdressOIB>
    <izvorni_sadrzaj>
      <item>PLACITUS d.o.o. za turizam i nekretnine, putnička agencija, OIB 72373825909, Dr. Ante Starčevića 32, 21300 Makarska</item>
    </izvorni_sadrzaj>
    <derivirana_varijabla naziv="DomainObject.Predmet.ProtuStrankaListFormatedWithAdressOIB_1">
      <item>PLACITUS d.o.o. za turizam i nekretnine, putnička agencija, OIB 72373825909, Dr. Ante Starčevića 32, 21300 Makarska</item>
    </derivirana_varijabla>
  </DomainObject.Predmet.ProtuStrankaListFormatedWithAdressOIB>
  <DomainObject.Predmet.ProtuStrankaListNazivFormated>
    <izvorni_sadrzaj>
      <item>PLACITUS d.o.o. za turizam i nekretnine, putnička agencija</item>
    </izvorni_sadrzaj>
    <derivirana_varijabla naziv="DomainObject.Predmet.ProtuStrankaListNazivFormated_1">
      <item>PLACITUS d.o.o. za turizam i nekretnine, putnička agencija</item>
    </derivirana_varijabla>
  </DomainObject.Predmet.ProtuStrankaListNazivFormated>
  <DomainObject.Predmet.ProtuStrankaListNazivFormatedOIB>
    <izvorni_sadrzaj>
      <item>PLACITUS d.o.o. za turizam i nekretnine, putnička agencija, OIB 72373825909</item>
    </izvorni_sadrzaj>
    <derivirana_varijabla naziv="DomainObject.Predmet.ProtuStrankaListNazivFormatedOIB_1">
      <item>PLACITUS d.o.o. za turizam i nekretnine, putnička agencija, OIB 72373825909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PLACITUS d.o.o. za turizam i nekretnine, putnička agencija</izvorni_sadrzaj>
    <derivirana_varijabla naziv="DomainObject.Predmet.ProtustrankaIDrugi_1">PLACITUS d.o.o. za turizam i nekretnine,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PLACITUS d.o.o. za turizam i nekretnine, putnička agencija, OIB 72373825909, Dr. Ante Starčevića 32, 21300 Makarska</izvorni_sadrzaj>
    <derivirana_varijabla naziv="DomainObject.Predmet.ProtustrankaIDrugiAdressOIB_1">PLACITUS d.o.o. za turizam i nekretnine, putnička agencija, OIB 72373825909, Dr.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PLACITUS d.o.o. za turizam i nekretnine, putnička agencija</item>
      <item>FINANCIJSKA AGENCIJA, RC SPLIT</item>
    </izvorni_sadrzaj>
    <derivirana_varijabla naziv="DomainObject.Predmet.SudioniciListNaziv_1">
      <item>PLACITUS d.o.o. za turizam i nekretnine, putnička agencija</item>
      <item>FINANCIJSKA AGENCIJA, RC SPLIT</item>
    </derivirana_varijabla>
  </DomainObject.Predmet.SudioniciListNaziv>
  <DomainObject.Predmet.SudioniciListAdressOIB>
    <izvorni_sadrzaj>
      <item>PLACITUS d.o.o. za turizam i nekretnine, putnička agencija, OIB 72373825909, Dr. Ante Starčevića 32,21300 Makarska</item>
      <item>FINANCIJSKA AGENCIJA, RC SPLIT, OIB 85821130368, Mažuranićevo šetalište 24 b,21000 Split</item>
    </izvorni_sadrzaj>
    <derivirana_varijabla naziv="DomainObject.Predmet.SudioniciListAdressOIB_1">
      <item>PLACITUS d.o.o. za turizam i nekretnine, putnička agencija, OIB 72373825909, Dr. Ante Starčevića 32,21300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72373825909</item>
      <item>, OIB 85821130368</item>
    </izvorni_sadrzaj>
    <derivirana_varijabla naziv="DomainObject.Predmet.SudioniciListNazivOIB_1">
      <item>, OIB 72373825909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D1F62F-5527-43B6-ADE3-410C829D44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1824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2016-12-29T08:02:00Z</dcterms:created>
  <dc:creator>nmarkovic</dc:creator>
  <cp:lastModifiedBy>Ana Golub Gruić</cp:lastModifiedBy>
  <cp:lastPrinted>2016-12-29T08:01:00Z</cp:lastPrinted>
  <dcterms:modified xmlns:xsi="http://www.w3.org/2001/XMLSchema-instance" xsi:type="dcterms:W3CDTF">2016-12-29T08:59:00Z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