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ce8b" w14:paraId="745ce8b" w:rsidRDefault="003105FA" w:rsidP="003105FA" w:rsidR="003105F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05FA" w:rsidP="003105FA" w:rsidR="003105F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105FA" w:rsidP="003105FA" w:rsidR="003105F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105FA" w:rsidP="003105FA" w:rsidR="003105F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105FA" w:rsidP="003105FA" w:rsidR="003105F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105FA" w:rsidP="003105FA" w:rsidR="003105F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105FA" w:rsidP="003105FA" w:rsidR="003105FA" w:rsidRPr="005D578C">
      <w:pPr>
        <w:jc w:val="center"/>
        <w:rPr>
          <w:rFonts w:cs="Times New Roman" w:eastAsia="Times New Roman"/>
          <w:szCs w:val="24"/>
        </w:rPr>
      </w:pPr>
    </w:p>
    <w:p w:rsidRDefault="003105FA" w:rsidP="003105FA" w:rsidR="003105F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105FA" w:rsidP="003105FA" w:rsidR="003105FA" w:rsidRPr="005D578C">
      <w:pPr>
        <w:rPr>
          <w:rFonts w:cs="Times New Roman" w:eastAsia="Times New Roman"/>
          <w:szCs w:val="24"/>
        </w:rPr>
      </w:pPr>
    </w:p>
    <w:p w:rsidRDefault="003105FA" w:rsidP="003105FA" w:rsidR="003105F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 w:rsidR="00C44A2B"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7158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FERENAC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Vodnjan, Antonio Smareglia 47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55305291450, MBS 040206673, </w:t>
      </w:r>
      <w:r w:rsidR="00C44A2B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496365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3105FA" w:rsidP="003105FA" w:rsidR="003105FA" w:rsidRPr="005D578C">
      <w:pPr>
        <w:rPr>
          <w:rFonts w:cs="Times New Roman" w:eastAsia="Times New Roman"/>
          <w:szCs w:val="24"/>
        </w:rPr>
      </w:pPr>
    </w:p>
    <w:p w:rsidRDefault="003105FA" w:rsidP="003105FA" w:rsidR="003105F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105FA" w:rsidP="003105FA" w:rsidR="003105FA" w:rsidRPr="005D578C">
      <w:pPr>
        <w:rPr>
          <w:rFonts w:cs="Times New Roman" w:eastAsia="Times New Roman"/>
          <w:szCs w:val="24"/>
        </w:rPr>
      </w:pPr>
    </w:p>
    <w:p w:rsidRDefault="003105FA" w:rsidP="003105FA" w:rsidR="003105F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FERENAC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Vodnjan, Antonio Smareglia 47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55305291450, MBS 040206673,</w:t>
      </w:r>
      <w:r w:rsidRPr="005D578C">
        <w:rPr>
          <w:rFonts w:cs="Times New Roman" w:eastAsia="Times New Roman"/>
          <w:szCs w:val="24"/>
        </w:rPr>
        <w:t xml:space="preserve"> s danom </w:t>
      </w:r>
      <w:r w:rsidR="00C44A2B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496365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C44A2B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>,</w:t>
      </w:r>
      <w:r w:rsidR="00496365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3105FA" w:rsidP="003105FA" w:rsidR="003105FA" w:rsidRPr="005D578C">
      <w:pPr>
        <w:rPr>
          <w:rFonts w:cs="Times New Roman" w:eastAsia="Times New Roman"/>
          <w:szCs w:val="24"/>
        </w:rPr>
      </w:pPr>
    </w:p>
    <w:p w:rsidRDefault="003105FA" w:rsidP="003105FA" w:rsidR="003105F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3105FA" w:rsidP="003105FA" w:rsidR="003105FA">
      <w:pPr>
        <w:ind w:firstLine="708"/>
        <w:rPr>
          <w:rFonts w:cs="Times New Roman" w:eastAsia="Times New Roman"/>
          <w:szCs w:val="20"/>
        </w:rPr>
      </w:pPr>
    </w:p>
    <w:p w:rsidRDefault="003105FA" w:rsidP="003105FA" w:rsidR="003105F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FERENAC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Vodnjan, Antonio Smareglia 47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55305291450, MBS 040206673.</w:t>
      </w:r>
    </w:p>
    <w:p w:rsidRDefault="003105FA" w:rsidP="003105FA" w:rsidR="003105FA">
      <w:pPr>
        <w:rPr>
          <w:rFonts w:cs="Times New Roman" w:eastAsia="Times New Roman"/>
          <w:szCs w:val="24"/>
        </w:rPr>
      </w:pPr>
    </w:p>
    <w:p w:rsidRDefault="003105FA" w:rsidP="003105FA" w:rsidR="003105F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FERENAC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Vodnjan, Antonio Smareglia 47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55305291450, MBS 040206673.</w:t>
      </w:r>
    </w:p>
    <w:p w:rsidRDefault="003105FA" w:rsidP="003105FA" w:rsidR="003105FA">
      <w:pPr>
        <w:rPr>
          <w:rFonts w:cs="Times New Roman" w:eastAsia="Times New Roman"/>
          <w:szCs w:val="24"/>
        </w:rPr>
      </w:pPr>
    </w:p>
    <w:p w:rsidRDefault="003105FA" w:rsidP="003105FA" w:rsidR="003105FA" w:rsidRPr="005D578C">
      <w:pPr>
        <w:rPr>
          <w:rFonts w:cs="Times New Roman" w:eastAsia="Times New Roman"/>
          <w:szCs w:val="24"/>
        </w:rPr>
      </w:pPr>
    </w:p>
    <w:p w:rsidRDefault="003105FA" w:rsidP="003105FA" w:rsidR="003105F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105FA" w:rsidP="003105FA" w:rsidR="003105FA">
      <w:pPr>
        <w:ind w:firstLine="708"/>
        <w:rPr>
          <w:rFonts w:cs="Times New Roman" w:eastAsia="Times New Roman"/>
          <w:szCs w:val="24"/>
        </w:rPr>
      </w:pPr>
    </w:p>
    <w:p w:rsidRDefault="003105FA" w:rsidP="003105FA" w:rsidR="003105F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FERENAC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Vodnjan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St-279/2015-3 od 18. studenog 2015. pokrenuo skraćeni stečajni postupak nad dužnikom FERENAC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Vodnjan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25.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St-279/2015-4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105FA" w:rsidP="003105FA" w:rsidR="003105F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496365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105FA" w:rsidP="003105FA" w:rsidR="003105FA" w:rsidRPr="005D578C">
      <w:pPr>
        <w:rPr>
          <w:rFonts w:cs="Times New Roman" w:eastAsia="Times New Roman"/>
          <w:szCs w:val="24"/>
        </w:rPr>
      </w:pPr>
    </w:p>
    <w:p w:rsidRDefault="003105FA" w:rsidP="003105FA" w:rsidR="003105F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44A2B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496365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105FA" w:rsidP="003105FA" w:rsidR="003105FA" w:rsidRPr="005D578C">
      <w:pPr>
        <w:jc w:val="center"/>
        <w:rPr>
          <w:rFonts w:cs="Times New Roman" w:eastAsia="Times New Roman"/>
          <w:szCs w:val="24"/>
        </w:rPr>
      </w:pPr>
    </w:p>
    <w:p w:rsidRDefault="003105FA" w:rsidP="00C44A2B" w:rsidR="003105FA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3105FA" w:rsidP="00C44A2B" w:rsidR="003105FA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B74666">
        <w:rPr>
          <w:rFonts w:cs="Times New Roman" w:eastAsia="Times New Roman"/>
          <w:szCs w:val="24"/>
        </w:rPr>
        <w:t>, v. r.</w:t>
      </w:r>
    </w:p>
    <w:p w:rsidRDefault="003105FA" w:rsidP="003105FA" w:rsidR="003105FA">
      <w:pPr>
        <w:jc w:val="left"/>
        <w:rPr>
          <w:rFonts w:cs="Times New Roman" w:eastAsia="Times New Roman"/>
          <w:szCs w:val="24"/>
        </w:rPr>
      </w:pPr>
    </w:p>
    <w:p w:rsidRDefault="00C44A2B" w:rsidP="003105FA" w:rsidR="00C44A2B" w:rsidRPr="005D578C">
      <w:pPr>
        <w:jc w:val="left"/>
        <w:rPr>
          <w:rFonts w:cs="Times New Roman" w:eastAsia="Times New Roman"/>
          <w:szCs w:val="24"/>
        </w:rPr>
      </w:pPr>
    </w:p>
    <w:p w:rsidRDefault="003105FA" w:rsidP="003105FA" w:rsidR="003105F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105FA" w:rsidP="003105FA" w:rsidR="003105FA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3105FA" w:rsidP="003105FA" w:rsidR="003105F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105FA" w:rsidP="003105FA" w:rsidR="003105FA">
      <w:pPr>
        <w:rPr>
          <w:rFonts w:cs="Times New Roman" w:eastAsia="Times New Roman"/>
          <w:szCs w:val="24"/>
        </w:rPr>
      </w:pPr>
    </w:p>
    <w:p w:rsidRDefault="003105FA" w:rsidP="003105FA" w:rsidR="003105FA" w:rsidRPr="005D578C">
      <w:pPr>
        <w:rPr>
          <w:rFonts w:cs="Times New Roman" w:eastAsia="Times New Roman"/>
          <w:szCs w:val="24"/>
        </w:rPr>
      </w:pPr>
    </w:p>
    <w:p w:rsidRDefault="003105FA" w:rsidP="003105FA" w:rsidR="003105F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105FA" w:rsidP="003105FA" w:rsidR="003105F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105FA" w:rsidP="003105FA" w:rsidR="003105F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FERENAC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Vodnjan, Antonio Smareglia 47,</w:t>
      </w:r>
    </w:p>
    <w:p w:rsidRDefault="003105FA" w:rsidP="003105FA" w:rsidR="003105F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</w:t>
      </w:r>
      <w:r w:rsidR="00C44A2B">
        <w:rPr>
          <w:rFonts w:cs="Times New Roman" w:eastAsia="Times New Roman"/>
          <w:szCs w:val="24"/>
        </w:rPr>
        <w:t xml:space="preserve">vlaštena za zastupanje dužnika – </w:t>
      </w:r>
      <w:r>
        <w:rPr>
          <w:rFonts w:cs="Times New Roman" w:eastAsia="Times New Roman"/>
          <w:szCs w:val="24"/>
        </w:rPr>
        <w:t>Zoran Ferenac, Vodnjan, Ul. Antonia Smareglia 47</w:t>
      </w:r>
      <w:r w:rsidR="00C44A2B">
        <w:rPr>
          <w:rFonts w:cs="Times New Roman" w:eastAsia="Times New Roman"/>
          <w:szCs w:val="24"/>
        </w:rPr>
        <w:t>,</w:t>
      </w:r>
    </w:p>
    <w:p w:rsidRDefault="003105FA" w:rsidP="00752ADC" w:rsidR="00752AD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752ADC">
        <w:rPr>
          <w:rFonts w:cs="Times New Roman" w:eastAsia="Times New Roman"/>
          <w:szCs w:val="20"/>
        </w:rPr>
        <w:t>Pula – Pola, Pula, Carrarina 5,</w:t>
      </w:r>
    </w:p>
    <w:p w:rsidRDefault="003105FA" w:rsidP="003105FA" w:rsidR="003105F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105FA" w:rsidP="003105FA" w:rsidR="003105F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Damir Debeljuh, Pula, Laginjina 6</w:t>
      </w:r>
      <w:r>
        <w:rPr>
          <w:rFonts w:cs="Times New Roman" w:eastAsia="Times New Roman"/>
          <w:szCs w:val="24"/>
        </w:rPr>
        <w:t>,</w:t>
      </w:r>
    </w:p>
    <w:p w:rsidRDefault="003105FA" w:rsidP="003105FA" w:rsidR="003105F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105FA" w:rsidP="003105FA" w:rsidR="003105F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105FA" w:rsidP="003105FA" w:rsidR="003105F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105FA" w:rsidP="003105FA" w:rsidR="003105FA" w:rsidRPr="00EB7ECC"/>
    <w:p w:rsidRDefault="003105FA" w:rsidP="003105FA" w:rsidR="003105FA">
      <w:pPr>
        <w:jc w:val="left"/>
        <w:rPr>
          <w:rFonts w:cs="Times New Roman" w:eastAsia="Times New Roman"/>
          <w:szCs w:val="24"/>
        </w:rPr>
      </w:pPr>
    </w:p>
    <w:p w:rsidRDefault="003105FA" w:rsidP="003105FA" w:rsidR="003105FA"/>
    <w:p w:rsidRDefault="003105FA" w:rsidP="003105FA" w:rsidR="003105FA"/>
    <w:p w:rsidRDefault="003105FA" w:rsidP="003105FA" w:rsidR="003105FA"/>
    <w:sectPr w:rsidSect="00A074C3" w:rsidR="003105F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7D4E" w:rsidP="005C7D4E" w:rsidR="005C7D4E">
      <w:r>
        <w:separator/>
      </w:r>
    </w:p>
  </w:endnote>
  <w:endnote w:id="0" w:type="continuationSeparator">
    <w:p w:rsidRDefault="005C7D4E" w:rsidP="005C7D4E" w:rsidR="005C7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7D4E" w:rsidP="005C7D4E" w:rsidR="005C7D4E">
      <w:r>
        <w:separator/>
      </w:r>
    </w:p>
  </w:footnote>
  <w:footnote w:id="0" w:type="continuationSeparator">
    <w:p w:rsidRDefault="005C7D4E" w:rsidP="005C7D4E" w:rsidR="005C7D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7D4E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42C4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St-279/2015-5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7D4E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St-279/2015-5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29C"/>
    <w:rsid w:val="003105FA"/>
    <w:rsid w:val="00496365"/>
    <w:rsid w:val="005C7D4E"/>
    <w:rsid w:val="006A144F"/>
    <w:rsid w:val="00742C46"/>
    <w:rsid w:val="00752ADC"/>
    <w:rsid w:val="00B74666"/>
    <w:rsid w:val="00C13AD5"/>
    <w:rsid w:val="00C44A2B"/>
    <w:rsid w:val="00EC4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7D4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C7D4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C7D4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C7D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7D4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7D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C7D4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2C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C4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42C4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42C4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42C4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7D4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C7D4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C7D4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C7D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7D4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7D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C7D4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2C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C4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42C4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42C4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42C4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St-279/2015-5</izvorni_sadrzaj>
    <derivirana_varijabla naziv="DomainObject.Oznaka_1">St-279/2015-5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St-279/2015</izvorni_sadrzaj>
    <derivirana_varijabla naziv="DomainObject.Predmet.OznakaBroj_1">St-279/2015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FERENAC d.o.o. VODNJAN</izvorni_sadrzaj>
    <derivirana_varijabla naziv="DomainObject.Predmet.ProtustrankaFormated_1">  FERENAC d.o.o. VODNJAN</derivirana_varijabla>
  </DomainObject.Predmet.ProtustrankaFormated>
  <DomainObject.Predmet.ProtustrankaFormatedOIB>
    <izvorni_sadrzaj>  FERENAC d.o.o. VODNJAN, OIB 55305291450</izvorni_sadrzaj>
    <derivirana_varijabla naziv="DomainObject.Predmet.ProtustrankaFormatedOIB_1">  FERENAC d.o.o. VODNJAN, OIB 55305291450</derivirana_varijabla>
  </DomainObject.Predmet.ProtustrankaFormatedOIB>
  <DomainObject.Predmet.ProtustrankaFormatedWithAdress>
    <izvorni_sadrzaj> FERENAC d.o.o. VODNJAN, Antonio Smareglia 47, 52100 Vodnjan</izvorni_sadrzaj>
    <derivirana_varijabla naziv="DomainObject.Predmet.ProtustrankaFormatedWithAdress_1"> FERENAC d.o.o. VODNJAN, Antonio Smareglia 47, 52100 Vodnjan</derivirana_varijabla>
  </DomainObject.Predmet.ProtustrankaFormatedWithAdress>
  <DomainObject.Predmet.ProtustrankaFormatedWithAdressOIB>
    <izvorni_sadrzaj> FERENAC d.o.o. VODNJAN, OIB 55305291450, Antonio Smareglia 47, 52100 Vodnjan</izvorni_sadrzaj>
    <derivirana_varijabla naziv="DomainObject.Predmet.ProtustrankaFormatedWithAdressOIB_1"> FERENAC d.o.o. VODNJAN, OIB 55305291450, Antonio Smareglia 47, 52100 Vodnjan</derivirana_varijabla>
  </DomainObject.Predmet.ProtustrankaFormatedWithAdressOIB>
  <DomainObject.Predmet.ProtustrankaWithAdress>
    <izvorni_sadrzaj>FERENAC d.o.o. VODNJAN Antonio Smareglia 47, 52100 Vodnjan</izvorni_sadrzaj>
    <derivirana_varijabla naziv="DomainObject.Predmet.ProtustrankaWithAdress_1">FERENAC d.o.o. VODNJAN Antonio Smareglia 47, 52100 Vodnjan</derivirana_varijabla>
  </DomainObject.Predmet.ProtustrankaWithAdress>
  <DomainObject.Predmet.ProtustrankaWithAdressOIB>
    <izvorni_sadrzaj>FERENAC d.o.o. VODNJAN, OIB 55305291450, Antonio Smareglia 47, 52100 Vodnjan</izvorni_sadrzaj>
    <derivirana_varijabla naziv="DomainObject.Predmet.ProtustrankaWithAdressOIB_1">FERENAC d.o.o. VODNJAN, OIB 55305291450, Antonio Smareglia 47, 52100 Vodnjan</derivirana_varijabla>
  </DomainObject.Predmet.ProtustrankaWithAdressOIB>
  <DomainObject.Predmet.ProtustrankaNazivFormated>
    <izvorni_sadrzaj>FERENAC d.o.o. VODNJAN</izvorni_sadrzaj>
    <derivirana_varijabla naziv="DomainObject.Predmet.ProtustrankaNazivFormated_1">FERENAC d.o.o. VODNJAN</derivirana_varijabla>
  </DomainObject.Predmet.ProtustrankaNazivFormated>
  <DomainObject.Predmet.ProtustrankaNazivFormatedOIB>
    <izvorni_sadrzaj>FERENAC d.o.o. VODNJAN, OIB 55305291450</izvorni_sadrzaj>
    <derivirana_varijabla naziv="DomainObject.Predmet.ProtustrankaNazivFormatedOIB_1">FERENAC d.o.o. VODNJAN, OIB 55305291450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6602774.21</izvorni_sadrzaj>
    <derivirana_varijabla naziv="DomainObject.Predmet.TrenutnaVrijednost_1">6602774.21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FERENAC d.o.o. VODNJAN</item>
    </izvorni_sadrzaj>
    <derivirana_varijabla naziv="DomainObject.Predmet.ProtuStrankaListFormated_1">
      <item>FERENAC d.o.o. VODNJAN</item>
    </derivirana_varijabla>
  </DomainObject.Predmet.ProtuStrankaListFormated>
  <DomainObject.Predmet.ProtuStrankaListFormatedOIB>
    <izvorni_sadrzaj>
      <item>FERENAC d.o.o. VODNJAN, OIB 55305291450</item>
    </izvorni_sadrzaj>
    <derivirana_varijabla naziv="DomainObject.Predmet.ProtuStrankaListFormatedOIB_1">
      <item>FERENAC d.o.o. VODNJAN, OIB 55305291450</item>
    </derivirana_varijabla>
  </DomainObject.Predmet.ProtuStrankaListFormatedOIB>
  <DomainObject.Predmet.ProtuStrankaListFormatedWithAdress>
    <izvorni_sadrzaj>
      <item>FERENAC d.o.o. VODNJAN, Antonio Smareglia 47, 52100 Vodnjan</item>
    </izvorni_sadrzaj>
    <derivirana_varijabla naziv="DomainObject.Predmet.ProtuStrankaListFormatedWithAdress_1">
      <item>FERENAC d.o.o. VODNJAN, Antonio Smareglia 47, 52100 Vodnjan</item>
    </derivirana_varijabla>
  </DomainObject.Predmet.ProtuStrankaListFormatedWithAdress>
  <DomainObject.Predmet.ProtuStrankaListFormatedWithAdressOIB>
    <izvorni_sadrzaj>
      <item>FERENAC d.o.o. VODNJAN, OIB 55305291450, Antonio Smareglia 47, 52100 Vodnjan</item>
    </izvorni_sadrzaj>
    <derivirana_varijabla naziv="DomainObject.Predmet.ProtuStrankaListFormatedWithAdressOIB_1">
      <item>FERENAC d.o.o. VODNJAN, OIB 55305291450, Antonio Smareglia 47, 52100 Vodnjan</item>
    </derivirana_varijabla>
  </DomainObject.Predmet.ProtuStrankaListFormatedWithAdressOIB>
  <DomainObject.Predmet.ProtuStrankaListNazivFormated>
    <izvorni_sadrzaj>
      <item>FERENAC d.o.o. VODNJAN</item>
    </izvorni_sadrzaj>
    <derivirana_varijabla naziv="DomainObject.Predmet.ProtuStrankaListNazivFormated_1">
      <item>FERENAC d.o.o. VODNJAN</item>
    </derivirana_varijabla>
  </DomainObject.Predmet.ProtuStrankaListNazivFormated>
  <DomainObject.Predmet.ProtuStrankaListNazivFormatedOIB>
    <izvorni_sadrzaj>
      <item>FERENAC d.o.o. VODNJAN, OIB 55305291450</item>
    </izvorni_sadrzaj>
    <derivirana_varijabla naziv="DomainObject.Predmet.ProtuStrankaListNazivFormatedOIB_1">
      <item>FERENAC d.o.o. VODNJAN, OIB 55305291450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St-279/2015-5</izvorni_sadrzaj>
    <derivirana_varijabla naziv="DomainObject.PoslovniBrojDokumenta_1">St-279/2015-5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FERENAC d.o.o. VODNJAN</izvorni_sadrzaj>
    <derivirana_varijabla naziv="DomainObject.Predmet.ProtustrankaIDrugi_1">FERENAC d.o.o. VODNJAN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FERENAC d.o.o. VODNJAN, OIB 55305291450, Antonio Smareglia 47, 52100 Vodnjan</izvorni_sadrzaj>
    <derivirana_varijabla naziv="DomainObject.Predmet.ProtustrankaIDrugiAdressOIB_1">FERENAC d.o.o. VODNJAN, OIB 55305291450, Antonio Smareglia 47,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FERENAC d.o.o. VODNJAN</item>
    </izvorni_sadrzaj>
    <derivirana_varijabla naziv="DomainObject.Predmet.SudioniciListNaziv_1">
      <item>FINANCIJSKA AGENCIJA, RC RIJEKA, PODRUŽNICA PULA, PULA</item>
      <item>FERENAC d.o.o. VODNJAN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FERENAC d.o.o. VODNJAN, OIB 55305291450, Antonio Smareglia 47,52100 Vodnjan</item>
    </izvorni_sadrzaj>
    <derivirana_varijabla naziv="DomainObject.Predmet.SudioniciListAdressOIB_1">
      <item>FINANCIJSKA AGENCIJA, RC RIJEKA, PODRUŽNICA PULA, PULA, OIB 85821130368, Ulica grada Vukovara 70,Zagreb</item>
      <item>FERENAC d.o.o. VODNJAN, OIB 55305291450, Antonio Smareglia 47,52100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55305291450</item>
    </izvorni_sadrzaj>
    <derivirana_varijabla naziv="DomainObject.Predmet.SudioniciListNazivOIB_1">
      <item>, OIB 85821130368</item>
      <item>, OIB 55305291450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605</properties:Words>
  <properties:Characters>3263</properties:Characters>
  <properties:Lines>83</properties:Lines>
  <properties:Paragraphs>30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2016-01-22T12:32:00Z</dcterms:created>
  <dc:creator>Mihaela Kaligari</dc:creator>
  <dc:description/>
  <cp:keywords/>
  <cp:lastModifiedBy>Jasmina Matika</cp:lastModifiedBy>
  <cp:lastPrinted>2016-02-02T09:24:00Z</cp:lastPrinted>
  <dcterms:modified xmlns:xsi="http://www.w3.org/2001/XMLSchema-instance" xsi:type="dcterms:W3CDTF">2016-02-02T14:14:00Z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St-279/2015-5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