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dd16" w14:paraId="a84dd1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0720FA">
        <w:rPr>
          <w:b/>
        </w:rPr>
        <w:t>50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0720FA">
        <w:rPr>
          <w:lang w:val="hr-HR"/>
        </w:rPr>
        <w:t xml:space="preserve"> </w:t>
      </w:r>
      <w:r w:rsidR="000720FA" w:rsidRPr="000720FA">
        <w:rPr>
          <w:lang w:val="hr-HR"/>
        </w:rPr>
        <w:t>QUARTUS SIDERA</w:t>
      </w:r>
      <w:r w:rsidR="000720FA">
        <w:rPr>
          <w:lang w:val="hr-HR"/>
        </w:rPr>
        <w:t xml:space="preserve"> </w:t>
      </w:r>
      <w:r w:rsidR="000720FA" w:rsidRPr="000720FA">
        <w:rPr>
          <w:lang w:val="hr-HR"/>
        </w:rPr>
        <w:t>d.o.o. za proizvodnju električne i toplinske energije</w:t>
      </w:r>
      <w:r w:rsidR="001538E7">
        <w:rPr>
          <w:lang w:val="hr-HR"/>
        </w:rPr>
        <w:t>,</w:t>
      </w:r>
      <w:r w:rsidR="000720FA">
        <w:rPr>
          <w:lang w:val="hr-HR"/>
        </w:rPr>
        <w:t xml:space="preserve">OIB: </w:t>
      </w:r>
      <w:r w:rsidR="000720FA" w:rsidRPr="000720FA">
        <w:rPr>
          <w:lang w:val="hr-HR"/>
        </w:rPr>
        <w:t>22026925246</w:t>
      </w:r>
      <w:r w:rsidR="000720FA">
        <w:rPr>
          <w:lang w:val="hr-HR"/>
        </w:rPr>
        <w:t>, Split, Velebitska 20.,</w:t>
      </w:r>
      <w:r w:rsidR="001538E7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1</w:t>
      </w:r>
      <w:r w:rsidR="000720FA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720FA">
        <w:rPr>
          <w:lang w:val="hr-HR"/>
        </w:rPr>
        <w:t xml:space="preserve"> </w:t>
      </w:r>
      <w:r w:rsidR="000720FA" w:rsidRPr="000720FA">
        <w:rPr>
          <w:lang w:val="hr-HR"/>
        </w:rPr>
        <w:t>QUARTUS SIDERA</w:t>
      </w:r>
      <w:r w:rsidR="000720FA">
        <w:rPr>
          <w:lang w:val="hr-HR"/>
        </w:rPr>
        <w:t xml:space="preserve"> </w:t>
      </w:r>
      <w:r w:rsidR="000720FA" w:rsidRPr="000720FA">
        <w:rPr>
          <w:lang w:val="hr-HR"/>
        </w:rPr>
        <w:t>d.o.o. za proizvodnju električne i toplinske energije</w:t>
      </w:r>
      <w:r w:rsidR="000720FA">
        <w:rPr>
          <w:lang w:val="hr-HR"/>
        </w:rPr>
        <w:t xml:space="preserve"> ,OIB: </w:t>
      </w:r>
      <w:r w:rsidR="000720FA" w:rsidRPr="000720FA">
        <w:rPr>
          <w:lang w:val="hr-HR"/>
        </w:rPr>
        <w:t>22026925246</w:t>
      </w:r>
      <w:r w:rsidR="000720FA">
        <w:rPr>
          <w:lang w:val="hr-HR"/>
        </w:rPr>
        <w:t>, Split, Velebitska 20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0720FA">
        <w:rPr>
          <w:rFonts w:eastAsia="Calibri"/>
        </w:rPr>
        <w:t>273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0720FA">
        <w:rPr>
          <w:rFonts w:eastAsia="Calibri"/>
        </w:rPr>
        <w:t>41.954,91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</w:t>
      </w:r>
      <w:r w:rsidR="000720FA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6F3E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St-250/2016-4</izvorni_sadrzaj>
    <derivirana_varijabla naziv="DomainObject.Oznaka_1">St-250/2016-4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 st. 1. SZ</izvorni_sadrzaj>
    <derivirana_varijabla naziv="DomainObject.Predmet.PrimjedbaSuca_1">Čl.444.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SIDERA  d.o.o. za proizvodnju električne i toplinske energije</izvorni_sadrzaj>
    <derivirana_varijabla naziv="DomainObject.Predmet.ProtustrankaFormated_1">  QUARTUS SIDERA  d.o.o. za proizvodnju električne i toplinske energije</derivirana_varijabla>
  </DomainObject.Predmet.ProtustrankaFormated>
  <DomainObject.Predmet.ProtustrankaFormatedOIB>
    <izvorni_sadrzaj>  QUARTUS SIDERA  d.o.o. za proizvodnju električne i toplinske energije, OIB 22026925246</izvorni_sadrzaj>
    <derivirana_varijabla naziv="DomainObject.Predmet.ProtustrankaFormatedOIB_1">  QUARTUS SIDERA  d.o.o. za proizvodnju električne i toplinske energije, OIB 22026925246</derivirana_varijabla>
  </DomainObject.Predmet.ProtustrankaFormatedOIB>
  <DomainObject.Predmet.ProtustrankaFormatedWithAdress>
    <izvorni_sadrzaj> QUARTUS SIDERA  d.o.o. za proizvodnju električne i toplinske energije, Velebitska 20, 21000 Split</izvorni_sadrzaj>
    <derivirana_varijabla naziv="DomainObject.Predmet.ProtustrankaFormatedWithAdress_1"> QUARTUS SIDERA  d.o.o. za proizvodnju električne i toplinske energije, Velebitska 20, 21000 Split</derivirana_varijabla>
  </DomainObject.Predmet.ProtustrankaFormatedWithAdress>
  <DomainObject.Predmet.ProtustrankaFormatedWithAdressOIB>
    <izvorni_sadrzaj> QUARTUS SIDERA  d.o.o. za proizvodnju električne i toplinske energije, OIB 22026925246, Velebitska 20, 21000 Split</izvorni_sadrzaj>
    <derivirana_varijabla naziv="DomainObject.Predmet.ProtustrankaFormatedWithAdressOIB_1"> QUARTUS SIDERA  d.o.o. za proizvodnju električne i toplinske energije, OIB 22026925246, Velebitska 20, 21000 Split</derivirana_varijabla>
  </DomainObject.Predmet.ProtustrankaFormatedWithAdressOIB>
  <DomainObject.Predmet.ProtustrankaWithAdress>
    <izvorni_sadrzaj>QUARTUS SIDERA  d.o.o. za proizvodnju električne i toplinske energije Velebitska 20, 21000 Split</izvorni_sadrzaj>
    <derivirana_varijabla naziv="DomainObject.Predmet.ProtustrankaWithAdress_1">QUARTUS SIDERA  d.o.o. za proizvodnju električne i toplinske energije Velebitska 20, 21000 Split</derivirana_varijabla>
  </DomainObject.Predmet.ProtustrankaWithAdress>
  <DomainObject.Predmet.ProtustrankaWithAdressOIB>
    <izvorni_sadrzaj>QUARTUS SIDERA  d.o.o. za proizvodnju električne i toplinske energije, OIB 22026925246, Velebitska 20, 21000 Split</izvorni_sadrzaj>
    <derivirana_varijabla naziv="DomainObject.Predmet.ProtustrankaWithAdressOIB_1">QUARTUS SIDERA  d.o.o. za proizvodnju električne i toplinske energije, OIB 22026925246, Velebitska 20, 21000 Split</derivirana_varijabla>
  </DomainObject.Predmet.ProtustrankaWithAdressOIB>
  <DomainObject.Predmet.ProtustrankaNazivFormated>
    <izvorni_sadrzaj>QUARTUS SIDERA  d.o.o. za proizvodnju električne i toplinske energije</izvorni_sadrzaj>
    <derivirana_varijabla naziv="DomainObject.Predmet.ProtustrankaNazivFormated_1">QUARTUS SIDERA  d.o.o. za proizvodnju električne i toplinske energije</derivirana_varijabla>
  </DomainObject.Predmet.ProtustrankaNazivFormated>
  <DomainObject.Predmet.ProtustrankaNazivFormatedOIB>
    <izvorni_sadrzaj>QUARTUS SIDERA  d.o.o. za proizvodnju električne i toplinske energije, OIB 22026925246</izvorni_sadrzaj>
    <derivirana_varijabla naziv="DomainObject.Predmet.ProtustrankaNazivFormatedOIB_1">QUARTUS SIDERA  d.o.o. za proizvodnju električne i toplinske energije, OIB 22026925246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41954.91</izvorni_sadrzaj>
    <derivirana_varijabla naziv="DomainObject.Predmet.TrenutnaVrijednost_1">41954.91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QUARTUS SIDERA  d.o.o. za proizvodnju električne i toplinske energije</item>
    </izvorni_sadrzaj>
    <derivirana_varijabla naziv="DomainObject.Predmet.ProtuStrankaListFormated_1">
      <item>QUARTUS SIDERA  d.o.o. za proizvodnju električne i toplinske energije</item>
    </derivirana_varijabla>
  </DomainObject.Predmet.ProtuStrankaListFormated>
  <DomainObject.Predmet.ProtuStrankaListFormatedOIB>
    <izvorni_sadrzaj>
      <item>QUARTUS SIDERA  d.o.o. za proizvodnju električne i toplinske energije, OIB 22026925246</item>
    </izvorni_sadrzaj>
    <derivirana_varijabla naziv="DomainObject.Predmet.ProtuStrankaListFormatedOIB_1">
      <item>QUARTUS SIDERA  d.o.o. za proizvodnju električne i toplinske energije, OIB 22026925246</item>
    </derivirana_varijabla>
  </DomainObject.Predmet.ProtuStrankaListFormatedOIB>
  <DomainObject.Predmet.ProtuStrankaListFormatedWithAdress>
    <izvorni_sadrzaj>
      <item>QUARTUS SIDERA  d.o.o. za proizvodnju električne i toplinske energije, Velebitska 20, 21000 Split</item>
    </izvorni_sadrzaj>
    <derivirana_varijabla naziv="DomainObject.Predmet.ProtuStrankaListFormatedWithAdress_1">
      <item>QUARTUS SIDERA  d.o.o. za proizvodnju električne i toplinske energije, Velebitska 20, 21000 Split</item>
    </derivirana_varijabla>
  </DomainObject.Predmet.ProtuStrankaListFormatedWithAdress>
  <DomainObject.Predmet.ProtuStrankaListFormatedWithAdressOIB>
    <izvorni_sadrzaj>
      <item>QUARTUS SIDERA  d.o.o. za proizvodnju električne i toplinske energije, OIB 22026925246, Velebitska 20, 21000 Split</item>
    </izvorni_sadrzaj>
    <derivirana_varijabla naziv="DomainObject.Predmet.ProtuStrankaListFormatedWithAdressOIB_1">
      <item>QUARTUS SIDERA  d.o.o. za proizvodnju električne i toplinske energije, OIB 22026925246, Velebitska 20, 21000 Split</item>
    </derivirana_varijabla>
  </DomainObject.Predmet.ProtuStrankaListFormatedWithAdressOIB>
  <DomainObject.Predmet.ProtuStrankaListNazivFormated>
    <izvorni_sadrzaj>
      <item>QUARTUS SIDERA  d.o.o. za proizvodnju električne i toplinske energije</item>
    </izvorni_sadrzaj>
    <derivirana_varijabla naziv="DomainObject.Predmet.ProtuStrankaListNazivFormated_1">
      <item>QUARTUS SIDERA  d.o.o. za proizvodnju električne i toplinske energije</item>
    </derivirana_varijabla>
  </DomainObject.Predmet.ProtuStrankaListNazivFormated>
  <DomainObject.Predmet.ProtuStrankaListNazivFormatedOIB>
    <izvorni_sadrzaj>
      <item>QUARTUS SIDERA  d.o.o. za proizvodnju električne i toplinske energije, OIB 22026925246</item>
    </izvorni_sadrzaj>
    <derivirana_varijabla naziv="DomainObject.Predmet.ProtuStrankaListNazivFormatedOIB_1">
      <item>QUARTUS SIDERA  d.o.o. za proizvodnju električne i toplinske energije, OIB 22026925246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St-250/2016-4</izvorni_sadrzaj>
    <derivirana_varijabla naziv="DomainObject.PoslovniBrojDokumenta_1">St-250/2016-4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QUARTUS SIDERA  d.o.o. za proizvodnju električne i toplinske energije</izvorni_sadrzaj>
    <derivirana_varijabla naziv="DomainObject.Predmet.ProtustrankaIDrugi_1">QUARTUS SIDERA  d.o.o. za proizvodnju električne i toplinske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QUARTUS SIDERA  d.o.o. za proizvodnju električne i toplinske energije, OIB 22026925246, Velebitska 20, 21000 Split</izvorni_sadrzaj>
    <derivirana_varijabla naziv="DomainObject.Predmet.ProtustrankaIDrugiAdressOIB_1">QUARTUS SIDERA  d.o.o. za proizvodnju električne i toplinske energije, OIB 22026925246, Velebitska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SIDERA  d.o.o. za proizvodnju električne i toplinske energije</item>
      <item>FINANCIJSKA AGENCIJA, RC SPLIT</item>
    </izvorni_sadrzaj>
    <derivirana_varijabla naziv="DomainObject.Predmet.SudioniciListNaziv_1">
      <item>QUARTUS SIDERA  d.o.o. za proizvodnju električne i toplinske energije</item>
      <item>FINANCIJSKA AGENCIJA, RC SPLIT</item>
    </derivirana_varijabla>
  </DomainObject.Predmet.SudioniciListNaziv>
  <DomainObject.Predmet.SudioniciListAdressOIB>
    <izvorni_sadrzaj>
      <item>QUARTUS SIDERA  d.o.o. za proizvodnju električne i toplinske energije, OIB 22026925246, Velebitska 20,21000 Split</item>
      <item>FINANCIJSKA AGENCIJA, RC SPLIT, OIB 85821130368, Mažuranićevo šetalište 24 b,21000 Split</item>
    </izvorni_sadrzaj>
    <derivirana_varijabla naziv="DomainObject.Predmet.SudioniciListAdressOIB_1">
      <item>QUARTUS SIDERA  d.o.o. za proizvodnju električne i toplinske energije, OIB 22026925246, Velebitska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22026925246</item>
      <item>, OIB 85821130368</item>
    </izvorni_sadrzaj>
    <derivirana_varijabla naziv="DomainObject.Predmet.SudioniciListNazivOIB_1">
      <item>, OIB 22026925246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1930</properties:Characters>
  <properties:Lines>48</properties:Lines>
  <properties:Paragraphs>16</properties:Paragraphs>
  <properties:TotalTime>305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2016-10-14T10:14:00Z</cp:lastPrinted>
  <dcterms:modified xmlns:xsi="http://www.w3.org/2001/XMLSchema-instance" xsi:type="dcterms:W3CDTF">2016-10-14T10:15:00Z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