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e398" w14:paraId="3e7e398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3D79F3">
        <w:t>602</w:t>
      </w:r>
      <w:r w:rsidR="00CD4711" w:rsidRPr="005207B1">
        <w:t>/</w:t>
      </w:r>
      <w:r w:rsidRPr="005207B1">
        <w:t>1</w:t>
      </w:r>
      <w:r w:rsidR="002D6253">
        <w:t>6</w:t>
      </w:r>
      <w:r w:rsidR="0055467A" w:rsidRPr="005207B1">
        <w:t>-</w:t>
      </w:r>
      <w:r w:rsidR="003D79F3">
        <w:t>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15662C" w:rsidRPr="0015662C"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</w:t>
      </w:r>
      <w:r w:rsidR="003D79F3" w:rsidRPr="003D79F3">
        <w:t>POLJOPRIVREDNA ZADRUGA PEROŠ za proizvodnju, trgovinu i usluge, OIB: 66779853795 sa sjedištem u Dravska 19, 48331 Gola</w:t>
      </w:r>
      <w:r w:rsidR="001D4C37">
        <w:t>,</w:t>
      </w:r>
      <w:r>
        <w:t xml:space="preserve"> </w:t>
      </w:r>
      <w:r w:rsidRPr="005207B1">
        <w:t xml:space="preserve">dana </w:t>
      </w:r>
      <w:r w:rsidR="00CC1966">
        <w:t>21</w:t>
      </w:r>
      <w:r w:rsidR="005207B1" w:rsidRPr="005207B1">
        <w:t xml:space="preserve">. </w:t>
      </w:r>
      <w:r w:rsidR="0015662C">
        <w:t>srpnja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C1966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5207B1" w:rsidRPr="005207B1">
        <w:rPr>
          <w:b/>
          <w:u w:val="single"/>
        </w:rPr>
        <w:t xml:space="preserve">. </w:t>
      </w:r>
      <w:r w:rsidR="00D00D45">
        <w:rPr>
          <w:b/>
          <w:u w:val="single"/>
        </w:rPr>
        <w:t>rujna</w:t>
      </w:r>
      <w:r w:rsidR="001D4C37">
        <w:rPr>
          <w:b/>
          <w:u w:val="single"/>
        </w:rPr>
        <w:t xml:space="preserve"> 2016. u </w:t>
      </w:r>
      <w:r>
        <w:rPr>
          <w:b/>
          <w:u w:val="single"/>
        </w:rPr>
        <w:t>12</w:t>
      </w:r>
      <w:r w:rsidR="008A6F1B">
        <w:rPr>
          <w:b/>
          <w:u w:val="single"/>
        </w:rPr>
        <w:t>,</w:t>
      </w:r>
      <w:r w:rsidR="003D79F3">
        <w:rPr>
          <w:b/>
          <w:u w:val="single"/>
        </w:rPr>
        <w:t>50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15662C" w:rsidP="0015662C" w:rsidR="0015662C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15662C" w:rsidP="0015662C" w:rsidR="0015662C">
      <w:pPr>
        <w:spacing w:lineRule="auto" w:line="240" w:after="0"/>
        <w:jc w:val="both"/>
      </w:pPr>
      <w:r>
        <w:t xml:space="preserve">- direktor dužnika </w:t>
      </w:r>
      <w:r w:rsidR="003D79F3" w:rsidRPr="003D79F3">
        <w:t>Tihomir Peroš, Gola, Dravska 19</w:t>
      </w:r>
    </w:p>
    <w:p w:rsidRDefault="0015662C" w:rsidP="0015662C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15662C" w:rsidP="0015662C" w:rsidR="0015662C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CC1966">
        <w:t>dan 1</w:t>
      </w:r>
      <w:r w:rsidR="003D79F3">
        <w:t>9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</w:t>
      </w:r>
      <w:r w:rsidR="00801929">
        <w:t>,</w:t>
      </w:r>
      <w:r w:rsidR="00CC1966">
        <w:t xml:space="preserve"> </w:t>
      </w:r>
      <w:r w:rsidR="00DC0A4C" w:rsidRPr="00DC0A4C">
        <w:t>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CC1966">
        <w:t>21</w:t>
      </w:r>
      <w:r w:rsidR="00066C4E" w:rsidRPr="005207B1">
        <w:t xml:space="preserve">. </w:t>
      </w:r>
      <w:r w:rsidR="008A6F1B">
        <w:t>srpnja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 w:rsidR="008A6F1B">
        <w:t>SUTKINJA</w:t>
      </w:r>
    </w:p>
    <w:p w:rsidRDefault="00804BB0" w:rsidP="00D1510A" w:rsidR="00D1510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CC1966" w:rsidP="00D1510A" w:rsidR="00CC1966">
      <w:pPr>
        <w:spacing w:lineRule="auto" w:line="240" w:after="0"/>
        <w:jc w:val="both"/>
      </w:pPr>
      <w:r>
        <w:t xml:space="preserve"> </w:t>
      </w:r>
    </w:p>
    <w:p w:rsidRDefault="00DC0A4C" w:rsidP="00CC1966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CC1966" w:rsidP="00804BB0" w:rsidR="00CC1966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15662C" w:rsidP="0015662C" w:rsidR="0015662C">
      <w:pPr>
        <w:spacing w:lineRule="auto" w:line="240" w:after="0"/>
        <w:jc w:val="both"/>
      </w:pPr>
      <w:r>
        <w:t xml:space="preserve">- dužnik </w:t>
      </w:r>
      <w:r w:rsidR="003D79F3" w:rsidRPr="003D79F3">
        <w:t>POLJOPRIVREDNA ZADRUGA PEROŠ za proizvodnju, trgovinu i usluge,  Dravska 19, Gola</w:t>
      </w:r>
    </w:p>
    <w:p w:rsidRDefault="0015662C" w:rsidP="0015662C" w:rsidR="002D6253">
      <w:pPr>
        <w:spacing w:lineRule="auto" w:line="240" w:after="0"/>
        <w:jc w:val="both"/>
      </w:pPr>
      <w:r>
        <w:t>-</w:t>
      </w:r>
      <w:r w:rsidR="002D6253">
        <w:t xml:space="preserve"> </w:t>
      </w:r>
      <w:r>
        <w:t xml:space="preserve">direktor dužnika </w:t>
      </w:r>
      <w:r w:rsidR="003D79F3" w:rsidRPr="003D79F3">
        <w:t>Tihomir Peroš, Gola, Dravska 19</w:t>
      </w:r>
    </w:p>
    <w:p w:rsidRDefault="00E17CBA" w:rsidP="001566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233" w:rsidP="00CD4711" w:rsidR="00CB0233">
      <w:pPr>
        <w:spacing w:lineRule="auto" w:line="240" w:after="0"/>
      </w:pPr>
      <w:r>
        <w:separator/>
      </w:r>
    </w:p>
  </w:endnote>
  <w:endnote w:id="0" w:type="continuationSeparator">
    <w:p w:rsidRDefault="00CB0233" w:rsidP="00CD4711" w:rsidR="00CB02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233" w:rsidP="00CD4711" w:rsidR="00CB0233">
      <w:pPr>
        <w:spacing w:lineRule="auto" w:line="240" w:after="0"/>
      </w:pPr>
      <w:r>
        <w:separator/>
      </w:r>
    </w:p>
  </w:footnote>
  <w:footnote w:id="0" w:type="continuationSeparator">
    <w:p w:rsidRDefault="00CB0233" w:rsidP="00CD4711" w:rsidR="00CB02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10A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</w:t>
    </w:r>
    <w:r w:rsidR="003D79F3">
      <w:t>602</w:t>
    </w:r>
    <w:r w:rsidRPr="005207B1">
      <w:t>/1</w:t>
    </w:r>
    <w:r w:rsidR="002D6253">
      <w:t>6</w:t>
    </w:r>
    <w:r w:rsidRPr="005207B1">
      <w:t>-</w:t>
    </w:r>
    <w:r w:rsidR="003D79F3">
      <w:t>8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83FC7"/>
    <w:rsid w:val="000A275A"/>
    <w:rsid w:val="00104FDD"/>
    <w:rsid w:val="0015662C"/>
    <w:rsid w:val="00195D08"/>
    <w:rsid w:val="001A2133"/>
    <w:rsid w:val="001D0CA0"/>
    <w:rsid w:val="001D4C37"/>
    <w:rsid w:val="002B745B"/>
    <w:rsid w:val="002D6253"/>
    <w:rsid w:val="002F4DC4"/>
    <w:rsid w:val="00307F53"/>
    <w:rsid w:val="003275CE"/>
    <w:rsid w:val="0035191A"/>
    <w:rsid w:val="0035755D"/>
    <w:rsid w:val="0038484B"/>
    <w:rsid w:val="003A35DB"/>
    <w:rsid w:val="003B6C29"/>
    <w:rsid w:val="003C532A"/>
    <w:rsid w:val="003C596F"/>
    <w:rsid w:val="003D79F3"/>
    <w:rsid w:val="00400A22"/>
    <w:rsid w:val="00422C42"/>
    <w:rsid w:val="00440457"/>
    <w:rsid w:val="00451755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2208"/>
    <w:rsid w:val="005D721C"/>
    <w:rsid w:val="005F04AA"/>
    <w:rsid w:val="00605C60"/>
    <w:rsid w:val="00620156"/>
    <w:rsid w:val="00662E56"/>
    <w:rsid w:val="006727F0"/>
    <w:rsid w:val="00697762"/>
    <w:rsid w:val="006A4DA1"/>
    <w:rsid w:val="006A5264"/>
    <w:rsid w:val="006D7FF6"/>
    <w:rsid w:val="007123C6"/>
    <w:rsid w:val="00716D2A"/>
    <w:rsid w:val="00726B7A"/>
    <w:rsid w:val="00745638"/>
    <w:rsid w:val="007678B4"/>
    <w:rsid w:val="00777F98"/>
    <w:rsid w:val="00790171"/>
    <w:rsid w:val="007C532B"/>
    <w:rsid w:val="007F45F4"/>
    <w:rsid w:val="00801929"/>
    <w:rsid w:val="00804BB0"/>
    <w:rsid w:val="00822D9B"/>
    <w:rsid w:val="008768BC"/>
    <w:rsid w:val="008A6F1B"/>
    <w:rsid w:val="008E5BE7"/>
    <w:rsid w:val="008F4174"/>
    <w:rsid w:val="00902964"/>
    <w:rsid w:val="0092027E"/>
    <w:rsid w:val="00943AB3"/>
    <w:rsid w:val="00960A0B"/>
    <w:rsid w:val="0096218E"/>
    <w:rsid w:val="00980C3B"/>
    <w:rsid w:val="00A239D0"/>
    <w:rsid w:val="00A710AC"/>
    <w:rsid w:val="00A95EB2"/>
    <w:rsid w:val="00AA771F"/>
    <w:rsid w:val="00AC1C85"/>
    <w:rsid w:val="00AC1CAE"/>
    <w:rsid w:val="00AC256F"/>
    <w:rsid w:val="00AC4BF5"/>
    <w:rsid w:val="00AD116D"/>
    <w:rsid w:val="00B23A1B"/>
    <w:rsid w:val="00B41716"/>
    <w:rsid w:val="00B64216"/>
    <w:rsid w:val="00BB07B4"/>
    <w:rsid w:val="00BE4E67"/>
    <w:rsid w:val="00C04790"/>
    <w:rsid w:val="00C30BDC"/>
    <w:rsid w:val="00C421EC"/>
    <w:rsid w:val="00CB0233"/>
    <w:rsid w:val="00CC1966"/>
    <w:rsid w:val="00CC2EF9"/>
    <w:rsid w:val="00CD4711"/>
    <w:rsid w:val="00CF088E"/>
    <w:rsid w:val="00D00D45"/>
    <w:rsid w:val="00D113A9"/>
    <w:rsid w:val="00D1510A"/>
    <w:rsid w:val="00D75765"/>
    <w:rsid w:val="00DC0A4C"/>
    <w:rsid w:val="00E01330"/>
    <w:rsid w:val="00E17CBA"/>
    <w:rsid w:val="00E87994"/>
    <w:rsid w:val="00EB0C64"/>
    <w:rsid w:val="00EC2B21"/>
    <w:rsid w:val="00F7065E"/>
    <w:rsid w:val="00F91FA6"/>
    <w:rsid w:val="00FB608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PEROŠ za proizvodnju, trgovinu i usluge</izvorni_sadrzaj>
    <derivirana_varijabla naziv="DomainObject.Predmet.ProtustrankaFormated_1">  POLJOPRIVREDNA ZADRUGA PEROŠ za proizvodnju, trgovinu i usluge</derivirana_varijabla>
  </DomainObject.Predmet.ProtustrankaFormated>
  <DomainObject.Predmet.ProtustrankaFormatedOIB>
    <izvorni_sadrzaj>  POLJOPRIVREDNA ZADRUGA PEROŠ za proizvodnju, trgovinu i usluge, OIB 66779853795</izvorni_sadrzaj>
    <derivirana_varijabla naziv="DomainObject.Predmet.ProtustrankaFormatedOIB_1">  POLJOPRIVREDNA ZADRUGA PEROŠ za proizvodnju, trgovinu i usluge, OIB 66779853795</derivirana_varijabla>
  </DomainObject.Predmet.ProtustrankaFormatedOIB>
  <DomainObject.Predmet.ProtustrankaFormatedWithAdress>
    <izvorni_sadrzaj> POLJOPRIVREDNA ZADRUGA PEROŠ za proizvodnju, trgovinu i usluge, Dravska 19, 48331 Gola</izvorni_sadrzaj>
    <derivirana_varijabla naziv="DomainObject.Predmet.ProtustrankaFormatedWithAdress_1"> POLJOPRIVREDNA ZADRUGA PEROŠ za proizvodnju, trgovinu i usluge, Dravska 19, 48331 Gola</derivirana_varijabla>
  </DomainObject.Predmet.ProtustrankaFormatedWithAdress>
  <DomainObject.Predmet.ProtustrankaFormatedWithAdressOIB>
    <izvorni_sadrzaj> POLJOPRIVREDNA ZADRUGA PEROŠ za proizvodnju, trgovinu i usluge, OIB 66779853795, Dravska 19, 48331 Gola</izvorni_sadrzaj>
    <derivirana_varijabla naziv="DomainObject.Predmet.ProtustrankaFormatedWithAdressOIB_1"> POLJOPRIVREDNA ZADRUGA PEROŠ za proizvodnju, trgovinu i usluge, OIB 66779853795, Dravska 19, 48331 Gola</derivirana_varijabla>
  </DomainObject.Predmet.ProtustrankaFormatedWithAdressOIB>
  <DomainObject.Predmet.ProtustrankaWithAdress>
    <izvorni_sadrzaj>POLJOPRIVREDNA ZADRUGA PEROŠ za proizvodnju, trgovinu i usluge Dravska 19, 48331 Gola</izvorni_sadrzaj>
    <derivirana_varijabla naziv="DomainObject.Predmet.ProtustrankaWithAdress_1">POLJOPRIVREDNA ZADRUGA PEROŠ za proizvodnju, trgovinu i usluge Dravska 19, 48331 Gola</derivirana_varijabla>
  </DomainObject.Predmet.ProtustrankaWithAdress>
  <DomainObject.Predmet.ProtustrankaWithAdressOIB>
    <izvorni_sadrzaj>POLJOPRIVREDNA ZADRUGA PEROŠ za proizvodnju, trgovinu i usluge, OIB 66779853795, Dravska 19, 48331 Gola</izvorni_sadrzaj>
    <derivirana_varijabla naziv="DomainObject.Predmet.ProtustrankaWithAdressOIB_1">POLJOPRIVREDNA ZADRUGA PEROŠ za proizvodnju, trgovinu i usluge, OIB 66779853795, Dravska 19, 48331 Gola</derivirana_varijabla>
  </DomainObject.Predmet.ProtustrankaWithAdressOIB>
  <DomainObject.Predmet.ProtustrankaNazivFormated>
    <izvorni_sadrzaj>POLJOPRIVREDNA ZADRUGA PEROŠ za proizvodnju, trgovinu i usluge</izvorni_sadrzaj>
    <derivirana_varijabla naziv="DomainObject.Predmet.ProtustrankaNazivFormated_1">POLJOPRIVREDNA ZADRUGA PEROŠ za proizvodnju, trgovinu i usluge</derivirana_varijabla>
  </DomainObject.Predmet.ProtustrankaNazivFormated>
  <DomainObject.Predmet.ProtustrankaNazivFormatedOIB>
    <izvorni_sadrzaj>POLJOPRIVREDNA ZADRUGA PEROŠ za proizvodnju, trgovinu i usluge, OIB 66779853795</izvorni_sadrzaj>
    <derivirana_varijabla naziv="DomainObject.Predmet.ProtustrankaNazivFormatedOIB_1">POLJOPRIVREDNA ZADRUGA PEROŠ za proizvodnju, trgovinu i usluge, OIB 66779853795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1046532.82</izvorni_sadrzaj>
    <derivirana_varijabla naziv="DomainObject.Predmet.TrenutnaVrijednost_1">1046532.82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PEROŠ za proizvodnju, trgovinu i usluge</item>
    </izvorni_sadrzaj>
    <derivirana_varijabla naziv="DomainObject.Predmet.ProtuStrankaListFormated_1">
      <item>POLJOPRIVREDNA ZADRUGA PEROŠ za proizvodnju, trgovinu i usluge</item>
    </derivirana_varijabla>
  </DomainObject.Predmet.ProtuStrankaListFormated>
  <DomainObject.Predmet.ProtuStrankaListFormatedOIB>
    <izvorni_sadrzaj>
      <item>POLJOPRIVREDNA ZADRUGA PEROŠ za proizvodnju, trgovinu i usluge, OIB 66779853795</item>
    </izvorni_sadrzaj>
    <derivirana_varijabla naziv="DomainObject.Predmet.ProtuStrankaListFormatedOIB_1">
      <item>POLJOPRIVREDNA ZADRUGA PEROŠ za proizvodnju, trgovinu i usluge, OIB 66779853795</item>
    </derivirana_varijabla>
  </DomainObject.Predmet.ProtuStrankaListFormatedOIB>
  <DomainObject.Predmet.ProtuStrankaListFormatedWithAdress>
    <izvorni_sadrzaj>
      <item>POLJOPRIVREDNA ZADRUGA PEROŠ za proizvodnju, trgovinu i usluge, Dravska 19, 48331 Gola</item>
    </izvorni_sadrzaj>
    <derivirana_varijabla naziv="DomainObject.Predmet.ProtuStrankaListFormatedWithAdress_1">
      <item>POLJOPRIVREDNA ZADRUGA PEROŠ za proizvodnju, trgovinu i usluge, Dravska 19, 48331 Gola</item>
    </derivirana_varijabla>
  </DomainObject.Predmet.ProtuStrankaListFormatedWithAdress>
  <DomainObject.Predmet.ProtuStrankaListFormatedWithAdressOIB>
    <izvorni_sadrzaj>
      <item>POLJOPRIVREDNA ZADRUGA PEROŠ za proizvodnju, trgovinu i usluge, OIB 66779853795, Dravska 19, 48331 Gola</item>
    </izvorni_sadrzaj>
    <derivirana_varijabla naziv="DomainObject.Predmet.ProtuStrankaListFormatedWithAdressOIB_1">
      <item>POLJOPRIVREDNA ZADRUGA PEROŠ za proizvodnju, trgovinu i usluge, OIB 66779853795, Dravska 19, 48331 Gola</item>
    </derivirana_varijabla>
  </DomainObject.Predmet.ProtuStrankaListFormatedWithAdressOIB>
  <DomainObject.Predmet.ProtuStrankaListNazivFormated>
    <izvorni_sadrzaj>
      <item>POLJOPRIVREDNA ZADRUGA PEROŠ za proizvodnju, trgovinu i usluge</item>
    </izvorni_sadrzaj>
    <derivirana_varijabla naziv="DomainObject.Predmet.ProtuStrankaListNazivFormated_1">
      <item>POLJOPRIVREDNA ZADRUGA PEROŠ za proizvodnju, trgovinu i usluge</item>
    </derivirana_varijabla>
  </DomainObject.Predmet.ProtuStrankaListNazivFormated>
  <DomainObject.Predmet.ProtuStrankaListNazivFormatedOIB>
    <izvorni_sadrzaj>
      <item>POLJOPRIVREDNA ZADRUGA PEROŠ za proizvodnju, trgovinu i usluge, OIB 66779853795</item>
    </izvorni_sadrzaj>
    <derivirana_varijabla naziv="DomainObject.Predmet.ProtuStrankaListNazivFormatedOIB_1">
      <item>POLJOPRIVREDNA ZADRUGA PEROŠ za proizvodnju, trgovinu i usluge, OIB 66779853795</item>
    </derivirana_varijabla>
  </DomainObject.Predmet.ProtuStrankaListNazivFormatedOIB>
  <DomainObject.Predmet.OstaliListFormated>
    <izvorni_sadrzaj>
      <item>sudski registar</item>
      <item>Tihomir Peroš</item>
    </izvorni_sadrzaj>
    <derivirana_varijabla naziv="DomainObject.Predmet.OstaliListFormated_1">
      <item>sudski registar</item>
      <item>Tihomir Peroš</item>
    </derivirana_varijabla>
  </DomainObject.Predmet.OstaliListFormated>
  <DomainObject.Predmet.OstaliListFormatedOIB>
    <izvorni_sadrzaj>
      <item>sudski registar</item>
      <item>Tihomir Peroš, OIB 25574369649</item>
    </izvorni_sadrzaj>
    <derivirana_varijabla naziv="DomainObject.Predmet.OstaliListFormatedOIB_1">
      <item>sudski registar</item>
      <item>Tihomir Peroš, OIB 25574369649</item>
    </derivirana_varijabla>
  </DomainObject.Predmet.OstaliListFormatedOIB>
  <DomainObject.Predmet.OstaliListFormatedWithAdress>
    <izvorni_sadrzaj>
      <item>sudski registar</item>
      <item>Tihomir Peroš, Dravska 19, 48331 Gola</item>
    </izvorni_sadrzaj>
    <derivirana_varijabla naziv="DomainObject.Predmet.OstaliListFormatedWithAdress_1">
      <item>sudski registar</item>
      <item>Tihomir Peroš, Dravska 19, 48331 Gola</item>
    </derivirana_varijabla>
  </DomainObject.Predmet.OstaliListFormatedWithAdress>
  <DomainObject.Predmet.OstaliListFormatedWithAdressOIB>
    <izvorni_sadrzaj>
      <item>sudski registar</item>
      <item>Tihomir Peroš, OIB 25574369649, Dravska 19, 48331 Gola</item>
    </izvorni_sadrzaj>
    <derivirana_varijabla naziv="DomainObject.Predmet.OstaliListFormatedWithAdressOIB_1">
      <item>sudski registar</item>
      <item>Tihomir Peroš, OIB 25574369649, Dravska 19, 48331 Gola</item>
    </derivirana_varijabla>
  </DomainObject.Predmet.OstaliListFormatedWithAdressOIB>
  <DomainObject.Predmet.OstaliListNazivFormated>
    <izvorni_sadrzaj>
      <item>sudski registar</item>
      <item>Tihomir Peroš</item>
    </izvorni_sadrzaj>
    <derivirana_varijabla naziv="DomainObject.Predmet.OstaliListNazivFormated_1">
      <item>sudski registar</item>
      <item>Tihomir Peroš</item>
    </derivirana_varijabla>
  </DomainObject.Predmet.OstaliListNazivFormated>
  <DomainObject.Predmet.OstaliListNazivFormatedOIB>
    <izvorni_sadrzaj>
      <item>sudski registar</item>
      <item>Tihomir Peroš, OIB 25574369649</item>
    </izvorni_sadrzaj>
    <derivirana_varijabla naziv="DomainObject.Predmet.OstaliListNazivFormatedOIB_1">
      <item>sudski registar</item>
      <item>Tihomir Peroš, OIB 25574369649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PEROŠ za proizvodnju, trgovinu i usluge</izvorni_sadrzaj>
    <derivirana_varijabla naziv="DomainObject.Predmet.ProtustrankaIDrugi_1">POLJOPRIVREDNA ZADRUGA PEROŠ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POLJOPRIVREDNA ZADRUGA PEROŠ za proizvodnju, trgovinu i usluge, OIB 66779853795, Dravska 19, 48331 Gola</izvorni_sadrzaj>
    <derivirana_varijabla naziv="DomainObject.Predmet.ProtustrankaIDrugiAdressOIB_1">POLJOPRIVREDNA ZADRUGA PEROŠ za proizvodnju, trgovinu i usluge, OIB 66779853795, Dravska 19,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PEROŠ za proizvodnju, trgovinu i usluge</item>
      <item>sudski registar</item>
      <item>Tihomir Peroš</item>
    </izvorni_sadrzaj>
    <derivirana_varijabla naziv="DomainObject.Predmet.SudioniciListNaziv_1">
      <item>Financijska agencija</item>
      <item>POLJOPRIVREDNA ZADRUGA PEROŠ za proizvodnju, trgovinu i usluge</item>
      <item>sudski registar</item>
      <item>Tihomir Peroš</item>
    </derivirana_varijabla>
  </DomainObject.Predmet.SudioniciListNaziv>
  <DomainObject.Predmet.SudioniciListAdressOIB>
    <izvorni_sadrzaj>
      <item>Financijska agencija, OIB 85821130368</item>
      <item>POLJOPRIVREDNA ZADRUGA PEROŠ za proizvodnju, trgovinu i usluge, OIB 66779853795, Dravska 19,48331 Gola</item>
      <item>sudski registar</item>
      <item>Tihomir Peroš, OIB 25574369649, Dravska 19,48331 Gola</item>
    </izvorni_sadrzaj>
    <derivirana_varijabla naziv="DomainObject.Predmet.SudioniciListAdressOIB_1">
      <item>Financijska agencija, OIB 85821130368</item>
      <item>POLJOPRIVREDNA ZADRUGA PEROŠ za proizvodnju, trgovinu i usluge, OIB 66779853795, Dravska 19,48331 Gola</item>
      <item>sudski registar</item>
      <item>Tihomir Peroš, OIB 25574369649, Dravska 19,48331 Gola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66779853795</item>
      <item>, OIB null</item>
      <item>, OIB 25574369649</item>
    </izvorni_sadrzaj>
    <derivirana_varijabla naziv="DomainObject.Predmet.SudioniciListNazivOIB_1">
      <item>, OIB 85821130368</item>
      <item>, OIB 66779853795</item>
      <item>, OIB null</item>
      <item>, OIB 25574369649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38073-41E3-4232-B7DE-33DBAA979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1917</properties:Characters>
  <properties:Lines>76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2016-07-21T10:05:00Z</dcterms:created>
  <dc:creator>Maja Valušnig</dc:creator>
  <cp:lastModifiedBy>Nevenka Vuković</cp:lastModifiedBy>
  <cp:lastPrinted>2016-07-21T10:08:00Z</cp:lastPrinted>
  <dcterms:modified xmlns:xsi="http://www.w3.org/2001/XMLSchema-instance" xsi:type="dcterms:W3CDTF">2016-07-21T10:09:00Z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