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40bb" w14:paraId="2c540bb" w:rsidRDefault="001544A0" w:rsidP="001544A0" w:rsidR="001544A0">
      <w:pPr>
        <w:jc w:val="right"/>
        <w15:collapsed w:val="false"/>
      </w:pPr>
      <w:bookmarkStart w:name="_GoBack" w:id="0"/>
      <w:bookmarkEnd w:id="0"/>
    </w:p>
    <w:p w:rsidRDefault="006916F9" w:rsidP="001544A0" w:rsidR="001544A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21</w:t>
      </w:r>
      <w:proofErr w:type="spellEnd"/>
    </w:p>
    <w:p w:rsidRDefault="001544A0" w:rsidP="001544A0" w:rsidR="001544A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4A0" w:rsidP="001544A0" w:rsidR="001544A0" w:rsidRPr="00D21A2C"/>
    <w:p w:rsidRDefault="001544A0" w:rsidP="001544A0" w:rsidR="001544A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544A0" w:rsidP="001544A0" w:rsidR="001544A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544A0" w:rsidP="00FD5DB5" w:rsidR="00FB7D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3AE7" w:rsidP="00FD5DB5" w:rsidR="00533AE7">
      <w:pPr>
        <w:ind w:hanging="720" w:left="360"/>
        <w:rPr>
          <w:sz w:val="22"/>
          <w:szCs w:val="22"/>
        </w:rPr>
      </w:pPr>
    </w:p>
    <w:p w:rsidRDefault="00533AE7" w:rsidP="00FD5DB5" w:rsidR="00533AE7" w:rsidRPr="00FD5DB5">
      <w:pPr>
        <w:ind w:hanging="720" w:left="360"/>
        <w:rPr>
          <w:sz w:val="22"/>
          <w:szCs w:val="22"/>
        </w:rPr>
      </w:pPr>
    </w:p>
    <w:p w:rsidRDefault="001544A0" w:rsidP="001544A0" w:rsidR="001544A0">
      <w:pPr>
        <w:jc w:val="center"/>
      </w:pPr>
      <w:r>
        <w:t xml:space="preserve">R E P U B L I K A    H R V A T S K A </w:t>
      </w:r>
    </w:p>
    <w:p w:rsidRDefault="001544A0" w:rsidP="001544A0" w:rsidR="001544A0" w:rsidRPr="00EE4F9C">
      <w:pPr>
        <w:jc w:val="center"/>
      </w:pPr>
      <w:r w:rsidRPr="00EE4F9C">
        <w:t>R J E Š E N J E</w:t>
      </w:r>
    </w:p>
    <w:p w:rsidRDefault="00FB7DF0" w:rsidP="001544A0" w:rsidR="00FB7DF0">
      <w:pPr>
        <w:rPr>
          <w:b/>
          <w:sz w:val="28"/>
          <w:szCs w:val="28"/>
        </w:rPr>
      </w:pPr>
    </w:p>
    <w:p w:rsidRDefault="001544A0" w:rsidP="00FD5DB5" w:rsidR="006916F9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 w:rsidR="006916F9">
        <w:t xml:space="preserve">Dom za smještaj starijih i nemoćnih Julije, Osijek, Pavla Pejačevića </w:t>
      </w:r>
      <w:proofErr w:type="spellStart"/>
      <w:r w:rsidR="006916F9">
        <w:t>15</w:t>
      </w:r>
      <w:proofErr w:type="spellEnd"/>
      <w:r w:rsidR="006916F9">
        <w:t xml:space="preserve">, </w:t>
      </w:r>
      <w:proofErr w:type="spellStart"/>
      <w:r w:rsidR="006916F9">
        <w:t>MBS</w:t>
      </w:r>
      <w:proofErr w:type="spellEnd"/>
      <w:r w:rsidR="006916F9">
        <w:t xml:space="preserve"> </w:t>
      </w:r>
      <w:proofErr w:type="spellStart"/>
      <w:r w:rsidR="006916F9">
        <w:t>030073000</w:t>
      </w:r>
      <w:proofErr w:type="spellEnd"/>
      <w:r w:rsidR="006916F9">
        <w:t xml:space="preserve">, </w:t>
      </w:r>
      <w:proofErr w:type="spellStart"/>
      <w:r w:rsidR="006916F9">
        <w:t>OIB</w:t>
      </w:r>
      <w:proofErr w:type="spellEnd"/>
      <w:r w:rsidR="006916F9">
        <w:t xml:space="preserve"> </w:t>
      </w:r>
      <w:proofErr w:type="spellStart"/>
      <w:r w:rsidR="006916F9">
        <w:t>75938107399</w:t>
      </w:r>
      <w:proofErr w:type="spellEnd"/>
      <w:r w:rsidR="006916F9">
        <w:t xml:space="preserve">, dana </w:t>
      </w:r>
      <w:proofErr w:type="spellStart"/>
      <w:r w:rsidR="006916F9">
        <w:t>20</w:t>
      </w:r>
      <w:proofErr w:type="spellEnd"/>
      <w:r w:rsidR="006916F9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       </w:t>
      </w:r>
    </w:p>
    <w:p w:rsidRDefault="006916F9" w:rsidP="00FD5DB5" w:rsidR="006916F9">
      <w:pPr>
        <w:ind w:firstLine="708"/>
        <w:jc w:val="both"/>
      </w:pPr>
    </w:p>
    <w:p w:rsidRDefault="001544A0" w:rsidP="00FD5DB5" w:rsidR="001544A0" w:rsidRPr="00836413">
      <w:pPr>
        <w:ind w:firstLine="708"/>
        <w:jc w:val="both"/>
      </w:pPr>
      <w:r>
        <w:t xml:space="preserve">  </w:t>
      </w:r>
    </w:p>
    <w:p w:rsidRDefault="001544A0" w:rsidP="001544A0" w:rsidR="001544A0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184CB2" w:rsidP="00235059" w:rsidR="00184CB2">
      <w:pPr>
        <w:rPr>
          <w:b/>
        </w:rPr>
      </w:pPr>
    </w:p>
    <w:p w:rsidRDefault="00533AE7" w:rsidP="00235059" w:rsidR="00533AE7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 xml:space="preserve">Stečajnoj upraviteljici </w:t>
      </w:r>
      <w:r w:rsidR="006916F9">
        <w:t xml:space="preserve">Boji Stanković dipl. ing. iz Osijeka, </w:t>
      </w:r>
      <w:proofErr w:type="spellStart"/>
      <w:r w:rsidR="006916F9">
        <w:t>Spreča</w:t>
      </w:r>
      <w:proofErr w:type="spellEnd"/>
      <w:r w:rsidR="006916F9">
        <w:t xml:space="preserve"> </w:t>
      </w:r>
      <w:proofErr w:type="spellStart"/>
      <w:r w:rsidR="006916F9">
        <w:t>27</w:t>
      </w:r>
      <w:proofErr w:type="spellEnd"/>
      <w:r w:rsidR="006916F9">
        <w:t xml:space="preserve">, </w:t>
      </w:r>
      <w:proofErr w:type="spellStart"/>
      <w:r w:rsidR="006916F9">
        <w:t>OIB</w:t>
      </w:r>
      <w:proofErr w:type="spellEnd"/>
      <w:r w:rsidR="006916F9">
        <w:t xml:space="preserve"> </w:t>
      </w:r>
      <w:proofErr w:type="spellStart"/>
      <w:r w:rsidR="006916F9">
        <w:t>96757479881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 w:rsidR="001544A0">
        <w:t xml:space="preserve"> na ime nagrade i naknade troškova </w:t>
      </w:r>
      <w:r w:rsidR="00A05924">
        <w:t xml:space="preserve"> iznos od </w:t>
      </w:r>
      <w:proofErr w:type="spellStart"/>
      <w:r w:rsidR="00A05924">
        <w:t>3.000</w:t>
      </w:r>
      <w:proofErr w:type="spellEnd"/>
      <w:r w:rsidR="00A05924">
        <w:t>,</w:t>
      </w:r>
      <w:proofErr w:type="spellStart"/>
      <w:r w:rsidR="00A05924">
        <w:t>00</w:t>
      </w:r>
      <w:proofErr w:type="spellEnd"/>
      <w:r w:rsidR="00A05924">
        <w:t xml:space="preserve"> kn neto</w:t>
      </w:r>
      <w:r w:rsidR="006916F9">
        <w:t xml:space="preserve"> (ukupan trošak </w:t>
      </w:r>
      <w:proofErr w:type="spellStart"/>
      <w:r w:rsidR="006916F9">
        <w:t>4.916</w:t>
      </w:r>
      <w:proofErr w:type="spellEnd"/>
      <w:r w:rsidR="006916F9">
        <w:t>,</w:t>
      </w:r>
      <w:proofErr w:type="spellStart"/>
      <w:r w:rsidR="006916F9">
        <w:t>76</w:t>
      </w:r>
      <w:proofErr w:type="spellEnd"/>
      <w:r w:rsidR="006916F9">
        <w:t xml:space="preserve"> kn)</w:t>
      </w:r>
      <w:r w:rsidR="00A05924">
        <w:t>, za obnašanje dužnosti privremenog stečajnog upra</w:t>
      </w:r>
      <w:r w:rsidR="00671464">
        <w:t xml:space="preserve">vitelja nad stečajnim dužnikom </w:t>
      </w:r>
      <w:r w:rsidR="006916F9">
        <w:t xml:space="preserve">Dom za smještaj starijih i nemoćnih Julije, Osijek, Pavla Pejačevića </w:t>
      </w:r>
      <w:proofErr w:type="spellStart"/>
      <w:r w:rsidR="006916F9">
        <w:t>15</w:t>
      </w:r>
      <w:proofErr w:type="spellEnd"/>
      <w:r w:rsidR="006916F9">
        <w:t xml:space="preserve">, </w:t>
      </w:r>
      <w:proofErr w:type="spellStart"/>
      <w:r w:rsidR="006916F9">
        <w:t>MBS</w:t>
      </w:r>
      <w:proofErr w:type="spellEnd"/>
      <w:r w:rsidR="006916F9">
        <w:t xml:space="preserve"> </w:t>
      </w:r>
      <w:proofErr w:type="spellStart"/>
      <w:r w:rsidR="006916F9">
        <w:t>030073000</w:t>
      </w:r>
      <w:proofErr w:type="spellEnd"/>
      <w:r w:rsidR="006916F9">
        <w:t xml:space="preserve">, </w:t>
      </w:r>
      <w:proofErr w:type="spellStart"/>
      <w:r w:rsidR="006916F9">
        <w:t>OIB</w:t>
      </w:r>
      <w:proofErr w:type="spellEnd"/>
      <w:r w:rsidR="006916F9">
        <w:t xml:space="preserve"> </w:t>
      </w:r>
      <w:proofErr w:type="spellStart"/>
      <w:r w:rsidR="006916F9">
        <w:t>75938107399</w:t>
      </w:r>
      <w:proofErr w:type="spellEnd"/>
      <w:r w:rsidR="006916F9">
        <w:t>.</w:t>
      </w:r>
    </w:p>
    <w:p w:rsidRDefault="006916F9" w:rsidP="00B77EFB" w:rsidR="006916F9">
      <w:pPr>
        <w:numPr>
          <w:ilvl w:val="0"/>
          <w:numId w:val="4"/>
        </w:numPr>
        <w:jc w:val="both"/>
      </w:pPr>
      <w:r>
        <w:t xml:space="preserve">Nalaže se računovodstvu suda da iznos iz točke 1. ovog rješenja isplati na žiro račun stečajne upraviteljice Boje Stanković </w:t>
      </w:r>
      <w:proofErr w:type="spellStart"/>
      <w:r w:rsidR="00FF7965">
        <w:t>IBAN</w:t>
      </w:r>
      <w:proofErr w:type="spellEnd"/>
      <w:r w:rsidR="00FF7965">
        <w:t xml:space="preserve"> </w:t>
      </w:r>
      <w:proofErr w:type="spellStart"/>
      <w:r w:rsidR="00FF7965">
        <w:t>RH3725000093120080830</w:t>
      </w:r>
      <w:proofErr w:type="spellEnd"/>
      <w:r w:rsidR="00FF7965">
        <w:t xml:space="preserve">, uz obaveznu uplatu poreza, prireza i doprinosa, sa </w:t>
      </w:r>
      <w:proofErr w:type="spellStart"/>
      <w:r w:rsidR="00FF7965">
        <w:t>kontovnika</w:t>
      </w:r>
      <w:proofErr w:type="spellEnd"/>
      <w:r w:rsidR="00FF7965">
        <w:t xml:space="preserve"> </w:t>
      </w:r>
      <w:proofErr w:type="spellStart"/>
      <w:r w:rsidR="00FF7965">
        <w:t>272</w:t>
      </w:r>
      <w:proofErr w:type="spellEnd"/>
      <w:r w:rsidR="00FF7965">
        <w:t>-</w:t>
      </w:r>
      <w:proofErr w:type="spellStart"/>
      <w:r w:rsidR="00FF7965">
        <w:t>58</w:t>
      </w:r>
      <w:proofErr w:type="spellEnd"/>
      <w:r w:rsidR="00FF7965">
        <w:t>-</w:t>
      </w:r>
      <w:proofErr w:type="spellStart"/>
      <w:r w:rsidR="00FF7965">
        <w:t>2015</w:t>
      </w:r>
      <w:proofErr w:type="spellEnd"/>
      <w:r w:rsidR="00FF7965">
        <w:t>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>
      <w:pPr>
        <w:ind w:left="705"/>
        <w:jc w:val="both"/>
      </w:pPr>
    </w:p>
    <w:p w:rsidRDefault="00533AE7" w:rsidP="00235059" w:rsidR="00533AE7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B55487" w:rsidP="00B55487" w:rsidR="00B55487">
      <w:pPr>
        <w:jc w:val="both"/>
      </w:pPr>
    </w:p>
    <w:p w:rsidRDefault="00533AE7" w:rsidP="00B55487" w:rsidR="00533AE7">
      <w:pPr>
        <w:jc w:val="both"/>
      </w:pPr>
    </w:p>
    <w:p w:rsidRDefault="00B55487" w:rsidP="0035652B" w:rsidR="00FB7DF0">
      <w:pPr>
        <w:jc w:val="both"/>
      </w:pPr>
      <w:r>
        <w:tab/>
        <w:t>Rješenjem ovog suda St-</w:t>
      </w:r>
      <w:proofErr w:type="spellStart"/>
      <w:r w:rsidR="00FF7965">
        <w:t>58</w:t>
      </w:r>
      <w:proofErr w:type="spellEnd"/>
      <w:r w:rsidR="00FF7965">
        <w:t>/</w:t>
      </w:r>
      <w:proofErr w:type="spellStart"/>
      <w:r w:rsidR="00FF7965">
        <w:t>2015</w:t>
      </w:r>
      <w:proofErr w:type="spellEnd"/>
      <w:r w:rsidR="00FF7965">
        <w:t xml:space="preserve">-5 od </w:t>
      </w:r>
      <w:proofErr w:type="spellStart"/>
      <w:r w:rsidR="00AB1698">
        <w:t>29</w:t>
      </w:r>
      <w:proofErr w:type="spellEnd"/>
      <w:r w:rsidR="00AB1698">
        <w:t xml:space="preserve">. travnja </w:t>
      </w:r>
      <w:proofErr w:type="spellStart"/>
      <w:r w:rsidR="00AB1698">
        <w:t>2015</w:t>
      </w:r>
      <w:proofErr w:type="spellEnd"/>
      <w:r>
        <w:t xml:space="preserve">. godine pokrenut je prethodni postupak nad dužnikom </w:t>
      </w:r>
      <w:r w:rsidR="00AB1698">
        <w:t xml:space="preserve">Dom za smještaj starijih i nemoćnih Julije, Osijek, Pavla Pejačevića </w:t>
      </w:r>
      <w:proofErr w:type="spellStart"/>
      <w:r w:rsidR="00AB1698">
        <w:t>15</w:t>
      </w:r>
      <w:proofErr w:type="spellEnd"/>
      <w:r>
        <w:t xml:space="preserve">. Istim rješenjem imenovana je privremena stečajna upraviteljica </w:t>
      </w:r>
      <w:r w:rsidR="00AB1698">
        <w:t>Boja Stanković dipl. ing. iz Osijeka</w:t>
      </w:r>
      <w:r>
        <w:t>, sa zadatkom da sačini izvješće o financijsko – gospodarskom stanju stečajnog dužnika, mogućnosti provođenja stečajnog postupka nad njegovom imovinom, kao i ispita postoje li kod dužnika razlozi za otvaranje stečajnog postupka.</w:t>
      </w:r>
    </w:p>
    <w:p w:rsidRDefault="00FB7DF0" w:rsidP="0035652B" w:rsidR="00FB7DF0">
      <w:pPr>
        <w:jc w:val="both"/>
      </w:pPr>
    </w:p>
    <w:p w:rsidRDefault="00B55487" w:rsidP="00B55487" w:rsidR="00533AE7">
      <w:pPr>
        <w:jc w:val="both"/>
      </w:pPr>
      <w:r>
        <w:tab/>
        <w:t xml:space="preserve">Privremena stečajna upraviteljica </w:t>
      </w:r>
      <w:r w:rsidR="00662B2C">
        <w:t>obavila je sve potrebne radnje, te je sastavila i dostavila svoje pi</w:t>
      </w:r>
      <w:r w:rsidR="00AB1698">
        <w:t xml:space="preserve">sano izvješće i </w:t>
      </w:r>
      <w:proofErr w:type="spellStart"/>
      <w:r w:rsidR="00AB1698">
        <w:t>nazočila</w:t>
      </w:r>
      <w:proofErr w:type="spellEnd"/>
      <w:r w:rsidR="00AB1698">
        <w:t xml:space="preserve"> ročištima </w:t>
      </w:r>
      <w:r w:rsidR="00662B2C">
        <w:t xml:space="preserve"> radi izjašnjenja o prijedlogu i raspravi o pretpostavkama </w:t>
      </w:r>
      <w:r w:rsidR="00533AE7">
        <w:t>za otvaranje stečajnog postupka.</w:t>
      </w:r>
    </w:p>
    <w:p w:rsidRDefault="00533AE7" w:rsidP="00B55487" w:rsidR="00533AE7">
      <w:pPr>
        <w:jc w:val="both"/>
      </w:pPr>
    </w:p>
    <w:p w:rsidRDefault="00662B2C" w:rsidP="00662B2C" w:rsidR="00533AE7">
      <w:pPr>
        <w:ind w:firstLine="708"/>
        <w:jc w:val="both"/>
      </w:pPr>
      <w:r>
        <w:t>U dosadašnjem tijeku stečajnog postupka stečajnoj upraviteljici nije određena nagra</w:t>
      </w:r>
      <w:r w:rsidR="008F5CAC">
        <w:t xml:space="preserve">da za rad u prethodnom postupku, </w:t>
      </w:r>
      <w:r>
        <w:t xml:space="preserve">te je sukladno članku </w:t>
      </w:r>
      <w:proofErr w:type="spellStart"/>
      <w:r w:rsidR="00FD5DB5">
        <w:t>94</w:t>
      </w:r>
      <w:proofErr w:type="spellEnd"/>
      <w:r w:rsidR="00FD5DB5">
        <w:t xml:space="preserve">. u vezi s člankom </w:t>
      </w:r>
      <w:proofErr w:type="spellStart"/>
      <w:r w:rsidR="00FD5DB5">
        <w:t>441</w:t>
      </w:r>
      <w:proofErr w:type="spellEnd"/>
      <w:r w:rsidR="00FD5DB5">
        <w:t xml:space="preserve">. </w:t>
      </w:r>
    </w:p>
    <w:p w:rsidRDefault="00533AE7" w:rsidP="00533AE7" w:rsidR="00533AE7">
      <w:pPr>
        <w:jc w:val="both"/>
      </w:pPr>
    </w:p>
    <w:p w:rsidRDefault="00533AE7" w:rsidP="00533AE7" w:rsidR="00533AE7">
      <w:pPr>
        <w:jc w:val="center"/>
      </w:pPr>
      <w:r>
        <w:t>2</w:t>
      </w:r>
    </w:p>
    <w:p w:rsidRDefault="00533AE7" w:rsidP="00533AE7" w:rsidR="00533AE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21</w:t>
      </w:r>
      <w:proofErr w:type="spellEnd"/>
    </w:p>
    <w:p w:rsidRDefault="00533AE7" w:rsidP="00533AE7" w:rsidR="00533AE7">
      <w:pPr>
        <w:jc w:val="center"/>
      </w:pPr>
    </w:p>
    <w:p w:rsidRDefault="00533AE7" w:rsidP="00533AE7" w:rsidR="00533AE7">
      <w:pPr>
        <w:jc w:val="both"/>
      </w:pPr>
    </w:p>
    <w:p w:rsidRDefault="00533AE7" w:rsidP="00533AE7" w:rsidR="00533AE7">
      <w:pPr>
        <w:jc w:val="both"/>
      </w:pPr>
    </w:p>
    <w:p w:rsidRDefault="00533AE7" w:rsidP="00533AE7" w:rsidR="00533AE7">
      <w:pPr>
        <w:jc w:val="both"/>
      </w:pPr>
    </w:p>
    <w:p w:rsidRDefault="00533AE7" w:rsidP="00533AE7" w:rsidR="00533AE7">
      <w:pPr>
        <w:jc w:val="both"/>
      </w:pPr>
    </w:p>
    <w:p w:rsidRDefault="00662B2C" w:rsidP="00FD5DB5" w:rsidR="00B55487">
      <w:pPr>
        <w:jc w:val="both"/>
      </w:pPr>
      <w:r>
        <w:t>Stečajnog zakona (</w:t>
      </w:r>
      <w:r w:rsidR="00FD5DB5">
        <w:t xml:space="preserve">Narodne novine </w:t>
      </w:r>
      <w:proofErr w:type="spellStart"/>
      <w:r w:rsidR="00FD5DB5">
        <w:t>71</w:t>
      </w:r>
      <w:proofErr w:type="spellEnd"/>
      <w:r w:rsidR="00FD5DB5">
        <w:t>/</w:t>
      </w:r>
      <w:proofErr w:type="spellStart"/>
      <w:r w:rsidR="00FD5DB5">
        <w:t>15</w:t>
      </w:r>
      <w:proofErr w:type="spellEnd"/>
      <w:r w:rsidR="00FD5DB5">
        <w:t>)</w:t>
      </w:r>
      <w:r>
        <w:t xml:space="preserve"> i člankom 7. Uredbe o kriterijima i načinu obračuna</w:t>
      </w:r>
      <w:r w:rsidR="00FD5DB5">
        <w:t xml:space="preserve"> </w:t>
      </w:r>
      <w:r>
        <w:t xml:space="preserve"> i</w:t>
      </w:r>
      <w:r w:rsidR="00FD5DB5">
        <w:t xml:space="preserve"> </w:t>
      </w:r>
      <w:r>
        <w:t xml:space="preserve"> plaćanja nagrada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 u vezi s člankom </w:t>
      </w:r>
      <w:proofErr w:type="spellStart"/>
      <w:r>
        <w:t>16</w:t>
      </w:r>
      <w:proofErr w:type="spellEnd"/>
      <w:r>
        <w:t xml:space="preserve">. Uredbe o kriterijima i načinu obračuna i plaćanja nagrada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</w:t>
      </w:r>
      <w:r w:rsidR="008F5CAC">
        <w:t xml:space="preserve"> riješeno </w:t>
      </w:r>
      <w:r w:rsidR="00F16C09">
        <w:t xml:space="preserve"> kao u točci 1. izreke ovog rješenja. </w:t>
      </w:r>
    </w:p>
    <w:p w:rsidRDefault="00FB7DF0" w:rsidP="00B77EFB" w:rsidR="00FB7DF0">
      <w:pPr>
        <w:jc w:val="both"/>
      </w:pPr>
    </w:p>
    <w:p w:rsidRDefault="00533AE7" w:rsidP="00B77EFB" w:rsidR="00533AE7">
      <w:pPr>
        <w:jc w:val="both"/>
      </w:pPr>
      <w:r>
        <w:tab/>
      </w:r>
    </w:p>
    <w:p w:rsidRDefault="00533AE7" w:rsidP="00FD5DB5" w:rsidR="00FB7DF0">
      <w:pPr>
        <w:jc w:val="center"/>
      </w:pPr>
      <w:r>
        <w:t xml:space="preserve">U Osijeku </w:t>
      </w:r>
      <w:proofErr w:type="spellStart"/>
      <w:r>
        <w:t>20</w:t>
      </w:r>
      <w:proofErr w:type="spellEnd"/>
      <w:r>
        <w:t xml:space="preserve">. rujan </w:t>
      </w:r>
      <w:r w:rsidR="000205CA">
        <w:t xml:space="preserve"> </w:t>
      </w:r>
      <w:proofErr w:type="spellStart"/>
      <w:r w:rsidR="008F5CAC">
        <w:t>2017</w:t>
      </w:r>
      <w:proofErr w:type="spellEnd"/>
      <w:r w:rsidR="008F5CAC">
        <w:t>.</w:t>
      </w:r>
    </w:p>
    <w:p w:rsidRDefault="00533AE7" w:rsidP="00FD5DB5" w:rsidR="00533AE7">
      <w:pPr>
        <w:jc w:val="center"/>
      </w:pPr>
    </w:p>
    <w:p w:rsidRDefault="00533AE7" w:rsidP="00FD5DB5" w:rsidR="00533AE7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533AE7" w:rsidP="00B77EFB" w:rsidR="00533AE7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533AE7" w:rsidP="00B77EFB" w:rsidR="00533AE7">
      <w:pPr>
        <w:jc w:val="both"/>
      </w:pPr>
    </w:p>
    <w:p w:rsidRDefault="00533AE7" w:rsidP="00B77EFB" w:rsidR="00533AE7">
      <w:pPr>
        <w:jc w:val="both"/>
      </w:pP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proofErr w:type="spellStart"/>
      <w:r w:rsidR="00E64D35">
        <w:t>94</w:t>
      </w:r>
      <w:proofErr w:type="spellEnd"/>
      <w:r w:rsidR="00E64D35">
        <w:t xml:space="preserve">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390795">
        <w:t xml:space="preserve">čajna upraviteljica </w:t>
      </w:r>
      <w:r w:rsidR="00533AE7">
        <w:t>Boja Stanković</w:t>
      </w:r>
    </w:p>
    <w:p w:rsidRDefault="00533AE7" w:rsidP="00B77EFB" w:rsidR="00533AE7">
      <w:pPr>
        <w:numPr>
          <w:ilvl w:val="0"/>
          <w:numId w:val="3"/>
        </w:numPr>
      </w:pPr>
      <w:r>
        <w:t xml:space="preserve">računovodstvo – nakon </w:t>
      </w:r>
      <w:proofErr w:type="spellStart"/>
      <w:r>
        <w:t>pravomoćosti</w:t>
      </w:r>
      <w:proofErr w:type="spellEnd"/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proofErr w:type="spellStart"/>
      <w:r w:rsidR="00533AE7">
        <w:t>11</w:t>
      </w:r>
      <w:proofErr w:type="spellEnd"/>
      <w:r w:rsidR="00533AE7">
        <w:t>/</w:t>
      </w:r>
      <w:proofErr w:type="spellStart"/>
      <w:r w:rsidR="00533AE7">
        <w:t>10</w:t>
      </w:r>
      <w:proofErr w:type="spellEnd"/>
    </w:p>
    <w:p w:rsidRDefault="002B4D07" w:rsidP="00A46740" w:rsidR="002B4D07">
      <w:pPr>
        <w:ind w:left="360"/>
      </w:pPr>
    </w:p>
    <w:sectPr w:rsidSect="00533AE7" w:rsidR="002B4D07">
      <w:pgSz w:code="9" w:h="16838" w:w="11906"/>
      <w:pgMar w:gutter="0" w:footer="709" w:header="709" w:left="1704" w:bottom="1276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5652B"/>
    <w:rsid w:val="00390795"/>
    <w:rsid w:val="003B6B2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520114"/>
    <w:rsid w:val="00533AE7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916F9"/>
    <w:rsid w:val="006C3A7A"/>
    <w:rsid w:val="006F1AD4"/>
    <w:rsid w:val="007467D2"/>
    <w:rsid w:val="00755DC7"/>
    <w:rsid w:val="007629F1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8F5CAC"/>
    <w:rsid w:val="00940156"/>
    <w:rsid w:val="00951182"/>
    <w:rsid w:val="0096157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A2CB1"/>
    <w:rsid w:val="00AA50F1"/>
    <w:rsid w:val="00AB1698"/>
    <w:rsid w:val="00B0435A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71C25"/>
    <w:rsid w:val="00F775BD"/>
    <w:rsid w:val="00F77966"/>
    <w:rsid w:val="00FB75DE"/>
    <w:rsid w:val="00FB7DF0"/>
    <w:rsid w:val="00FD5DB5"/>
    <w:rsid w:val="00FE6EC8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2017.</izvorni_sadrzaj>
    <derivirana_varijabla naziv="DomainObject.Predmet.DatumRjesavanja_1">27.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SMJEŠTAJ STARIJIH I NEMOĆNIH JULIJE</izvorni_sadrzaj>
    <derivirana_varijabla naziv="DomainObject.Predmet.ProtustrankaFormated_1">  DOM ZA SMJEŠTAJ STARIJIH I NEMOĆNIH JULIJE</derivirana_varijabla>
  </DomainObject.Predmet.ProtustrankaFormated>
  <DomainObject.Predmet.ProtustrankaFormatedOIB>
    <izvorni_sadrzaj>  DOM ZA SMJEŠTAJ STARIJIH I NEMOĆNIH JULIJE, OIB 75938107399</izvorni_sadrzaj>
    <derivirana_varijabla naziv="DomainObject.Predmet.ProtustrankaFormatedOIB_1">  DOM ZA SMJEŠTAJ STARIJIH I NEMOĆNIH JULIJE, OIB 75938107399</derivirana_varijabla>
  </DomainObject.Predmet.ProtustrankaFormatedOIB>
  <DomainObject.Predmet.ProtustrankaFormatedWithAdress>
    <izvorni_sadrzaj> DOM ZA SMJEŠTAJ STARIJIH I NEMOĆNIH JULIJE, Pavla Pejačevića 15, 31000 Osijek</izvorni_sadrzaj>
    <derivirana_varijabla naziv="DomainObject.Predmet.ProtustrankaFormatedWithAdress_1"> DOM ZA SMJEŠTAJ STARIJIH I NEMOĆNIH JULIJE, Pavla Pejačevića 15, 31000 Osijek</derivirana_varijabla>
  </DomainObject.Predmet.ProtustrankaFormatedWithAdress>
  <DomainObject.Predmet.ProtustrankaFormatedWithAdressOIB>
    <izvorni_sadrzaj> DOM ZA SMJEŠTAJ STARIJIH I NEMOĆNIH JULIJE, OIB 75938107399, Pavla Pejačevića 15, 31000 Osijek</izvorni_sadrzaj>
    <derivirana_varijabla naziv="DomainObject.Predmet.ProtustrankaFormatedWithAdressOIB_1"> DOM ZA SMJEŠTAJ STARIJIH I NEMOĆNIH JULIJE, OIB 75938107399, Pavla Pejačevića 15, 31000 Osijek</derivirana_varijabla>
  </DomainObject.Predmet.ProtustrankaFormatedWithAdressOIB>
  <DomainObject.Predmet.ProtustrankaWithAdress>
    <izvorni_sadrzaj>DOM ZA SMJEŠTAJ STARIJIH I NEMOĆNIH JULIJE Pavla Pejačevića 15, 31000 Osijek</izvorni_sadrzaj>
    <derivirana_varijabla naziv="DomainObject.Predmet.ProtustrankaWithAdress_1">DOM ZA SMJEŠTAJ STARIJIH I NEMOĆNIH JULIJE Pavla Pejačevića 15, 31000 Osijek</derivirana_varijabla>
  </DomainObject.Predmet.ProtustrankaWithAdress>
  <DomainObject.Predmet.ProtustrankaWithAdressOIB>
    <izvorni_sadrzaj>DOM ZA SMJEŠTAJ STARIJIH I NEMOĆNIH JULIJE, OIB 75938107399, Pavla Pejačevića 15, 31000 Osijek</izvorni_sadrzaj>
    <derivirana_varijabla naziv="DomainObject.Predmet.ProtustrankaWithAdressOIB_1">DOM ZA SMJEŠTAJ STARIJIH I NEMOĆNIH JULIJE, OIB 75938107399, Pavla Pejačevića 15, 31000 Osijek</derivirana_varijabla>
  </DomainObject.Predmet.ProtustrankaWithAdressOIB>
  <DomainObject.Predmet.ProtustrankaNazivFormated>
    <izvorni_sadrzaj>DOM ZA SMJEŠTAJ STARIJIH I NEMOĆNIH JULIJE</izvorni_sadrzaj>
    <derivirana_varijabla naziv="DomainObject.Predmet.ProtustrankaNazivFormated_1">DOM ZA SMJEŠTAJ STARIJIH I NEMOĆNIH JULIJE</derivirana_varijabla>
  </DomainObject.Predmet.ProtustrankaNazivFormated>
  <DomainObject.Predmet.ProtustrankaNazivFormatedOIB>
    <izvorni_sadrzaj>DOM ZA SMJEŠTAJ STARIJIH I NEMOĆNIH JULIJE, OIB 75938107399</izvorni_sadrzaj>
    <derivirana_varijabla naziv="DomainObject.Predmet.ProtustrankaNazivFormatedOIB_1">DOM ZA SMJEŠTAJ STARIJIH I NEMOĆNIH JULIJE, OIB 75938107399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POREZA UPRAVA PODRUČNI URED OSIJEK zastupanog po punomoćniku ŽUPANIJSKO DRŽAVNO ODVJETNIŠTVO U OSIJEKU</izvorni_sadrzaj>
    <derivirana_varijabla naziv="DomainObject.Predmet.StrankaFormated_1">  RH MF POREZA UPRAVA PODRUČNI URED OSIJEK zastupanog po punomoćniku ŽUPANIJSKO DRŽAVNO ODVJETNIŠTVO U OSIJEKU</derivirana_varijabla>
  </DomainObject.Predmet.StrankaFormated>
  <DomainObject.Predmet.StrankaFormatedOIB>
    <izvorni_sadrzaj>  RH MF POREZA UPRAVA PODRUČNI URED OSIJEK, OIB 18683136487 zastupanog po punomoćniku ŽUPANIJSKO DRŽAVNO ODVJETNIŠTVO U OSIJEKU</izvorni_sadrzaj>
    <derivirana_varijabla naziv="DomainObject.Predmet.StrankaFormatedOIB_1">  RH MF POREZA UPRAVA PODRUČNI URED OSIJEK, OIB 18683136487 zastupanog po punomoćniku ŽUPANIJSKO DRŽAVNO ODVJETNIŠTVO U OSIJEKU</derivirana_varijabla>
  </DomainObject.Predmet.StrankaFormatedOIB>
  <DomainObject.Predmet.StrankaFormatedWithAdress>
    <izvorni_sadrzaj> RH MF POREZA UPRAVA PODRUČNI URED OSIJEK zastupanog po punomoćniku ŽUPANIJSKO DRŽAVNO ODVJETNIŠTVO U OSIJEKU</izvorni_sadrzaj>
    <derivirana_varijabla naziv="DomainObject.Predmet.StrankaFormatedWithAdress_1"> RH MF POREZA UPRAVA PODRUČNI URED OSIJEK zastupanog po punomoćniku ŽUPANIJSKO DRŽAVNO ODVJETNIŠTVO U OSIJEKU</derivirana_varijabla>
  </DomainObject.Predmet.StrankaFormatedWithAdress>
  <DomainObject.Predmet.StrankaFormatedWithAdressOIB>
    <izvorni_sadrzaj> RH MF POREZA UPRAVA PODRUČNI URED OSIJEK, OIB 18683136487 zastupanog po punomoćniku ŽUPANIJSKO DRŽAVNO ODVJETNIŠTVO U OSIJEKU</izvorni_sadrzaj>
    <derivirana_varijabla naziv="DomainObject.Predmet.StrankaFormatedWithAdressOIB_1"> RH MF POREZA UPRAVA PODRUČNI URED OSIJEK, OIB 18683136487 zastupanog po punomoćniku ŽUPANIJSKO DRŽAVNO ODVJETNIŠTVO U OSIJEKU</derivirana_varijabla>
  </DomainObject.Predmet.StrankaFormatedWithAdressOIB>
  <DomainObject.Predmet.StrankaWithAdress>
    <izvorni_sadrzaj>RH MF POREZA UPRAVA PODRUČNI URED OSIJEK </izvorni_sadrzaj>
    <derivirana_varijabla naziv="DomainObject.Predmet.StrankaWithAdress_1">RH MF POREZA UPRAVA PODRUČNI URED OSIJEK </derivirana_varijabla>
  </DomainObject.Predmet.StrankaWithAdress>
  <DomainObject.Predmet.StrankaWithAdressOIB>
    <izvorni_sadrzaj>RH MF POREZA UPRAVA PODRUČNI URED OSIJEK, OIB 18683136487</izvorni_sadrzaj>
    <derivirana_varijabla naziv="DomainObject.Predmet.StrankaWithAdressOIB_1">RH MF POREZA UPRAVA PODRUČNI URED OSIJEK, OIB 18683136487</derivirana_varijabla>
  </DomainObject.Predmet.StrankaWithAdressOIB>
  <DomainObject.Predmet.StrankaNazivFormated>
    <izvorni_sadrzaj>RH MF POREZA UPRAVA PODRUČNI URED OSIJEK</izvorni_sadrzaj>
    <derivirana_varijabla naziv="DomainObject.Predmet.StrankaNazivFormated_1">RH MF POREZA UPRAVA PODRUČNI URED OSIJEK</derivirana_varijabla>
  </DomainObject.Predmet.StrankaNazivFormated>
  <DomainObject.Predmet.StrankaNazivFormatedOIB>
    <izvorni_sadrzaj>RH MF POREZA UPRAVA PODRUČNI URED OSIJEK, OIB 18683136487</izvorni_sadrzaj>
    <derivirana_varijabla naziv="DomainObject.Predmet.StrankaNazivFormatedOIB_1">RH MF POREZA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POREZA UPRAVA PODRUČNI URED OSIJEK zastupanog po punomoćniku ŽUPANIJSKO DRŽAVNO ODVJETNIŠTVO U OSIJEKU</item>
    </izvorni_sadrzaj>
    <derivirana_varijabla naziv="DomainObject.Predmet.StrankaListFormated_1">
      <item>RH MF POREZA UPRAVA PODRUČNI URED OSIJEK zastupanog po punomoćniku ŽUPANIJSKO DRŽAVNO ODVJETNIŠTVO U OSIJEKU</item>
    </derivirana_varijabla>
  </DomainObject.Predmet.StrankaListFormated>
  <DomainObject.Predmet.StrankaListFormatedOIB>
    <izvorni_sadrzaj>
      <item>RH MF POREZA UPRAVA PODRUČNI URED OSIJEK, OIB 18683136487 zastupanog po punomoćniku ŽUPANIJSKO DRŽAVNO ODVJETNIŠTVO U OSIJEKU</item>
    </izvorni_sadrzaj>
    <derivirana_varijabla naziv="DomainObject.Predmet.StrankaListFormatedOIB_1">
      <item>RH MF POREZA UPRAVA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POREZA UPRAVA PODRUČNI URED OSIJEK zastupanog po punomoćniku ŽUPANIJSKO DRŽAVNO ODVJETNIŠTVO U OSIJEKU</item>
    </izvorni_sadrzaj>
    <derivirana_varijabla naziv="DomainObject.Predmet.StrankaListFormatedWithAdress_1">
      <item>RH MF POREZA UPRAVA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POREZA UPRAVA PODRUČNI URED OSIJEK, OIB 18683136487 zastupanog po punomoćniku ŽUPANIJSKO DRŽAVNO ODVJETNIŠTVO U OSIJEKU</item>
    </izvorni_sadrzaj>
    <derivirana_varijabla naziv="DomainObject.Predmet.StrankaListFormatedWithAdressOIB_1">
      <item>RH MF POREZA UPRAVA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POREZA UPRAVA PODRUČNI URED OSIJEK</item>
    </izvorni_sadrzaj>
    <derivirana_varijabla naziv="DomainObject.Predmet.StrankaListNazivFormated_1">
      <item>RH MF POREZA UPRAVA PODRUČNI URED OSIJEK</item>
    </derivirana_varijabla>
  </DomainObject.Predmet.StrankaListNazivFormated>
  <DomainObject.Predmet.StrankaListNazivFormatedOIB>
    <izvorni_sadrzaj>
      <item>RH MF POREZA UPRAVA PODRUČNI URED OSIJEK, OIB 18683136487</item>
    </izvorni_sadrzaj>
    <derivirana_varijabla naziv="DomainObject.Predmet.StrankaListNazivFormatedOIB_1">
      <item>RH MF POREZA UPRAVA PODRUČNI URED OSIJEK, OIB 18683136487</item>
    </derivirana_varijabla>
  </DomainObject.Predmet.StrankaListNazivFormatedOIB>
  <DomainObject.Predmet.ProtuStrankaListFormated>
    <izvorni_sadrzaj>
      <item>DOM ZA SMJEŠTAJ STARIJIH I NEMOĆNIH JULIJE</item>
    </izvorni_sadrzaj>
    <derivirana_varijabla naziv="DomainObject.Predmet.ProtuStrankaListFormated_1">
      <item>DOM ZA SMJEŠTAJ STARIJIH I NEMOĆNIH JULIJE</item>
    </derivirana_varijabla>
  </DomainObject.Predmet.ProtuStrankaListFormated>
  <DomainObject.Predmet.ProtuStrankaListFormatedOIB>
    <izvorni_sadrzaj>
      <item>DOM ZA SMJEŠTAJ STARIJIH I NEMOĆNIH JULIJE, OIB 75938107399</item>
    </izvorni_sadrzaj>
    <derivirana_varijabla naziv="DomainObject.Predmet.ProtuStrankaListFormatedOIB_1">
      <item>DOM ZA SMJEŠTAJ STARIJIH I NEMOĆNIH JULIJE, OIB 75938107399</item>
    </derivirana_varijabla>
  </DomainObject.Predmet.ProtuStrankaListFormatedOIB>
  <DomainObject.Predmet.ProtuStrankaListFormatedWithAdress>
    <izvorni_sadrzaj>
      <item>DOM ZA SMJEŠTAJ STARIJIH I NEMOĆNIH JULIJE, Pavla Pejačevića 15, 31000 Osijek</item>
    </izvorni_sadrzaj>
    <derivirana_varijabla naziv="DomainObject.Predmet.ProtuStrankaListFormatedWithAdress_1">
      <item>DOM ZA SMJEŠTAJ STARIJIH I NEMOĆNIH JULIJE, Pavla Pejačevića 15, 31000 Osijek</item>
    </derivirana_varijabla>
  </DomainObject.Predmet.ProtuStrankaListFormatedWithAdress>
  <DomainObject.Predmet.ProtuStrankaListFormatedWithAdressOIB>
    <izvorni_sadrzaj>
      <item>DOM ZA SMJEŠTAJ STARIJIH I NEMOĆNIH JULIJE, OIB 75938107399, Pavla Pejačevića 15, 31000 Osijek</item>
    </izvorni_sadrzaj>
    <derivirana_varijabla naziv="DomainObject.Predmet.ProtuStrankaListFormatedWithAdressOIB_1">
      <item>DOM ZA SMJEŠTAJ STARIJIH I NEMOĆNIH JULIJE, OIB 75938107399, Pavla Pejačevića 15, 31000 Osijek</item>
    </derivirana_varijabla>
  </DomainObject.Predmet.ProtuStrankaListFormatedWithAdressOIB>
  <DomainObject.Predmet.ProtuStrankaListNazivFormated>
    <izvorni_sadrzaj>
      <item>DOM ZA SMJEŠTAJ STARIJIH I NEMOĆNIH JULIJE</item>
    </izvorni_sadrzaj>
    <derivirana_varijabla naziv="DomainObject.Predmet.ProtuStrankaListNazivFormated_1">
      <item>DOM ZA SMJEŠTAJ STARIJIH I NEMOĆNIH JULIJE</item>
    </derivirana_varijabla>
  </DomainObject.Predmet.ProtuStrankaListNazivFormated>
  <DomainObject.Predmet.ProtuStrankaListNazivFormatedOIB>
    <izvorni_sadrzaj>
      <item>DOM ZA SMJEŠTAJ STARIJIH I NEMOĆNIH JULIJE, OIB 75938107399</item>
    </izvorni_sadrzaj>
    <derivirana_varijabla naziv="DomainObject.Predmet.ProtuStrankaListNazivFormatedOIB_1">
      <item>DOM ZA SMJEŠTAJ STARIJIH I NEMOĆNIH JULIJE, OIB 75938107399</item>
    </derivirana_varijabla>
  </DomainObject.Predmet.ProtuStrankaListNazivFormatedOIB>
  <DomainObject.Predmet.OstaliListFormated>
    <izvorni_sadrzaj>
      <item>ŽUPANIJSKO DRŽAVNO ODVJETNIŠTVO U OSIJEKU punomoćnik sudionika u postupku RH MF POREZA UPRAVA PODRUČNI URED OSIJEK</item>
      <item>Boja Stanković</item>
    </izvorni_sadrzaj>
    <derivirana_varijabla naziv="DomainObject.Predmet.OstaliListFormated_1">
      <item>ŽUPANIJSKO DRŽAVNO ODVJETNIŠTVO U OSIJEKU punomoćnik sudionika u postupku RH MF POREZA UPRAVA PODRUČNI URED OSIJEK</item>
      <item>Boja Stanković</item>
    </derivirana_varijabla>
  </DomainObject.Predmet.OstaliListFormated>
  <DomainObject.Predmet.OstaliListFormatedOIB>
    <izvorni_sadrzaj>
      <item>ŽUPANIJSKO DRŽAVNO ODVJETNIŠTVO U OSIJEKU punomoćnik sudionika u postupku RH MF POREZA UPRAVA PODRUČNI URED OSIJEK</item>
      <item>Boja Stanković, OIB 96757479881</item>
    </izvorni_sadrzaj>
    <derivirana_varijabla naziv="DomainObject.Predmet.OstaliListFormatedOIB_1">
      <item>ŽUPANIJSKO DRŽAVNO ODVJETNIŠTVO U OSIJEKU punomoćnik sudionika u postupku RH MF POREZA UPRAVA PODRUČNI URED OSIJEK</item>
      <item>Boja Stanković, OIB 96757479881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POREZA UPRAVA PODRUČNI URED OSIJEK</item>
      <item>Boja Stanković, Ilirska 48, 31000 Osijek</item>
    </izvorni_sadrzaj>
    <derivirana_varijabla naziv="DomainObject.Predmet.OstaliListFormatedWithAdress_1">
      <item>ŽUPANIJSKO DRŽAVNO ODVJETNIŠTVO U OSIJEKU, Kapucinska 21, 31000 Osijek punomoćnik sudionika u postupku RH MF POREZA UPRAVA PODRUČNI URED OSIJEK</item>
      <item>Boja Stanković, Ilirska 48, 31000 Osijek</item>
    </derivirana_varijabla>
  </DomainObject.Predmet.OstaliListFormatedWithAdress>
  <DomainObject.Predmet.OstaliListFormatedWithAdressOIB>
    <izvorni_sadrzaj>
      <item>ŽUPANIJSKO DRŽAVNO ODVJETNIŠTVO U OSIJEKU, Kapucinska 21, 31000 Osijek punomoćnik sudionika u postupku RH MF POREZA UPRAVA PODRUČNI URED OSIJEK</item>
      <item>Boja Stanković, OIB 96757479881, Ilirska 48, 31000 Osijek</item>
    </izvorni_sadrzaj>
    <derivirana_varijabla naziv="DomainObject.Predmet.OstaliListFormatedWithAdressOIB_1">
      <item>ŽUPANIJSKO DRŽAVNO ODVJETNIŠTVO U OSIJEKU, Kapucinska 21, 31000 Osijek punomoćnik sudionika u postupku RH MF POREZA UPRAVA PODRUČNI URED OSIJEK</item>
      <item>Boja Stanković, OIB 96757479881, Ilirska 48, 31000 Osijek</item>
    </derivirana_varijabla>
  </DomainObject.Predmet.OstaliListFormatedWithAdressOIB>
  <DomainObject.Predmet.OstaliListNazivFormated>
    <izvorni_sadrzaj>
      <item>ŽUPANIJSKO DRŽAVNO ODVJETNIŠTVO U OSIJEKU</item>
      <item>Boja Stanković</item>
    </izvorni_sadrzaj>
    <derivirana_varijabla naziv="DomainObject.Predmet.OstaliListNazivFormated_1">
      <item>ŽUPANIJSKO DRŽAVNO ODVJETNIŠTVO U OSIJEKU</item>
      <item>Boja Stanković</item>
    </derivirana_varijabla>
  </DomainObject.Predmet.OstaliListNazivFormated>
  <DomainObject.Predmet.OstaliListNazivFormatedOIB>
    <izvorni_sadrzaj>
      <item>ŽUPANIJSKO DRŽAVNO ODVJETNIŠTVO U OSIJEKU</item>
      <item>Boja Stanković, OIB 96757479881</item>
    </izvorni_sadrzaj>
    <derivirana_varijabla naziv="DomainObject.Predmet.OstaliListNazivFormatedOIB_1">
      <item>ŽUPANIJSKO DRŽAVNO ODVJETNIŠTVO U OSIJEKU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POREZA UPRAVA PODRUČNI URED OSIJEK</izvorni_sadrzaj>
    <derivirana_varijabla naziv="DomainObject.Predmet.StrankaIDrugi_1">RH MF POREZA UPRAVA PODRUČNI URED OSIJEK</derivirana_varijabla>
  </DomainObject.Predmet.StrankaIDrugi>
  <DomainObject.Predmet.ProtustrankaIDrugi>
    <izvorni_sadrzaj>DOM ZA SMJEŠTAJ STARIJIH I NEMOĆNIH JULIJE</izvorni_sadrzaj>
    <derivirana_varijabla naziv="DomainObject.Predmet.ProtustrankaIDrugi_1">DOM ZA SMJEŠTAJ STARIJIH I NEMOĆNIH JULIJE</derivirana_varijabla>
  </DomainObject.Predmet.ProtustrankaIDrugi>
  <DomainObject.Predmet.StrankaIDrugiAdressOIB>
    <izvorni_sadrzaj>RH MF POREZA UPRAVA PODRUČNI URED OSIJEK, OIB 18683136487</izvorni_sadrzaj>
    <derivirana_varijabla naziv="DomainObject.Predmet.StrankaIDrugiAdressOIB_1">RH MF POREZA UPRAVA PODRUČNI URED OSIJEK, OIB 18683136487</derivirana_varijabla>
  </DomainObject.Predmet.StrankaIDrugiAdressOIB>
  <DomainObject.Predmet.ProtustrankaIDrugiAdressOIB>
    <izvorni_sadrzaj>DOM ZA SMJEŠTAJ STARIJIH I NEMOĆNIH JULIJE, OIB 75938107399, Pavla Pejačevića 15, 31000 Osijek</izvorni_sadrzaj>
    <derivirana_varijabla naziv="DomainObject.Predmet.ProtustrankaIDrugiAdressOIB_1">DOM ZA SMJEŠTAJ STARIJIH I NEMOĆNIH JULIJE, OIB 75938107399, Pavla Pejačevića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>16. svibnja 2017.</izvorni_sadrzaj>
    <derivirana_varijabla naziv="DomainObject.Predmet.OdlukaRjesenje.DatumPravomocnosti_1">16. svibnja 2017.</derivirana_varijabla>
  </DomainObject.Predmet.OdlukaRjesenje.DatumPravomocnosti>
  <DomainObject.Predmet.OdlukaRjesenje.Oznaka>
    <izvorni_sadrzaj>St-58/2015-19</izvorni_sadrzaj>
    <derivirana_varijabla naziv="DomainObject.Predmet.OdlukaRjesenje.Oznaka_1">St-58/2015-19</derivirana_varijabla>
  </DomainObject.Predmet.OdlukaRjesenje.Oznaka>
  <DomainObject.Predmet.SudioniciListNaziv>
    <izvorni_sadrzaj>
      <item>RH MF POREZA UPRAVA PODRUČNI URED OSIJEK</item>
      <item>ŽUPANIJSKO DRŽAVNO ODVJETNIŠTVO U OSIJEKU</item>
      <item>DOM ZA SMJEŠTAJ STARIJIH I NEMOĆNIH JULIJE</item>
      <item>Boja Stanković</item>
    </izvorni_sadrzaj>
    <derivirana_varijabla naziv="DomainObject.Predmet.SudioniciListNaziv_1">
      <item>RH MF POREZA UPRAVA PODRUČNI URED OSIJEK</item>
      <item>ŽUPANIJSKO DRŽAVNO ODVJETNIŠTVO U OSIJEKU</item>
      <item>DOM ZA SMJEŠTAJ STARIJIH I NEMOĆNIH JULIJE</item>
      <item>Boja Stanković</item>
    </derivirana_varijabla>
  </DomainObject.Predmet.SudioniciListNaziv>
  <DomainObject.Predmet.SudioniciListAdressOIB>
    <izvorni_sadrzaj>
      <item>RH MF POREZA UPRAVA PODRUČNI URED OSIJEK, OIB 18683136487</item>
      <item>ŽUPANIJSKO DRŽAVNO ODVJETNIŠTVO U OSIJEKU, Kapucinska 21,31000 Osijek</item>
      <item>DOM ZA SMJEŠTAJ STARIJIH I NEMOĆNIH JULIJE, OIB 75938107399, Pavla Pejačevića 15,31000 Osijek</item>
      <item>Boja Stanković, OIB 96757479881, Ilirska 48,31000 Osijek</item>
    </izvorni_sadrzaj>
    <derivirana_varijabla naziv="DomainObject.Predmet.SudioniciListAdressOIB_1">
      <item>RH MF POREZA UPRAVA PODRUČNI URED OSIJEK, OIB 18683136487</item>
      <item>ŽUPANIJSKO DRŽAVNO ODVJETNIŠTVO U OSIJEKU, Kapucinska 21,31000 Osijek</item>
      <item>DOM ZA SMJEŠTAJ STARIJIH I NEMOĆNIH JULIJE, OIB 75938107399, Pavla Pejačevića 15,31000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75938107399</item>
      <item>, OIB 96757479881</item>
    </izvorni_sadrzaj>
    <derivirana_varijabla naziv="DomainObject.Predmet.SudioniciListNazivOIB_1">
      <item>, OIB 18683136487</item>
      <item>, OIB null</item>
      <item>, OIB 75938107399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6C8AF-EADD-42C3-B7F9-A52467AC7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2337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2017-09-20T07:23:00Z</dcterms:created>
  <dc:creator>..</dc:creator>
  <cp:lastModifiedBy>Maja Kocijan</cp:lastModifiedBy>
  <cp:lastPrinted>2017-01-25T09:33:00Z</cp:lastPrinted>
  <dcterms:modified xmlns:xsi="http://www.w3.org/2001/XMLSchema-instance" xsi:type="dcterms:W3CDTF">2017-09-20T07:35:00Z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