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36a7" w14:paraId="23636a7" w:rsidRDefault="000C6794" w:rsidP="000C6794" w:rsidR="000C679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C6794" w:rsidP="000C6794" w:rsidR="000C6794">
      <w:pPr>
        <w:spacing w:after="0"/>
        <w:jc w:val="both"/>
      </w:pPr>
      <w:r>
        <w:t xml:space="preserve">       REPUBLIKA HRVATSKA</w:t>
      </w:r>
    </w:p>
    <w:p w:rsidRDefault="000C6794" w:rsidP="000C6794" w:rsidR="000C679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C6794" w:rsidP="000C6794" w:rsidR="000C679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C6794" w:rsidP="000C6794" w:rsidR="000C6794">
      <w:pPr>
        <w:spacing w:after="0"/>
        <w:jc w:val="right"/>
      </w:pPr>
    </w:p>
    <w:p w:rsidRDefault="000C6794" w:rsidP="000C6794" w:rsidR="000C6794">
      <w:pPr>
        <w:spacing w:after="0"/>
        <w:jc w:val="right"/>
      </w:pPr>
    </w:p>
    <w:p w:rsidRDefault="000C6794" w:rsidP="000C6794" w:rsidR="000C6794">
      <w:pPr>
        <w:spacing w:after="0"/>
        <w:jc w:val="right"/>
      </w:pPr>
      <w:r>
        <w:t>Poslovni broj: 3 St-430/13-78</w:t>
      </w: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  <w:jc w:val="center"/>
      </w:pPr>
      <w:r>
        <w:t>R E P U B L I K A   H R V A T S K A</w:t>
      </w: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  <w:jc w:val="center"/>
      </w:pPr>
      <w:r>
        <w:t>R J E Š E N J E</w:t>
      </w: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ART-KOMERC d.o.o. "u stečaju" Koprivnica, Mije Šimeka 15, MBS: 010027796, OIB: 83762458667, dana 12. studenog 2015. godine,   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center"/>
      </w:pPr>
      <w:r>
        <w:t>r i j e š i o   j e</w:t>
      </w: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0C6794" w:rsidP="000C6794" w:rsidR="000C6794">
      <w:pPr>
        <w:spacing w:after="0"/>
        <w:jc w:val="center"/>
      </w:pPr>
      <w:r>
        <w:rPr>
          <w:b/>
        </w:rPr>
        <w:t>15. siječnja 2016. godine u 10,00 sati kod ovog suda, soba 226/II kat</w:t>
      </w:r>
      <w:r>
        <w:t>.</w:t>
      </w: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  <w:jc w:val="both"/>
      </w:pPr>
      <w:r>
        <w:tab/>
        <w:t>II/ Na ročište se pozivaju: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numPr>
          <w:ilvl w:val="0"/>
          <w:numId w:val="47"/>
        </w:numPr>
        <w:spacing w:after="0"/>
        <w:jc w:val="both"/>
      </w:pPr>
      <w:r>
        <w:t>stečajni upravitelj Nenad Homar iz Koprivnice, Dravska 1</w:t>
      </w:r>
    </w:p>
    <w:p w:rsidRDefault="000C6794" w:rsidP="000C6794" w:rsidR="000C6794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center"/>
      </w:pPr>
      <w:r>
        <w:t>U Varaždinu, 12. studenog 2015. godine</w:t>
      </w: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  <w:jc w:val="center"/>
      </w:pPr>
    </w:p>
    <w:p w:rsidRDefault="000C6794" w:rsidP="000C6794" w:rsidR="000C6794">
      <w:pPr>
        <w:spacing w:after="0"/>
      </w:pPr>
    </w:p>
    <w:p w:rsidRDefault="000C6794" w:rsidP="000C6794" w:rsidR="000C6794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  <w:r>
        <w:t>POUKA O PRAVNOM LIJEKU: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  <w:r>
        <w:tab/>
        <w:t>Protiv ovog rješenja nije dopušten poseban pravni lijek.</w:t>
      </w: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</w:p>
    <w:p w:rsidRDefault="000C6794" w:rsidP="000C6794" w:rsidR="000C6794">
      <w:pPr>
        <w:spacing w:after="0"/>
        <w:jc w:val="both"/>
      </w:pPr>
      <w:r>
        <w:t>DNA: 1. stečajni upravitelj Nenad Homar iz Koprivnice, Dravska 1</w:t>
      </w:r>
    </w:p>
    <w:p w:rsidRDefault="000C6794" w:rsidP="000C6794" w:rsidR="000C6794">
      <w:pPr>
        <w:spacing w:after="0"/>
        <w:jc w:val="both"/>
      </w:pPr>
      <w:r>
        <w:t xml:space="preserve">           2. ŽDO Varaždin, građansko-upravni odjel</w:t>
      </w:r>
    </w:p>
    <w:p w:rsidRDefault="000C6794" w:rsidP="000C6794" w:rsidR="000C6794">
      <w:pPr>
        <w:spacing w:after="0"/>
        <w:jc w:val="both"/>
      </w:pPr>
      <w:r>
        <w:t xml:space="preserve">           3.  e-Oglasna ploča ovoga suda</w:t>
      </w:r>
    </w:p>
    <w:p w:rsidRDefault="000C6794" w:rsidP="000C6794" w:rsidR="000C6794">
      <w:pPr>
        <w:spacing w:after="0"/>
        <w:jc w:val="both"/>
      </w:pPr>
      <w:r>
        <w:t xml:space="preserve">         </w:t>
      </w:r>
    </w:p>
    <w:p w:rsidRDefault="00AE649C" w:rsidP="000C679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9A1A81" w:rsidP="000C679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C6794" w:rsidR="00AE649C" w:rsidRPr="00B76F3C">
      <w:pPr>
        <w:pStyle w:val="SudSjedite"/>
      </w:pPr>
      <w:r>
        <w:tab/>
      </w:r>
    </w:p>
    <w:p w:rsidRDefault="00CB0EA4" w:rsidP="000C6794" w:rsidR="00CB0EA4">
      <w:pPr>
        <w:pStyle w:val="Naslovdokumenta"/>
        <w:spacing w:after="0"/>
      </w:pPr>
    </w:p>
    <w:p w:rsidRDefault="0071688E" w:rsidP="000C6794" w:rsidR="0071688E">
      <w:pPr>
        <w:pStyle w:val="Poetniodjeljak"/>
        <w:spacing w:after="0"/>
      </w:pPr>
    </w:p>
    <w:p w:rsidRDefault="00A21F0D" w:rsidP="000C6794" w:rsidR="00A21F0D">
      <w:pPr>
        <w:pStyle w:val="NormaleSPIS"/>
        <w:spacing w:after="0"/>
        <w:rPr>
          <w:noProof/>
        </w:rPr>
      </w:pPr>
    </w:p>
    <w:p w:rsidRDefault="00DA0242" w:rsidP="000C6794" w:rsidR="00DA0242">
      <w:pPr>
        <w:pStyle w:val="ZapisniarPotpis"/>
        <w:spacing w:after="0"/>
      </w:pPr>
    </w:p>
    <w:p w:rsidRDefault="000C6794" w:rsidR="000C6794">
      <w:pPr>
        <w:pStyle w:val="ZapisniarPotpis"/>
        <w:spacing w:after="0"/>
      </w:pPr>
    </w:p>
    <w:sectPr w:rsidSect="00EB0D4C" w:rsidR="000C6794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A81" w:rsidP="00537B78" w:rsidR="009A1A81">
      <w:r>
        <w:separator/>
      </w:r>
    </w:p>
  </w:endnote>
  <w:endnote w:id="0" w:type="continuationSeparator">
    <w:p w:rsidRDefault="009A1A81" w:rsidP="00537B78" w:rsidR="009A1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A81" w:rsidP="00537B78" w:rsidR="009A1A81">
      <w:r>
        <w:separator/>
      </w:r>
    </w:p>
  </w:footnote>
  <w:footnote w:id="0" w:type="continuationSeparator">
    <w:p w:rsidRDefault="009A1A81" w:rsidP="00537B78" w:rsidR="009A1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794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4AA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A81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57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St-430/2013-78</izvorni_sadrzaj>
    <derivirana_varijabla naziv="DomainObject.Oznaka_1">St-430/2013-78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Koprivnica</izvorni_sadrzaj>
    <derivirana_varijabla naziv="DomainObject.Predmet.ProtustrankaFormatedWithAdress_1"> ART-KOMERC - trgovačko društvo za proizvodnju, trgovinu i ugostiteljstvo, d.o.o., Mije Šimeka 15,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Koprivnica</izvorni_sadrzaj>
    <derivirana_varijabla naziv="DomainObject.Predmet.ProtustrankaFormatedWithAdressOIB_1"> ART-KOMERC - trgovačko društvo za proizvodnju, trgovinu i ugostiteljstvo, d.o.o., OIB 83762458667, Mije Šimeka 15, Koprivnica</derivirana_varijabla>
  </DomainObject.Predmet.ProtustrankaFormatedWithAdressOIB>
  <DomainObject.Predmet.ProtustrankaWithAdress>
    <izvorni_sadrzaj>ART-KOMERC - trgovačko društvo za proizvodnju, trgovinu i ugostiteljstvo, d.o.o. Mije Šimeka 15, Koprivnica</izvorni_sadrzaj>
    <derivirana_varijabla naziv="DomainObject.Predmet.ProtustrankaWithAdress_1">ART-KOMERC - trgovačko društvo za proizvodnju, trgovinu i ugostiteljstvo, d.o.o. Mije Šimeka 15, Koprivnica</derivirana_varijabla>
  </DomainObject.Predmet.ProtustrankaWithAdress>
  <DomainObject.Predmet.ProtustrankaWithAdressOIB>
    <izvorni_sadrzaj>ART-KOMERC - trgovačko društvo za proizvodnju, trgovinu i ugostiteljstvo, d.o.o., OIB 83762458667, Mije Šimeka 15, Koprivnica</izvorni_sadrzaj>
    <derivirana_varijabla naziv="DomainObject.Predmet.ProtustrankaWithAdressOIB_1">ART-KOMERC - trgovačko društvo za proizvodnju, trgovinu i ugostiteljstvo, d.o.o., OIB 83762458667, Mije Šimeka 15,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Koprivnica</item>
    </izvorni_sadrzaj>
    <derivirana_varijabla naziv="DomainObject.Predmet.ProtuStrankaListFormatedWithAdress_1">
      <item>ART-KOMERC - trgovačko društvo za proizvodnju, trgovinu i ugostiteljstvo, d.o.o., Mije Šimeka 15,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Koprivnica</item>
    </izvorni_sadrzaj>
    <derivirana_varijabla naziv="DomainObject.Predmet.ProtuStrankaListFormatedWithAdressOIB_1">
      <item>ART-KOMERC - trgovačko društvo za proizvodnju, trgovinu i ugostiteljstvo, d.o.o., OIB 83762458667, Mije Šimeka 15,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St-430/2013-78</izvorni_sadrzaj>
    <derivirana_varijabla naziv="DomainObject.PoslovniBrojDokumenta_1">St-430/2013-78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Koprivnica</izvorni_sadrzaj>
    <derivirana_varijabla naziv="DomainObject.Predmet.ProtustrankaIDrugiAdressOIB_1">ART-KOMERC - trgovačko društvo za proizvodnju, trgovinu i ugostiteljstvo, d.o.o., OIB 83762458667, Mije Šimeka 15,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864B8-B8BA-4EFD-A961-99E3CEE67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935</properties:Characters>
  <properties:Lines>65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2015-11-12T12:10:00Z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St-430/2013-78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