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013" w14:paraId="d742013" w:rsidRDefault="009F15BD" w:rsidP="001507AE" w:rsidR="009F15BD" w:rsidRPr="000532C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532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532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532C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532C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532C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37C0E" w:rsidRPr="000532C5">
        <w:rPr>
          <w:rFonts w:hAnsi="Times New Roman" w:ascii="Times New Roman"/>
          <w:sz w:val="22"/>
          <w:szCs w:val="22"/>
        </w:rPr>
        <w:t>PZ BRNJAL, poljoprivredna i uslužna zadruga, Ulica 68 br. 10, 20270 Vela Luka, OIB: 12103340825</w:t>
      </w:r>
      <w:r w:rsidR="00AB4C8E" w:rsidRPr="000532C5">
        <w:rPr>
          <w:rFonts w:hAnsi="Times New Roman" w:ascii="Times New Roman"/>
          <w:sz w:val="22"/>
          <w:szCs w:val="22"/>
        </w:rPr>
        <w:t xml:space="preserve">, </w:t>
      </w:r>
      <w:r w:rsidR="004918B5" w:rsidRPr="000532C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A4918">
        <w:rPr>
          <w:rFonts w:hAnsi="Times New Roman" w:ascii="Times New Roman"/>
          <w:sz w:val="22"/>
          <w:szCs w:val="22"/>
          <w:lang w:val="hr-HR"/>
        </w:rPr>
        <w:t>8</w:t>
      </w:r>
      <w:r w:rsidR="00914CFB" w:rsidRPr="000532C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2283D">
        <w:rPr>
          <w:rFonts w:hAnsi="Times New Roman" w:ascii="Times New Roman"/>
          <w:sz w:val="22"/>
          <w:szCs w:val="22"/>
          <w:lang w:val="hr-HR"/>
        </w:rPr>
        <w:t>studenog</w:t>
      </w:r>
      <w:r w:rsidRPr="000532C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532C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532C5">
        <w:rPr>
          <w:rFonts w:hAnsi="Times New Roman" w:ascii="Times New Roman"/>
          <w:sz w:val="22"/>
          <w:szCs w:val="22"/>
        </w:rPr>
        <w:t xml:space="preserve"> </w:t>
      </w:r>
      <w:r w:rsidR="00DB5AA3" w:rsidRPr="000532C5">
        <w:rPr>
          <w:rFonts w:hAnsi="Times New Roman" w:ascii="Times New Roman"/>
          <w:sz w:val="22"/>
          <w:szCs w:val="22"/>
        </w:rPr>
        <w:t>PZ BRNJAL, poljoprivredna i uslužna zadruga, Ulica 68 br. 10, 20270 Vela Luka, OIB: 12103340825</w:t>
      </w:r>
      <w:r w:rsidR="00AA4411" w:rsidRPr="000532C5">
        <w:rPr>
          <w:rFonts w:hAnsi="Times New Roman" w:ascii="Times New Roman"/>
          <w:sz w:val="22"/>
          <w:szCs w:val="22"/>
        </w:rPr>
        <w:t xml:space="preserve">, dana </w:t>
      </w:r>
      <w:r w:rsidR="003A4918">
        <w:rPr>
          <w:rFonts w:hAnsi="Times New Roman" w:ascii="Times New Roman"/>
          <w:sz w:val="22"/>
          <w:szCs w:val="22"/>
        </w:rPr>
        <w:t>8</w:t>
      </w:r>
      <w:r w:rsidR="0092283D">
        <w:rPr>
          <w:rFonts w:hAnsi="Times New Roman" w:ascii="Times New Roman"/>
          <w:sz w:val="22"/>
          <w:szCs w:val="22"/>
        </w:rPr>
        <w:t>. studenog</w:t>
      </w:r>
      <w:r w:rsidR="00AA4411" w:rsidRPr="000532C5">
        <w:rPr>
          <w:rFonts w:hAnsi="Times New Roman" w:ascii="Times New Roman"/>
          <w:sz w:val="22"/>
          <w:szCs w:val="22"/>
        </w:rPr>
        <w:t xml:space="preserve"> 2016. godine u 14,3</w:t>
      </w:r>
      <w:r w:rsidRPr="000532C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532C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532C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532C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867BE">
        <w:rPr>
          <w:rFonts w:hAnsi="Times New Roman" w:ascii="Times New Roman"/>
          <w:sz w:val="22"/>
          <w:szCs w:val="22"/>
        </w:rPr>
        <w:t>Jelenko Lehki iz Zagreba, Pavla Hatza 10</w:t>
      </w:r>
      <w:r w:rsidR="00AF5342">
        <w:rPr>
          <w:rFonts w:hAnsi="Times New Roman" w:ascii="Times New Roman"/>
          <w:sz w:val="22"/>
          <w:szCs w:val="22"/>
        </w:rPr>
        <w:t>, OIB: 96068307857</w:t>
      </w:r>
      <w:r w:rsidR="00C91FB0" w:rsidRPr="000532C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0532C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532C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DB5AA3" w:rsidRPr="000532C5">
        <w:rPr>
          <w:rFonts w:hAnsi="Times New Roman" w:ascii="Times New Roman"/>
          <w:sz w:val="22"/>
          <w:szCs w:val="22"/>
        </w:rPr>
        <w:t>PZ BRNJAL, poljoprivredna i uslužna zadruga, Ulica 68 br. 10, 20270 Vela Luka, OIB: 12103340825</w:t>
      </w:r>
      <w:r w:rsidR="00DB5AA3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0532C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532C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AC63AD">
        <w:rPr>
          <w:rFonts w:hAnsi="Times New Roman" w:ascii="Times New Roman"/>
          <w:sz w:val="22"/>
          <w:szCs w:val="22"/>
          <w:lang w:val="hr-HR"/>
        </w:rPr>
        <w:t xml:space="preserve">08. siječnja </w:t>
      </w:r>
      <w:r w:rsidRPr="000532C5">
        <w:rPr>
          <w:rFonts w:hAnsi="Times New Roman" w:ascii="Times New Roman"/>
          <w:sz w:val="22"/>
          <w:szCs w:val="22"/>
          <w:lang w:val="hr-HR"/>
        </w:rPr>
        <w:t>201</w:t>
      </w:r>
      <w:r w:rsidR="00AC63AD">
        <w:rPr>
          <w:rFonts w:hAnsi="Times New Roman" w:ascii="Times New Roman"/>
          <w:sz w:val="22"/>
          <w:szCs w:val="22"/>
          <w:lang w:val="hr-HR"/>
        </w:rPr>
        <w:t>6</w:t>
      </w:r>
      <w:r w:rsidRPr="000532C5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532C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0532C5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0532C5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0532C5">
        <w:rPr>
          <w:rFonts w:hAnsi="Times New Roman" w:ascii="Times New Roman"/>
          <w:sz w:val="22"/>
          <w:szCs w:val="22"/>
          <w:lang w:val="hr-HR"/>
        </w:rPr>
        <w:t>. veljače 2016</w:t>
      </w:r>
      <w:r w:rsidRPr="000532C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0532C5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0532C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</w:t>
      </w:r>
      <w:r w:rsidR="00200C26">
        <w:rPr>
          <w:rFonts w:hAnsi="Times New Roman" w:ascii="Times New Roman"/>
          <w:sz w:val="22"/>
          <w:szCs w:val="22"/>
          <w:lang w:val="hr-HR"/>
        </w:rPr>
        <w:t xml:space="preserve"> a vjerovnik KOMUNALNE DJELATNOSTI d.o.o.</w:t>
      </w:r>
      <w:r w:rsidR="006D1F01">
        <w:rPr>
          <w:rFonts w:hAnsi="Times New Roman" w:ascii="Times New Roman"/>
          <w:sz w:val="22"/>
          <w:szCs w:val="22"/>
          <w:lang w:val="hr-HR"/>
        </w:rPr>
        <w:t>, V</w:t>
      </w:r>
      <w:r w:rsidR="00200C26">
        <w:rPr>
          <w:rFonts w:hAnsi="Times New Roman" w:ascii="Times New Roman"/>
          <w:sz w:val="22"/>
          <w:szCs w:val="22"/>
          <w:lang w:val="hr-HR"/>
        </w:rPr>
        <w:t xml:space="preserve">ela Luka koji je </w:t>
      </w:r>
      <w:r w:rsidRPr="000532C5">
        <w:rPr>
          <w:rFonts w:hAnsi="Times New Roman" w:ascii="Times New Roman"/>
          <w:sz w:val="22"/>
          <w:szCs w:val="22"/>
          <w:lang w:val="hr-HR"/>
        </w:rPr>
        <w:t xml:space="preserve"> u ostavljenom roku od 45 dana od objave oglasa podnio prijedlog za otvaran</w:t>
      </w:r>
      <w:r w:rsidR="00200C26">
        <w:rPr>
          <w:rFonts w:hAnsi="Times New Roman" w:ascii="Times New Roman"/>
          <w:sz w:val="22"/>
          <w:szCs w:val="22"/>
          <w:lang w:val="hr-HR"/>
        </w:rPr>
        <w:t xml:space="preserve">jem redovnog stečajnog postupka nije uplatio </w:t>
      </w:r>
      <w:r w:rsidR="006D1F01">
        <w:rPr>
          <w:rFonts w:hAnsi="Times New Roman" w:ascii="Times New Roman"/>
          <w:sz w:val="22"/>
          <w:szCs w:val="22"/>
          <w:lang w:val="hr-HR"/>
        </w:rPr>
        <w:t>naloženi mu predujam za namirenje troškova stečajnog postupka određen Rješenjem ovoga suda posl.br. St-94/2016 od 18. listopada 2016.g.</w:t>
      </w:r>
      <w:r w:rsidRPr="000532C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532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A4918">
        <w:rPr>
          <w:rFonts w:hAnsi="Times New Roman" w:ascii="Times New Roman"/>
          <w:b/>
          <w:sz w:val="22"/>
          <w:szCs w:val="22"/>
          <w:lang w:val="hr-HR"/>
        </w:rPr>
        <w:t>8</w:t>
      </w:r>
      <w:r w:rsidR="00BA2AFD">
        <w:rPr>
          <w:rFonts w:hAnsi="Times New Roman" w:ascii="Times New Roman"/>
          <w:b/>
          <w:sz w:val="22"/>
          <w:szCs w:val="22"/>
          <w:lang w:val="hr-HR"/>
        </w:rPr>
        <w:t>. studenog</w:t>
      </w:r>
      <w:r w:rsidR="001507AE" w:rsidRPr="000532C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32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32C5">
      <w:pPr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532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Pr="000532C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532C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0315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532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532C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532C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532C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532C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532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532C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C35BEE" w:rsidP="001507AE" w:rsidR="00BA2AFD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BA2AFD">
        <w:rPr>
          <w:rFonts w:hAnsi="Times New Roman" w:ascii="Times New Roman"/>
          <w:sz w:val="22"/>
          <w:szCs w:val="22"/>
          <w:lang w:val="hr-HR"/>
        </w:rPr>
        <w:t>Vjerovniku KOMUNALNE DJELATNOSTI d.o.o., Vela Luka, Obala 2,</w:t>
      </w:r>
    </w:p>
    <w:p w:rsidRDefault="00C35BE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1507AE" w:rsidRPr="000532C5">
        <w:rPr>
          <w:rFonts w:hAnsi="Times New Roman" w:ascii="Times New Roman"/>
          <w:sz w:val="22"/>
          <w:szCs w:val="22"/>
          <w:lang w:val="hr-HR"/>
        </w:rPr>
        <w:t>.) ŽDO Dubrovnik,</w:t>
      </w:r>
    </w:p>
    <w:p w:rsidRDefault="00C35BE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1507AE" w:rsidRPr="000532C5">
        <w:rPr>
          <w:rFonts w:hAnsi="Times New Roman" w:ascii="Times New Roman"/>
          <w:sz w:val="22"/>
          <w:szCs w:val="22"/>
          <w:lang w:val="hr-HR"/>
        </w:rPr>
        <w:t>.) Sudski registar odmah i po pravomoćnosti,</w:t>
      </w:r>
    </w:p>
    <w:p w:rsidRDefault="00C35BE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1507AE" w:rsidRPr="000532C5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C35BEE" w:rsidP="001507AE" w:rsidR="008117C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0532C5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C35BE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0532C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532C5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32C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532C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532C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532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532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0532C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31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37C0E">
      <w:rPr>
        <w:rFonts w:hAnsi="Times New Roman" w:ascii="Times New Roman"/>
        <w:b/>
        <w:sz w:val="22"/>
        <w:szCs w:val="22"/>
        <w:lang w:val="hr-HR"/>
      </w:rPr>
      <w:t>94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E37C0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37C0E">
      <w:rPr>
        <w:rFonts w:hAnsi="Times New Roman" w:ascii="Times New Roman"/>
        <w:b/>
        <w:sz w:val="22"/>
        <w:szCs w:val="22"/>
        <w:lang w:val="hr-HR"/>
      </w:rPr>
      <w:t>94/2016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30D"/>
    <w:rsid w:val="0000064D"/>
    <w:rsid w:val="00032E63"/>
    <w:rsid w:val="000532C5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0C26"/>
    <w:rsid w:val="00205402"/>
    <w:rsid w:val="00212E14"/>
    <w:rsid w:val="00250EE0"/>
    <w:rsid w:val="0026196F"/>
    <w:rsid w:val="00265B68"/>
    <w:rsid w:val="002745C7"/>
    <w:rsid w:val="00281CBA"/>
    <w:rsid w:val="002B2C51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867BE"/>
    <w:rsid w:val="003A1F98"/>
    <w:rsid w:val="003A491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42EA4"/>
    <w:rsid w:val="00661298"/>
    <w:rsid w:val="00676A23"/>
    <w:rsid w:val="006915AB"/>
    <w:rsid w:val="00697978"/>
    <w:rsid w:val="006D1F01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2283D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C63AD"/>
    <w:rsid w:val="00AD4598"/>
    <w:rsid w:val="00AD5956"/>
    <w:rsid w:val="00AF23C8"/>
    <w:rsid w:val="00AF40B4"/>
    <w:rsid w:val="00AF5342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A2AFD"/>
    <w:rsid w:val="00BB4CDA"/>
    <w:rsid w:val="00C0284B"/>
    <w:rsid w:val="00C12F6E"/>
    <w:rsid w:val="00C22BDD"/>
    <w:rsid w:val="00C35BEE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0315E"/>
    <w:rsid w:val="00E325B4"/>
    <w:rsid w:val="00E37C0E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3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5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5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5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5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3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5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5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5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5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BRNJAL, poljoprivredna i uslužna zadruga</izvorni_sadrzaj>
    <derivirana_varijabla naziv="DomainObject.Predmet.ProtustrankaFormated_1">  PZ BRNJAL, poljoprivredna i uslužna zadruga</derivirana_varijabla>
  </DomainObject.Predmet.ProtustrankaFormated>
  <DomainObject.Predmet.ProtustrankaFormatedOIB>
    <izvorni_sadrzaj>  PZ BRNJAL, poljoprivredna i uslužna zadruga, OIB 12103340825</izvorni_sadrzaj>
    <derivirana_varijabla naziv="DomainObject.Predmet.ProtustrankaFormatedOIB_1">  PZ BRNJAL, poljoprivredna i uslužna zadruga, OIB 12103340825</derivirana_varijabla>
  </DomainObject.Predmet.ProtustrankaFormatedOIB>
  <DomainObject.Predmet.ProtustrankaFormatedWithAdress>
    <izvorni_sadrzaj> PZ BRNJAL, poljoprivredna i uslužna zadruga, Ulica 68 br. 10, 20270 Vela Luka</izvorni_sadrzaj>
    <derivirana_varijabla naziv="DomainObject.Predmet.ProtustrankaFormatedWithAdress_1"> PZ BRNJAL, poljoprivredna i uslužna zadruga, Ulica 68 br. 10, 20270 Vela Luka</derivirana_varijabla>
  </DomainObject.Predmet.ProtustrankaFormatedWithAdress>
  <DomainObject.Predmet.ProtustrankaFormatedWithAdressOIB>
    <izvorni_sadrzaj> PZ BRNJAL, poljoprivredna i uslužna zadruga, OIB 12103340825, Ulica 68 br. 10, 20270 Vela Luka</izvorni_sadrzaj>
    <derivirana_varijabla naziv="DomainObject.Predmet.ProtustrankaFormatedWithAdressOIB_1"> PZ BRNJAL, poljoprivredna i uslužna zadruga, OIB 12103340825, Ulica 68 br. 10, 20270 Vela Luka</derivirana_varijabla>
  </DomainObject.Predmet.ProtustrankaFormatedWithAdressOIB>
  <DomainObject.Predmet.ProtustrankaWithAdress>
    <izvorni_sadrzaj>PZ BRNJAL, poljoprivredna i uslužna zadruga Ulica 68 br. 10, 20270 Vela Luka</izvorni_sadrzaj>
    <derivirana_varijabla naziv="DomainObject.Predmet.ProtustrankaWithAdress_1">PZ BRNJAL, poljoprivredna i uslužna zadruga Ulica 68 br. 10, 20270 Vela Luka</derivirana_varijabla>
  </DomainObject.Predmet.ProtustrankaWithAdress>
  <DomainObject.Predmet.ProtustrankaWithAdressOIB>
    <izvorni_sadrzaj>PZ BRNJAL, poljoprivredna i uslužna zadruga, OIB 12103340825, Ulica 68 br. 10, 20270 Vela Luka</izvorni_sadrzaj>
    <derivirana_varijabla naziv="DomainObject.Predmet.ProtustrankaWithAdressOIB_1">PZ BRNJAL, poljoprivredna i uslužna zadruga, OIB 12103340825, Ulica 68 br. 10, 20270 Vela Luka</derivirana_varijabla>
  </DomainObject.Predmet.ProtustrankaWithAdressOIB>
  <DomainObject.Predmet.ProtustrankaNazivFormated>
    <izvorni_sadrzaj>PZ BRNJAL, poljoprivredna i uslužna zadruga</izvorni_sadrzaj>
    <derivirana_varijabla naziv="DomainObject.Predmet.ProtustrankaNazivFormated_1">PZ BRNJAL, poljoprivredna i uslužna zadruga</derivirana_varijabla>
  </DomainObject.Predmet.ProtustrankaNazivFormated>
  <DomainObject.Predmet.ProtustrankaNazivFormatedOIB>
    <izvorni_sadrzaj>PZ BRNJAL, poljoprivredna i uslužna zadruga, OIB 12103340825</izvorni_sadrzaj>
    <derivirana_varijabla naziv="DomainObject.Predmet.ProtustrankaNazivFormatedOIB_1">PZ BRNJAL, poljoprivredna i uslužna zadruga, OIB 12103340825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811.84</izvorni_sadrzaj>
    <derivirana_varijabla naziv="DomainObject.Predmet.TrenutnaVrijednost_1">811.84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PZ BRNJAL, poljoprivredna i uslužna zadruga</item>
    </izvorni_sadrzaj>
    <derivirana_varijabla naziv="DomainObject.Predmet.ProtuStrankaListFormated_1">
      <item>PZ BRNJAL, poljoprivredna i uslužna zadruga</item>
    </derivirana_varijabla>
  </DomainObject.Predmet.ProtuStrankaListFormated>
  <DomainObject.Predmet.ProtuStrankaListFormatedOIB>
    <izvorni_sadrzaj>
      <item>PZ BRNJAL, poljoprivredna i uslužna zadruga, OIB 12103340825</item>
    </izvorni_sadrzaj>
    <derivirana_varijabla naziv="DomainObject.Predmet.ProtuStrankaListFormatedOIB_1">
      <item>PZ BRNJAL, poljoprivredna i uslužna zadruga, OIB 12103340825</item>
    </derivirana_varijabla>
  </DomainObject.Predmet.ProtuStrankaListFormatedOIB>
  <DomainObject.Predmet.ProtuStrankaListFormatedWithAdress>
    <izvorni_sadrzaj>
      <item>PZ BRNJAL, poljoprivredna i uslužna zadruga, Ulica 68 br. 10, 20270 Vela Luka</item>
    </izvorni_sadrzaj>
    <derivirana_varijabla naziv="DomainObject.Predmet.ProtuStrankaListFormatedWithAdress_1">
      <item>PZ BRNJAL, poljoprivredna i uslužna zadruga, Ulica 68 br. 10, 20270 Vela Luka</item>
    </derivirana_varijabla>
  </DomainObject.Predmet.ProtuStrankaListFormatedWithAdress>
  <DomainObject.Predmet.ProtuStrankaListFormatedWithAdressOIB>
    <izvorni_sadrzaj>
      <item>PZ BRNJAL, poljoprivredna i uslužna zadruga, OIB 12103340825, Ulica 68 br. 10, 20270 Vela Luka</item>
    </izvorni_sadrzaj>
    <derivirana_varijabla naziv="DomainObject.Predmet.ProtuStrankaListFormatedWithAdressOIB_1">
      <item>PZ BRNJAL, poljoprivredna i uslužna zadruga, OIB 12103340825, Ulica 68 br. 10, 20270 Vela Luka</item>
    </derivirana_varijabla>
  </DomainObject.Predmet.ProtuStrankaListFormatedWithAdressOIB>
  <DomainObject.Predmet.ProtuStrankaListNazivFormated>
    <izvorni_sadrzaj>
      <item>PZ BRNJAL, poljoprivredna i uslužna zadruga</item>
    </izvorni_sadrzaj>
    <derivirana_varijabla naziv="DomainObject.Predmet.ProtuStrankaListNazivFormated_1">
      <item>PZ BRNJAL, poljoprivredna i uslužna zadruga</item>
    </derivirana_varijabla>
  </DomainObject.Predmet.ProtuStrankaListNazivFormated>
  <DomainObject.Predmet.ProtuStrankaListNazivFormatedOIB>
    <izvorni_sadrzaj>
      <item>PZ BRNJAL, poljoprivredna i uslužna zadruga, OIB 12103340825</item>
    </izvorni_sadrzaj>
    <derivirana_varijabla naziv="DomainObject.Predmet.ProtuStrankaListNazivFormatedOIB_1">
      <item>PZ BRNJAL, poljoprivredna i uslužna zadruga, OIB 12103340825</item>
    </derivirana_varijabla>
  </DomainObject.Predmet.ProtuStrankaListNazivFormatedOIB>
  <DomainObject.Predmet.OstaliListFormated>
    <izvorni_sadrzaj>
      <item>KOMUNALNE DJELATNOSTI d.o.o. za komunalne djelatnosti</item>
    </izvorni_sadrzaj>
    <derivirana_varijabla naziv="DomainObject.Predmet.OstaliListFormated_1">
      <item>KOMUNALNE DJELATNOSTI d.o.o. za komunalne djelatnosti</item>
    </derivirana_varijabla>
  </DomainObject.Predmet.OstaliListFormated>
  <DomainObject.Predmet.OstaliListFormatedOIB>
    <izvorni_sadrzaj>
      <item>KOMUNALNE DJELATNOSTI d.o.o. za komunalne djelatnosti, OIB 80457977311</item>
    </izvorni_sadrzaj>
    <derivirana_varijabla naziv="DomainObject.Predmet.OstaliListFormatedOIB_1">
      <item>KOMUNALNE DJELATNOSTI d.o.o. za komunalne djelatnosti, OIB 80457977311</item>
    </derivirana_varijabla>
  </DomainObject.Predmet.OstaliListFormatedOIB>
  <DomainObject.Predmet.OstaliListFormatedWithAdress>
    <izvorni_sadrzaj>
      <item>KOMUNALNE DJELATNOSTI d.o.o. za komunalne djelatnosti, Obala 2 1, 20270 Vela Luka</item>
    </izvorni_sadrzaj>
    <derivirana_varijabla naziv="DomainObject.Predmet.OstaliListFormatedWithAdress_1">
      <item>KOMUNALNE DJELATNOSTI d.o.o. za komunalne djelatnosti, Obala 2 1, 20270 Vela Luka</item>
    </derivirana_varijabla>
  </DomainObject.Predmet.OstaliListFormatedWithAdress>
  <DomainObject.Predmet.OstaliListFormatedWithAdressOIB>
    <izvorni_sadrzaj>
      <item>KOMUNALNE DJELATNOSTI d.o.o. za komunalne djelatnosti, OIB 80457977311, Obala 2 1, 20270 Vela Luka</item>
    </izvorni_sadrzaj>
    <derivirana_varijabla naziv="DomainObject.Predmet.OstaliListFormatedWithAdressOIB_1">
      <item>KOMUNALNE DJELATNOSTI d.o.o. za komunalne djelatnosti, OIB 80457977311, Obala 2 1, 20270 Vela Luka</item>
    </derivirana_varijabla>
  </DomainObject.Predmet.OstaliListFormatedWithAdressOIB>
  <DomainObject.Predmet.OstaliListNazivFormated>
    <izvorni_sadrzaj>
      <item>KOMUNALNE DJELATNOSTI d.o.o. za komunalne djelatnosti</item>
    </izvorni_sadrzaj>
    <derivirana_varijabla naziv="DomainObject.Predmet.OstaliListNazivFormated_1">
      <item>KOMUNALNE DJELATNOSTI d.o.o. za komunalne djelatnosti</item>
    </derivirana_varijabla>
  </DomainObject.Predmet.OstaliListNazivFormated>
  <DomainObject.Predmet.OstaliListNazivFormatedOIB>
    <izvorni_sadrzaj>
      <item>KOMUNALNE DJELATNOSTI d.o.o. za komunalne djelatnosti, OIB 80457977311</item>
    </izvorni_sadrzaj>
    <derivirana_varijabla naziv="DomainObject.Predmet.OstaliListNazivFormatedOIB_1">
      <item>KOMUNALNE DJELATNOSTI d.o.o. za komunalne djelatnosti, OIB 80457977311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PZ BRNJAL, poljoprivredna i uslužna zadruga</izvorni_sadrzaj>
    <derivirana_varijabla naziv="DomainObject.Predmet.ProtustrankaIDrugi_1">PZ BRNJAL, poljoprivredna i uslužna zadruga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PZ BRNJAL, poljoprivredna i uslužna zadruga, OIB 12103340825, Ulica 68 br. 10, 20270 Vela Luka</izvorni_sadrzaj>
    <derivirana_varijabla naziv="DomainObject.Predmet.ProtustrankaIDrugiAdressOIB_1">PZ BRNJAL, poljoprivredna i uslužna zadruga, OIB 12103340825, Ulica 68 br. 10,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PZ BRNJAL, poljoprivredna i uslužna zadruga</item>
      <item>KOMUNALNE DJELATNOSTI d.o.o. za komunalne djelatnosti</item>
    </izvorni_sadrzaj>
    <derivirana_varijabla naziv="DomainObject.Predmet.SudioniciListNaziv_1">
      <item>FINA RC SPLIT, PODRUŽNICA DUBROVNIK</item>
      <item>PZ BRNJAL, poljoprivredna i uslužna zadruga</item>
      <item>KOMUNALNE DJELATNOSTI d.o.o. za komunalne djelatnosti</item>
    </derivirana_varijabla>
  </DomainObject.Predmet.SudioniciListNaziv>
  <DomainObject.Predmet.SudioniciListAdressOIB>
    <izvorni_sadrzaj>
      <item>FINA RC SPLIT, PODRUŽNICA DUBROVNIK, OIB 85821130368, VUKOVARSKA 2,20000 Dubrovnik</item>
      <item>PZ BRNJAL, poljoprivredna i uslužna zadruga, OIB 12103340825, Ulica 68 br. 10,20270 Vela Luka</item>
      <item>KOMUNALNE DJELATNOSTI d.o.o. za komunalne djelatnosti, OIB 80457977311, Obala 2 1,20270 Vela Luka</item>
    </izvorni_sadrzaj>
    <derivirana_varijabla naziv="DomainObject.Predmet.SudioniciListAdressOIB_1">
      <item>FINA RC SPLIT, PODRUŽNICA DUBROVNIK, OIB 85821130368, VUKOVARSKA 2,20000 Dubrovnik</item>
      <item>PZ BRNJAL, poljoprivredna i uslužna zadruga, OIB 12103340825, Ulica 68 br. 10,20270 Vela Luka</item>
      <item>KOMUNALNE DJELATNOSTI d.o.o. za komunalne djelatnosti, OIB 80457977311, Obala 2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12103340825</item>
      <item>, OIB 80457977311</item>
    </izvorni_sadrzaj>
    <derivirana_varijabla naziv="DomainObject.Predmet.SudioniciListNazivOIB_1">
      <item>, OIB 85821130368</item>
      <item>, OIB 12103340825</item>
      <item>, OIB 80457977311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924B4-B583-4304-B329-B6C9FF59E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534</properties:Words>
  <properties:Characters>2904</properties:Characters>
  <properties:Lines>93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2016-11-04T08:47:00Z</dcterms:created>
  <dc:creator>Sudsko vijeæe</dc:creator>
  <cp:lastModifiedBy>Sandra Lazo Oblizalo</cp:lastModifiedBy>
  <cp:lastPrinted>2016-11-08T13:19:00Z</cp:lastPrinted>
  <dcterms:modified xmlns:xsi="http://www.w3.org/2001/XMLSchema-instance" xsi:type="dcterms:W3CDTF">2016-11-08T13:19:00Z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