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d5f41" w14:paraId="eed5f41" w:rsidRDefault="00AE3644" w:rsidP="00AE3644" w:rsidR="00AE3644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AE3644" w:rsidP="00AE3644" w:rsidR="00AE3644">
      <w:pPr>
        <w:spacing w:after="0"/>
        <w:jc w:val="both"/>
      </w:pPr>
      <w:r>
        <w:t xml:space="preserve">       REPUBLIKA HRVATSKA</w:t>
      </w:r>
    </w:p>
    <w:p w:rsidRDefault="00AE3644" w:rsidP="00AE3644" w:rsidR="00AE3644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AE3644" w:rsidP="00AE3644" w:rsidR="00AE3644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AE3644" w:rsidP="00AE3644" w:rsidR="00AE3644">
      <w:pPr>
        <w:spacing w:after="0"/>
        <w:ind w:left="5664"/>
      </w:pPr>
      <w:r>
        <w:t>Poslovni broj: 3 St-396/16-9</w:t>
      </w:r>
    </w:p>
    <w:p w:rsidRDefault="00AE3644" w:rsidP="00AE3644" w:rsidR="00AE3644">
      <w:pPr>
        <w:spacing w:after="0"/>
        <w:rPr>
          <w:b/>
        </w:rPr>
      </w:pPr>
    </w:p>
    <w:p w:rsidRDefault="00AE3644" w:rsidP="00AE3644" w:rsidR="00AE3644">
      <w:pPr>
        <w:spacing w:after="0"/>
        <w:ind w:firstLine="708" w:left="5664"/>
        <w:rPr>
          <w:b/>
        </w:rPr>
      </w:pPr>
    </w:p>
    <w:p w:rsidRDefault="00AE3644" w:rsidP="00AE3644" w:rsidR="00AE3644">
      <w:pPr>
        <w:spacing w:after="0"/>
        <w:jc w:val="center"/>
      </w:pPr>
      <w:r>
        <w:t>U   I M E   R E P U B L I K E   H R V A T S K E</w:t>
      </w:r>
    </w:p>
    <w:p w:rsidRDefault="00AE3644" w:rsidP="00AE3644" w:rsidR="00AE3644">
      <w:pPr>
        <w:spacing w:after="0"/>
        <w:rPr>
          <w:b/>
        </w:rPr>
      </w:pPr>
    </w:p>
    <w:p w:rsidRDefault="00AE3644" w:rsidP="00AE3644" w:rsidR="00AE3644">
      <w:pPr>
        <w:spacing w:after="0"/>
        <w:jc w:val="center"/>
      </w:pPr>
      <w:r>
        <w:t>R J E Š E N J E</w:t>
      </w:r>
    </w:p>
    <w:p w:rsidRDefault="00AE3644" w:rsidP="00AE3644" w:rsidR="00AE3644">
      <w:pPr>
        <w:spacing w:after="0"/>
        <w:jc w:val="center"/>
      </w:pPr>
    </w:p>
    <w:p w:rsidRDefault="00AE3644" w:rsidP="00AE3644" w:rsidR="00AE3644">
      <w:pPr>
        <w:spacing w:after="0"/>
        <w:jc w:val="both"/>
        <w:rPr>
          <w:b/>
        </w:rPr>
      </w:pPr>
    </w:p>
    <w:p w:rsidRDefault="00AE3644" w:rsidP="00AE3644" w:rsidR="00AE3644">
      <w:pPr>
        <w:spacing w:after="0"/>
        <w:jc w:val="both"/>
      </w:pPr>
      <w:r>
        <w:rPr>
          <w:b/>
        </w:rPr>
        <w:tab/>
      </w:r>
      <w:r>
        <w:t xml:space="preserve">TRGOVAČKI SUD U VARAŽDINU po sucu toga suda Jasni Lekić, kao stečajnom sucu, u stečajnom predmetu u povodu prijedloga predlagatelja FINANCIJSKA AGENCIJA Regionalni centar Zagreb, Podružnica Varaždin, A. Cesarca 2, protiv dužnika MT-COMMERCE društvo s ograničenom odgovornošću za trgovinu i usluge, skraćena tvrtka MT-COMMERCE d.o.o., Hudovljani 36, Koprivnica, MBS: 010006707, OIB: 16328452201, radi otvaranja stečajnog postupka nad dužnikom, dana 21. studenog 2016. godine,   </w:t>
      </w:r>
    </w:p>
    <w:p w:rsidRDefault="00AE3644" w:rsidP="00AE3644" w:rsidR="00AE3644">
      <w:pPr>
        <w:spacing w:after="0"/>
        <w:jc w:val="both"/>
      </w:pPr>
    </w:p>
    <w:p w:rsidRDefault="00AE3644" w:rsidP="00AE3644" w:rsidR="00AE3644">
      <w:pPr>
        <w:spacing w:after="0"/>
        <w:jc w:val="both"/>
        <w:rPr>
          <w:b/>
        </w:rPr>
      </w:pPr>
    </w:p>
    <w:p w:rsidRDefault="00AE3644" w:rsidP="00AE3644" w:rsidR="00AE3644">
      <w:pPr>
        <w:spacing w:after="0"/>
        <w:jc w:val="center"/>
      </w:pPr>
      <w:r>
        <w:t>r i j e š i o     j e</w:t>
      </w:r>
    </w:p>
    <w:p w:rsidRDefault="00AE3644" w:rsidP="00AE3644" w:rsidR="00AE3644">
      <w:pPr>
        <w:spacing w:after="0"/>
        <w:jc w:val="center"/>
      </w:pPr>
    </w:p>
    <w:p w:rsidRDefault="00AE3644" w:rsidP="00AE3644" w:rsidR="00AE3644">
      <w:pPr>
        <w:spacing w:after="0"/>
      </w:pPr>
    </w:p>
    <w:p w:rsidRDefault="00AE3644" w:rsidP="00AE3644" w:rsidR="00AE3644">
      <w:pPr>
        <w:spacing w:after="0"/>
        <w:ind w:firstLine="705"/>
        <w:jc w:val="both"/>
      </w:pPr>
      <w:r>
        <w:tab/>
        <w:t xml:space="preserve">I/ Otvara se stečajni postupak nad društvom MT-COMMERCE društvo s ograničenom odgovornošću za trgovinu i usluge, skraćena tvrtka MT-COMMERCE d.o.o., Hudovljani 36, Koprivnica, MBS: 010006707, OIB: 16328452201, s danom 21. studenog 2016. godine. </w:t>
      </w:r>
    </w:p>
    <w:p w:rsidRDefault="00AE3644" w:rsidP="00AE3644" w:rsidR="00AE3644">
      <w:pPr>
        <w:spacing w:after="0"/>
        <w:ind w:firstLine="705"/>
        <w:jc w:val="both"/>
      </w:pPr>
    </w:p>
    <w:p w:rsidRDefault="00AE3644" w:rsidP="00AE3644" w:rsidR="00AE3644">
      <w:pPr>
        <w:spacing w:after="0"/>
        <w:ind w:firstLine="705"/>
        <w:jc w:val="both"/>
      </w:pPr>
      <w:r>
        <w:t>II/ Za stečajnog upravitelja imenuje se Marijan Belani iz Križevaca, I. Z. Dijankovečkog 4, OIB: 73806587468.</w:t>
      </w:r>
    </w:p>
    <w:p w:rsidRDefault="00AE3644" w:rsidP="00AE3644" w:rsidR="00AE3644">
      <w:pPr>
        <w:spacing w:after="0"/>
        <w:ind w:firstLine="705"/>
        <w:jc w:val="both"/>
      </w:pPr>
    </w:p>
    <w:p w:rsidRDefault="00AE3644" w:rsidP="00AE3644" w:rsidR="00AE3644">
      <w:pPr>
        <w:spacing w:after="0"/>
        <w:ind w:firstLine="705"/>
        <w:jc w:val="both"/>
      </w:pPr>
      <w:r>
        <w:tab/>
        <w:t xml:space="preserve">III/ Zaključuje se stečajni postupak nad društvom MT-COMMERCE društvo s ograničenom odgovornošću za trgovinu i usluge, skraćena tvrtka MT-COMMERCE d.o.o., Hudovljani 36, Koprivnica, MBS: 010006707, OIB: 16328452201, s danom 21. studenog 2016. godine, jer stečajna masa nije dostatna ni za pokriće troškova stečajnog postupka.    </w:t>
      </w:r>
    </w:p>
    <w:p w:rsidRDefault="00AE3644" w:rsidP="00AE3644" w:rsidR="00AE3644">
      <w:pPr>
        <w:spacing w:after="0"/>
        <w:ind w:firstLine="705"/>
        <w:jc w:val="both"/>
      </w:pPr>
    </w:p>
    <w:p w:rsidRDefault="00AE3644" w:rsidP="00AE3644" w:rsidR="00AE3644">
      <w:pPr>
        <w:spacing w:after="0"/>
        <w:jc w:val="both"/>
      </w:pPr>
      <w:r>
        <w:tab/>
        <w:t xml:space="preserve">IV/ Ovo rješenje i osnova zaključenja stečajnog postupka objavljuje se na e-Oglasnoj ploči suda sa današnjim danom, zabilježuje se u sudskom registru ovoga suda, a nakon pravomoćnosti ovog rješenja društvo će se brisati iz sudskog registra ovoga suda. </w:t>
      </w:r>
    </w:p>
    <w:p w:rsidRDefault="00AE3644" w:rsidP="00AE3644" w:rsidR="00AE3644">
      <w:pPr>
        <w:spacing w:after="0"/>
        <w:jc w:val="both"/>
      </w:pPr>
    </w:p>
    <w:p w:rsidRDefault="00AE3644" w:rsidP="00AE3644" w:rsidR="00AE3644">
      <w:pPr>
        <w:spacing w:after="0"/>
        <w:jc w:val="both"/>
      </w:pPr>
    </w:p>
    <w:p w:rsidRDefault="00AE3644" w:rsidP="00AE3644" w:rsidR="00AE3644">
      <w:pPr>
        <w:spacing w:after="0"/>
        <w:jc w:val="center"/>
      </w:pPr>
      <w:r>
        <w:t>Obrazloženje</w:t>
      </w:r>
    </w:p>
    <w:p w:rsidRDefault="00AE3644" w:rsidP="00AE3644" w:rsidR="00AE3644">
      <w:pPr>
        <w:spacing w:after="0"/>
        <w:jc w:val="center"/>
      </w:pPr>
    </w:p>
    <w:p w:rsidRDefault="00AE3644" w:rsidP="00AE3644" w:rsidR="00AE3644">
      <w:pPr>
        <w:spacing w:after="0"/>
      </w:pPr>
    </w:p>
    <w:p w:rsidRDefault="00AE3644" w:rsidP="00AE3644" w:rsidR="00AE3644">
      <w:pPr>
        <w:spacing w:after="0"/>
        <w:jc w:val="both"/>
      </w:pPr>
      <w:r>
        <w:tab/>
        <w:t xml:space="preserve">Predlagatelj Fina Regionalni centar Zagreb, Podružnica Varaždin, podnio je prijedlog za otvaranje stečajnog postupka nad društvom dužnika, navodeći da dužnik na dan 1.9.2015. u </w:t>
      </w:r>
      <w:r>
        <w:lastRenderedPageBreak/>
        <w:t>Očevidniku redoslijeda osnova za plaćanje ima evidentirane neizvršene osnove za plaćanje u neprekinutom razdoblju od 688 dana u ukupnom iznosu od 15.515,34 kn u koji iznos je uračunata kamata i naknada Financijske agencije za provedbu ovrhe na novčanim sredstvima, da prema podacima o broju zaposlenih dostavljenim od Hrvatskog zavoda za mirovinsko osiguranje dužnik ima jednog zaposlenika, te da na dan 9.3.2016. u Jedinstvenom registru računa ima otvoren račun i oročena novčana sredstva kod Podravske banke d.d.</w:t>
      </w:r>
    </w:p>
    <w:p w:rsidRDefault="00AE3644" w:rsidP="00AE3644" w:rsidR="00AE3644">
      <w:pPr>
        <w:spacing w:after="0"/>
        <w:jc w:val="both"/>
      </w:pPr>
      <w:r>
        <w:tab/>
        <w:t xml:space="preserve">Na temelju takovog prijedloga predlagatelja ovaj sud donio je rješenje broj 3 St-396/16-4 od 11.4.2016. kojim se pokreće prethodni postupak radi utvrđivanja uvjeta za otvaranje stečajnog postupka, te je ujedno zaključkom broj 3 St-396/16-5 od 11.4.2016. naložio odgovornoj osobi dužnika da u roku od 15 dana dostavi popis imovine i obveza dužnika. </w:t>
      </w:r>
    </w:p>
    <w:p w:rsidRDefault="00AE3644" w:rsidP="00AE3644" w:rsidR="00AE3644">
      <w:pPr>
        <w:spacing w:after="0"/>
        <w:ind w:firstLine="705"/>
        <w:jc w:val="both"/>
      </w:pPr>
      <w:r>
        <w:t>Na ročištu u prethodnom postupku dana 9.6.2016. direktor dužnika Tomislav Maljak iskazao je da se protivi stečaju, da se društvo bavi trgovinom i taxi službom, te da je taksist u Koprivnici. Dužan je samo s osnova poreza i doprinosa Poreznoj upravi i ima namjeru raditi preko društvo i moli rok radi plaćanja dugovanja. Nadalje je izjavio da društvo nema nikakvu imovinu, nema potraživanja, nema pokretnine ni nekretnine, te da radi preko ove tvrtke preko 20 godina i jedini je zaposlenik.</w:t>
      </w:r>
    </w:p>
    <w:p w:rsidRDefault="00AE3644" w:rsidP="00AE3644" w:rsidR="00AE3644">
      <w:pPr>
        <w:spacing w:after="0"/>
        <w:ind w:firstLine="705"/>
        <w:jc w:val="both"/>
      </w:pPr>
      <w:r>
        <w:t xml:space="preserve">Pod kaznenom i materijalnom odgovornošću potvrdio je da društvo dužnika nema imovine, a dužno je samo Poreznoj upravi s osnova poreza i doprinosa i sebi za svoje plaće, budući da je jedini zaposlenik. </w:t>
      </w:r>
    </w:p>
    <w:p w:rsidRDefault="00AE3644" w:rsidP="00AE3644" w:rsidR="00AE3644">
      <w:pPr>
        <w:spacing w:after="0"/>
        <w:ind w:firstLine="708"/>
        <w:jc w:val="both"/>
      </w:pPr>
      <w:r>
        <w:t>Prema stanju računa poreznog obveznika na dan 25.4.2016. dug dužnika prema RH Ministarstvu financija s osnova poreza i doprinosa iznosi 39.714,13 kn.</w:t>
      </w:r>
    </w:p>
    <w:p w:rsidRDefault="00AE3644" w:rsidP="00AE3644" w:rsidR="00AE3644">
      <w:pPr>
        <w:spacing w:after="0"/>
        <w:ind w:firstLine="705"/>
        <w:jc w:val="both"/>
      </w:pPr>
      <w:r>
        <w:t>Sud je odgodio ročište radi odlučivanja o otvaranju stečajnog postupka nad društvom dužnika za dan 18.10.2010., na koje ročište nije pristupio uredno pozvani direktor dužnika, niti je dostavio podatke da je platio dugovanje društva.</w:t>
      </w:r>
    </w:p>
    <w:p w:rsidRDefault="00AE3644" w:rsidP="00AE3644" w:rsidR="00AE3644">
      <w:pPr>
        <w:spacing w:after="0"/>
        <w:ind w:firstLine="708"/>
        <w:jc w:val="both"/>
      </w:pPr>
      <w:r>
        <w:t>Sud je rješenjem broj 3 St-396/16-8 od 20.10.2016. koje je objavljeno na e-Oglasnoj ploči suda 20.10.2016. pozvao vjerovnike stečajnog dužnika da u roku od 15 dana od dana objave na e-Oglasnoj ploči plate iznos od 5.000,00 kn na ime predujmljivanja troškova prethodnog i otvorenog stečajnog postupka, jer je utvrđeno da imovina dužnika koja bi ušla u stečajnu masu nije dostatna ni za namirenje troškova toga postupka.</w:t>
      </w:r>
    </w:p>
    <w:p w:rsidRDefault="00AE3644" w:rsidP="00AE3644" w:rsidR="00AE3644">
      <w:pPr>
        <w:spacing w:after="0"/>
        <w:ind w:firstLine="708"/>
        <w:jc w:val="both"/>
      </w:pPr>
      <w:r>
        <w:t xml:space="preserve">Vjerovnici predujam nisu platili.  </w:t>
      </w:r>
    </w:p>
    <w:p w:rsidRDefault="00AE3644" w:rsidP="00AE3644" w:rsidR="00AE3644">
      <w:pPr>
        <w:spacing w:after="0"/>
        <w:ind w:firstLine="708"/>
        <w:jc w:val="both"/>
      </w:pPr>
      <w:r>
        <w:t>Slijedom svega naprijed navedenog, proizlazi da se kod društva dužnika ispunio stečajni razlog nesposobnosti za plaćanje iz čl. 5. st. 2. Stečajnog zakona (N.N. 71/15, dalje skraćeno: SZ-a).</w:t>
      </w:r>
    </w:p>
    <w:p w:rsidRDefault="00AE3644" w:rsidP="00AE3644" w:rsidR="00AE3644">
      <w:pPr>
        <w:spacing w:after="0"/>
        <w:jc w:val="both"/>
      </w:pPr>
      <w:r>
        <w:tab/>
        <w:t>Tijekom prethodnog postupka je na nedvojben način utvrđeno da dužnik nema imovinu te da ista nije dostatna za pokriće troškova stečajnog postupka.</w:t>
      </w:r>
    </w:p>
    <w:p w:rsidRDefault="00AE3644" w:rsidP="00AE3644" w:rsidR="00AE3644">
      <w:pPr>
        <w:spacing w:after="0"/>
        <w:ind w:firstLine="708"/>
        <w:jc w:val="both"/>
      </w:pPr>
      <w:r>
        <w:t xml:space="preserve">Slijedom navedenog, sud je primjenom čl. 132. st. 1. i 2. SZ-a donio rješenje kojim se otvara i istovremeno zaključuje stečajni postupak nad društvom dužnika. </w:t>
      </w:r>
    </w:p>
    <w:p w:rsidRDefault="00AE3644" w:rsidP="00AE3644" w:rsidR="00AE3644">
      <w:pPr>
        <w:spacing w:after="0"/>
        <w:jc w:val="both"/>
      </w:pPr>
    </w:p>
    <w:p w:rsidRDefault="00AE3644" w:rsidP="00AE3644" w:rsidR="00AE3644">
      <w:pPr>
        <w:spacing w:after="0"/>
      </w:pPr>
    </w:p>
    <w:p w:rsidRDefault="00AE3644" w:rsidP="00AE3644" w:rsidR="00AE3644">
      <w:pPr>
        <w:spacing w:after="0"/>
      </w:pPr>
    </w:p>
    <w:p w:rsidRDefault="00AE3644" w:rsidP="00AE3644" w:rsidR="00AE3644">
      <w:pPr>
        <w:spacing w:after="0"/>
      </w:pPr>
    </w:p>
    <w:p w:rsidRDefault="00AE3644" w:rsidP="00AE3644" w:rsidR="00AE3644">
      <w:pPr>
        <w:spacing w:after="0"/>
        <w:ind w:left="2832"/>
      </w:pPr>
      <w:r>
        <w:t>U  Varaždinu, 21. studenog 2016. godine</w:t>
      </w:r>
    </w:p>
    <w:p w:rsidRDefault="00AE3644" w:rsidP="00AE3644" w:rsidR="00AE3644">
      <w:pPr>
        <w:spacing w:after="0"/>
        <w:ind w:left="2832"/>
      </w:pPr>
    </w:p>
    <w:p w:rsidRDefault="00AE3644" w:rsidP="00AE3644" w:rsidR="00AE3644">
      <w:pPr>
        <w:spacing w:after="0"/>
      </w:pPr>
    </w:p>
    <w:p w:rsidRDefault="00AE3644" w:rsidP="00AE3644" w:rsidR="00AE3644">
      <w:pPr>
        <w:spacing w:after="0"/>
        <w:ind w:left="2832"/>
      </w:pPr>
      <w:r>
        <w:tab/>
      </w:r>
      <w:r>
        <w:tab/>
      </w:r>
      <w:r>
        <w:tab/>
        <w:t xml:space="preserve">                       Stečajni sudac:</w:t>
      </w:r>
    </w:p>
    <w:p w:rsidRDefault="00AE3644" w:rsidP="00AE3644" w:rsidR="00AE3644">
      <w:pPr>
        <w:spacing w:after="0"/>
        <w:ind w:left="2832"/>
      </w:pPr>
    </w:p>
    <w:p w:rsidRDefault="00AE3644" w:rsidP="00AE3644" w:rsidR="00AE3644">
      <w:pPr>
        <w:spacing w:after="0"/>
        <w:ind w:left="2832"/>
      </w:pPr>
      <w:r>
        <w:tab/>
      </w:r>
      <w:r>
        <w:tab/>
      </w:r>
      <w:r>
        <w:tab/>
        <w:t xml:space="preserve">                         Jasna Lekić</w:t>
      </w:r>
    </w:p>
    <w:p w:rsidRDefault="00AE3644" w:rsidP="00AE3644" w:rsidR="00AE3644">
      <w:pPr>
        <w:spacing w:after="0"/>
        <w:ind w:left="2832"/>
      </w:pPr>
      <w:r>
        <w:t xml:space="preserve">                                       </w:t>
      </w:r>
    </w:p>
    <w:p w:rsidRDefault="00AE3644" w:rsidP="00AE3644" w:rsidR="00AE3644">
      <w:pPr>
        <w:spacing w:after="0"/>
        <w:ind w:left="2832"/>
      </w:pPr>
    </w:p>
    <w:p w:rsidRDefault="00AE3644" w:rsidP="00AE3644" w:rsidR="00AE3644">
      <w:pPr>
        <w:spacing w:after="0"/>
      </w:pPr>
      <w:r>
        <w:tab/>
        <w:t>POUKA O PRAVNOM LIJEKU:</w:t>
      </w:r>
    </w:p>
    <w:p w:rsidRDefault="00AE3644" w:rsidP="00AE3644" w:rsidR="00AE3644">
      <w:pPr>
        <w:spacing w:after="0"/>
        <w:rPr>
          <w:b/>
        </w:rPr>
      </w:pPr>
    </w:p>
    <w:p w:rsidRDefault="00AE3644" w:rsidP="00AE3644" w:rsidR="00AE3644">
      <w:pPr>
        <w:spacing w:after="0"/>
        <w:jc w:val="both"/>
      </w:pPr>
      <w:r>
        <w:tab/>
        <w:t xml:space="preserve">Protiv ovog rješenja o otvaranju stečajnog postupka žalbu može podnijeti osoba koja je bila zastupnik po zakonu dužnika pravne osobe do dana nastupanja pravnih posljedica otvaranja stečajnog postupka i dužnik pojedinac. </w:t>
      </w:r>
    </w:p>
    <w:p w:rsidRDefault="00AE3644" w:rsidP="00AE3644" w:rsidR="00AE3644">
      <w:pPr>
        <w:spacing w:after="0"/>
        <w:ind w:firstLine="708"/>
        <w:jc w:val="both"/>
      </w:pPr>
      <w:r>
        <w:t xml:space="preserve">Žalba se podnosi u roku od 8 dana od proteka osmog dana od dana objave oglasa na e-Oglasnoj ploči suda. Žalba se podnosi putem ovog suda, s time da o žalbi odlučuje Visoki trgovački sud Republike Hrvatske u Zagrebu. </w:t>
      </w:r>
    </w:p>
    <w:p w:rsidRDefault="00AE3644" w:rsidP="00AE3644" w:rsidR="00AE3644">
      <w:pPr>
        <w:spacing w:after="0"/>
        <w:ind w:firstLine="708"/>
        <w:jc w:val="both"/>
      </w:pPr>
      <w:r>
        <w:t>Ovo rješenje objavljuje se na e-Oglasnoj ploči suda s danom 21.11.2016. godine.</w:t>
      </w:r>
    </w:p>
    <w:p w:rsidRDefault="00AE3644" w:rsidP="00AE3644" w:rsidR="00AE3644">
      <w:pPr>
        <w:spacing w:after="0"/>
        <w:jc w:val="both"/>
      </w:pPr>
      <w:r>
        <w:t xml:space="preserve"> </w:t>
      </w:r>
    </w:p>
    <w:p w:rsidRDefault="00AE3644" w:rsidP="00AE3644" w:rsidR="00AE3644">
      <w:pPr>
        <w:spacing w:after="0"/>
        <w:jc w:val="both"/>
      </w:pPr>
    </w:p>
    <w:p w:rsidRDefault="00AE3644" w:rsidP="00AE3644" w:rsidR="00AE3644">
      <w:pPr>
        <w:spacing w:after="0"/>
        <w:jc w:val="both"/>
      </w:pPr>
    </w:p>
    <w:p w:rsidRDefault="00AE3644" w:rsidP="00AE3644" w:rsidR="00AE3644">
      <w:pPr>
        <w:spacing w:after="0"/>
        <w:jc w:val="both"/>
      </w:pPr>
    </w:p>
    <w:p w:rsidRDefault="00AE3644" w:rsidP="00AE3644" w:rsidR="00AE3644">
      <w:pPr>
        <w:spacing w:after="0"/>
        <w:jc w:val="both"/>
      </w:pPr>
      <w:r>
        <w:t>DNA: 1. Stečajni upravitelj Marijan Belani iz Križevaca, I. Z. Dijankovečkog 4</w:t>
      </w:r>
    </w:p>
    <w:p w:rsidRDefault="00AE3644" w:rsidP="00AE3644" w:rsidR="00AE3644">
      <w:pPr>
        <w:spacing w:after="0"/>
        <w:jc w:val="both"/>
      </w:pPr>
      <w:r>
        <w:t xml:space="preserve">           2. Porezna uprava Područni ured Sjeverna Hrvatska, Ispostava Koprivnica, </w:t>
      </w:r>
    </w:p>
    <w:p w:rsidRDefault="00AE3644" w:rsidP="00AE3644" w:rsidR="00AE3644">
      <w:pPr>
        <w:spacing w:after="0"/>
        <w:jc w:val="both"/>
      </w:pPr>
      <w:r>
        <w:t xml:space="preserve">               Hrvatske državnosti 7</w:t>
      </w:r>
    </w:p>
    <w:p w:rsidRDefault="00AE3644" w:rsidP="00AE3644" w:rsidR="00AE3644">
      <w:pPr>
        <w:spacing w:after="0"/>
        <w:jc w:val="both"/>
      </w:pPr>
      <w:r>
        <w:t xml:space="preserve">           3. ŽDO Varaždin, građansko-upravni odjel</w:t>
      </w:r>
    </w:p>
    <w:p w:rsidRDefault="00AE3644" w:rsidP="00AE3644" w:rsidR="00AE3644">
      <w:pPr>
        <w:spacing w:after="0"/>
        <w:jc w:val="both"/>
      </w:pPr>
      <w:r>
        <w:t xml:space="preserve">           4. Dužnik MT-COMMERCE d.o.o., Hudovljani 36, Koprivnica</w:t>
      </w:r>
    </w:p>
    <w:p w:rsidRDefault="00AE3644" w:rsidP="00AE3644" w:rsidR="00AE3644">
      <w:pPr>
        <w:spacing w:after="0"/>
        <w:jc w:val="both"/>
      </w:pPr>
      <w:r>
        <w:t xml:space="preserve">           5. FINA Zagreb, Vrtni put 3 </w:t>
      </w:r>
    </w:p>
    <w:p w:rsidRDefault="00AE3644" w:rsidP="00AE3644" w:rsidR="00AE3644">
      <w:pPr>
        <w:spacing w:after="0"/>
      </w:pPr>
      <w:r>
        <w:t xml:space="preserve">           6. Sudski registar, radi zabilježbe otvaranja i zaključenja stečajnog postupka, a nakon </w:t>
      </w:r>
    </w:p>
    <w:p w:rsidRDefault="00AE3644" w:rsidP="00AE3644" w:rsidR="00AE3644">
      <w:pPr>
        <w:spacing w:after="0"/>
      </w:pPr>
      <w:r>
        <w:t xml:space="preserve">                pravomoćnosti radi brisanja dužnika iz registra</w:t>
      </w:r>
    </w:p>
    <w:p w:rsidRDefault="00AE3644" w:rsidP="00AE3644" w:rsidR="00AE3644">
      <w:pPr>
        <w:spacing w:after="0"/>
      </w:pPr>
      <w:r>
        <w:t xml:space="preserve">           7. e-Oglasna ploča suda</w:t>
      </w:r>
    </w:p>
    <w:p w:rsidRDefault="00AE3644" w:rsidP="00AE3644" w:rsidR="00AE3644">
      <w:pPr>
        <w:spacing w:after="0"/>
      </w:pPr>
      <w:r>
        <w:t xml:space="preserve">          </w:t>
      </w:r>
    </w:p>
    <w:p w:rsidRDefault="00AE649C" w:rsidP="00AE3644" w:rsidR="00AE649C" w:rsidRPr="00B76F3C">
      <w:pPr>
        <w:pStyle w:val="Naslov3"/>
        <w:spacing w:after="0"/>
      </w:pPr>
    </w:p>
    <w:p w:rsidRDefault="00937FF9" w:rsidP="00AE3644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AE3644" w:rsidR="00AE649C" w:rsidRPr="00B76F3C">
      <w:pPr>
        <w:pStyle w:val="SudSjedite"/>
      </w:pPr>
      <w:r>
        <w:tab/>
      </w:r>
    </w:p>
    <w:p w:rsidRDefault="00CB0EA4" w:rsidP="00AE3644" w:rsidR="00CB0EA4">
      <w:pPr>
        <w:pStyle w:val="Naslovdokumenta"/>
        <w:spacing w:after="0"/>
      </w:pPr>
    </w:p>
    <w:p w:rsidRDefault="0071688E" w:rsidP="00AE3644" w:rsidR="0071688E">
      <w:pPr>
        <w:pStyle w:val="Poetniodjeljak"/>
        <w:spacing w:after="0"/>
      </w:pPr>
    </w:p>
    <w:p w:rsidRDefault="00A21F0D" w:rsidP="00AE3644" w:rsidR="00A21F0D">
      <w:pPr>
        <w:pStyle w:val="NormaleSPIS"/>
        <w:spacing w:after="0"/>
        <w:rPr>
          <w:noProof/>
        </w:rPr>
      </w:pPr>
    </w:p>
    <w:p w:rsidRDefault="00DA0242" w:rsidP="00AE3644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4744" w:rsidP="00537B78" w:rsidR="002F4744">
      <w:r>
        <w:separator/>
      </w:r>
    </w:p>
  </w:endnote>
  <w:endnote w:id="0" w:type="continuationSeparator">
    <w:p w:rsidRDefault="002F4744" w:rsidP="00537B78" w:rsidR="002F4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4744" w:rsidP="00537B78" w:rsidR="002F4744">
      <w:r>
        <w:separator/>
      </w:r>
    </w:p>
  </w:footnote>
  <w:footnote w:id="0" w:type="continuationSeparator">
    <w:p w:rsidRDefault="002F4744" w:rsidP="00537B78" w:rsidR="002F4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4744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0CDE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644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322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St-396/2016-9</izvorni_sadrzaj>
    <derivirana_varijabla naziv="DomainObject.Oznaka_1">St-396/2016-9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St-396/2016</izvorni_sadrzaj>
    <derivirana_varijabla naziv="DomainObject.Predmet.OznakaBroj_1">St-396/2016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MT-COMMERCE društvo s ograničenom odgovornošću za trgovinu i usluge zastupanog po punomoćniku Tomislav Maljak</izvorni_sadrzaj>
    <derivirana_varijabla naziv="DomainObject.Predmet.ProtustrankaFormated_1">  MT-COMMERCE društvo s ograničenom odgovornošću za trgovinu i usluge zastupanog po punomoćniku Tomislav Maljak</derivirana_varijabla>
  </DomainObject.Predmet.ProtustrankaFormated>
  <DomainObject.Predmet.ProtustrankaFormatedOIB>
    <izvorni_sadrzaj>  MT-COMMERCE društvo s ograničenom odgovornošću za trgovinu i usluge, OIB 16328452201 zastupanog po punomoćniku Tomislav Maljak</izvorni_sadrzaj>
    <derivirana_varijabla naziv="DomainObject.Predmet.ProtustrankaFormatedOIB_1">  MT-COMMERCE društvo s ograničenom odgovornošću za trgovinu i usluge, OIB 16328452201 zastupanog po punomoćniku Tomislav Maljak</derivirana_varijabla>
  </DomainObject.Predmet.ProtustrankaFormatedOIB>
  <DomainObject.Predmet.ProtustrankaFormatedWithAdress>
    <izvorni_sadrzaj> MT-COMMERCE društvo s ograničenom odgovornošću za trgovinu i usluge, Hudovljani 36, 48000 Hudovljani zastupanog po punomoćniku Tomislav Maljak</izvorni_sadrzaj>
    <derivirana_varijabla naziv="DomainObject.Predmet.ProtustrankaFormatedWithAdress_1"> MT-COMMERCE društvo s ograničenom odgovornošću za trgovinu i usluge, Hudovljani 36, 48000 Hudovljani zastupanog po punomoćniku Tomislav Maljak</derivirana_varijabla>
  </DomainObject.Predmet.ProtustrankaFormatedWithAdress>
  <DomainObject.Predmet.ProtustrankaFormatedWithAdressOIB>
    <izvorni_sadrzaj> MT-COMMERCE društvo s ograničenom odgovornošću za trgovinu i usluge, OIB 16328452201, Hudovljani 36, 48000 Hudovljani zastupanog po punomoćniku Tomislav Maljak</izvorni_sadrzaj>
    <derivirana_varijabla naziv="DomainObject.Predmet.ProtustrankaFormatedWithAdressOIB_1"> MT-COMMERCE društvo s ograničenom odgovornošću za trgovinu i usluge, OIB 16328452201, Hudovljani 36, 48000 Hudovljani zastupanog po punomoćniku Tomislav Maljak</derivirana_varijabla>
  </DomainObject.Predmet.ProtustrankaFormatedWithAdressOIB>
  <DomainObject.Predmet.ProtustrankaWithAdress>
    <izvorni_sadrzaj>MT-COMMERCE društvo s ograničenom odgovornošću za trgovinu i usluge Hudovljani 36, 48000 Hudovljani</izvorni_sadrzaj>
    <derivirana_varijabla naziv="DomainObject.Predmet.ProtustrankaWithAdress_1">MT-COMMERCE društvo s ograničenom odgovornošću za trgovinu i usluge Hudovljani 36, 48000 Hudovljani</derivirana_varijabla>
  </DomainObject.Predmet.ProtustrankaWithAdress>
  <DomainObject.Predmet.ProtustrankaWithAdressOIB>
    <izvorni_sadrzaj>MT-COMMERCE društvo s ograničenom odgovornošću za trgovinu i usluge, OIB 16328452201, Hudovljani 36, 48000 Hudovljani</izvorni_sadrzaj>
    <derivirana_varijabla naziv="DomainObject.Predmet.ProtustrankaWithAdressOIB_1">MT-COMMERCE društvo s ograničenom odgovornošću za trgovinu i usluge, OIB 16328452201, Hudovljani 36, 48000 Hudovljani</derivirana_varijabla>
  </DomainObject.Predmet.ProtustrankaWithAdressOIB>
  <DomainObject.Predmet.ProtustrankaNazivFormated>
    <izvorni_sadrzaj>MT-COMMERCE društvo s ograničenom odgovornošću za trgovinu i usluge</izvorni_sadrzaj>
    <derivirana_varijabla naziv="DomainObject.Predmet.ProtustrankaNazivFormated_1">MT-COMMERCE društvo s ograničenom odgovornošću za trgovinu i usluge</derivirana_varijabla>
  </DomainObject.Predmet.ProtustrankaNazivFormated>
  <DomainObject.Predmet.ProtustrankaNazivFormatedOIB>
    <izvorni_sadrzaj>MT-COMMERCE društvo s ograničenom odgovornošću za trgovinu i usluge, OIB 16328452201</izvorni_sadrzaj>
    <derivirana_varijabla naziv="DomainObject.Predmet.ProtustrankaNazivFormatedOIB_1">MT-COMMERCE društvo s ograničenom odgovornošću za trgovinu i usluge, OIB 16328452201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15515.34</izvorni_sadrzaj>
    <derivirana_varijabla naziv="DomainObject.Predmet.TrenutnaVrijednost_1">15515.34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MT-COMMERCE društvo s ograničenom odgovornošću za trgovinu i usluge zastupanog po punomoćniku Tomislav Maljak</item>
    </izvorni_sadrzaj>
    <derivirana_varijabla naziv="DomainObject.Predmet.ProtuStrankaListFormated_1">
      <item>MT-COMMERCE društvo s ograničenom odgovornošću za trgovinu i usluge zastupanog po punomoćniku Tomislav Maljak</item>
    </derivirana_varijabla>
  </DomainObject.Predmet.ProtuStrankaListFormated>
  <DomainObject.Predmet.ProtuStrankaListFormatedOIB>
    <izvorni_sadrzaj>
      <item>MT-COMMERCE društvo s ograničenom odgovornošću za trgovinu i usluge, OIB 16328452201 zastupanog po punomoćniku Tomislav Maljak</item>
    </izvorni_sadrzaj>
    <derivirana_varijabla naziv="DomainObject.Predmet.ProtuStrankaListFormatedOIB_1">
      <item>MT-COMMERCE društvo s ograničenom odgovornošću za trgovinu i usluge, OIB 16328452201 zastupanog po punomoćniku Tomislav Maljak</item>
    </derivirana_varijabla>
  </DomainObject.Predmet.ProtuStrankaListFormatedOIB>
  <DomainObject.Predmet.ProtuStrankaListFormatedWithAdress>
    <izvorni_sadrzaj>
      <item>MT-COMMERCE društvo s ograničenom odgovornošću za trgovinu i usluge, Hudovljani 36, 48000 Hudovljani zastupanog po punomoćniku Tomislav Maljak</item>
    </izvorni_sadrzaj>
    <derivirana_varijabla naziv="DomainObject.Predmet.ProtuStrankaListFormatedWithAdress_1">
      <item>MT-COMMERCE društvo s ograničenom odgovornošću za trgovinu i usluge, Hudovljani 36, 48000 Hudovljani zastupanog po punomoćniku Tomislav Maljak</item>
    </derivirana_varijabla>
  </DomainObject.Predmet.ProtuStrankaListFormatedWithAdress>
  <DomainObject.Predmet.ProtuStrankaListFormatedWithAdressOIB>
    <izvorni_sadrzaj>
      <item>MT-COMMERCE društvo s ograničenom odgovornošću za trgovinu i usluge, OIB 16328452201, Hudovljani 36, 48000 Hudovljani zastupanog po punomoćniku Tomislav Maljak</item>
    </izvorni_sadrzaj>
    <derivirana_varijabla naziv="DomainObject.Predmet.ProtuStrankaListFormatedWithAdressOIB_1">
      <item>MT-COMMERCE društvo s ograničenom odgovornošću za trgovinu i usluge, OIB 16328452201, Hudovljani 36, 48000 Hudovljani zastupanog po punomoćniku Tomislav Maljak</item>
    </derivirana_varijabla>
  </DomainObject.Predmet.ProtuStrankaListFormatedWithAdressOIB>
  <DomainObject.Predmet.ProtuStrankaListNazivFormated>
    <izvorni_sadrzaj>
      <item>MT-COMMERCE društvo s ograničenom odgovornošću za trgovinu i usluge</item>
    </izvorni_sadrzaj>
    <derivirana_varijabla naziv="DomainObject.Predmet.ProtuStrankaListNazivFormated_1">
      <item>MT-COMMERCE društvo s ograničenom odgovornošću za trgovinu i usluge</item>
    </derivirana_varijabla>
  </DomainObject.Predmet.ProtuStrankaListNazivFormated>
  <DomainObject.Predmet.ProtuStrankaListNazivFormatedOIB>
    <izvorni_sadrzaj>
      <item>MT-COMMERCE društvo s ograničenom odgovornošću za trgovinu i usluge, OIB 16328452201</item>
    </izvorni_sadrzaj>
    <derivirana_varijabla naziv="DomainObject.Predmet.ProtuStrankaListNazivFormatedOIB_1">
      <item>MT-COMMERCE društvo s ograničenom odgovornošću za trgovinu i usluge, OIB 16328452201</item>
    </derivirana_varijabla>
  </DomainObject.Predmet.ProtuStrankaListNazivFormatedOIB>
  <DomainObject.Predmet.OstaliListFormated>
    <izvorni_sadrzaj>
      <item>Sudski registar</item>
      <item>Županijsko državno odvjetništvo u Varaždinu</item>
      <item>Tomislav Maljak punomoćnik sudionika u postupku MT-COMMERCE društvo s ograničenom odgovornošću za trgovinu i usluge</item>
    </izvorni_sadrzaj>
    <derivirana_varijabla naziv="DomainObject.Predmet.OstaliListFormated_1">
      <item>Sudski registar</item>
      <item>Županijsko državno odvjetništvo u Varaždinu</item>
      <item>Tomislav Maljak punomoćnik sudionika u postupku MT-COMMERCE društvo s ograničenom odgovornošću za trgovinu i usluge</item>
    </derivirana_varijabla>
  </DomainObject.Predmet.OstaliListFormated>
  <DomainObject.Predmet.OstaliListFormatedOIB>
    <izvorni_sadrzaj>
      <item>Sudski registar</item>
      <item>Županijsko državno odvjetništvo u Varaždinu</item>
      <item>Tomislav Maljak, OIB 46631437351 punomoćnik sudionika u postupku MT-COMMERCE društvo s ograničenom odgovornošću za trgovinu i usluge</item>
    </izvorni_sadrzaj>
    <derivirana_varijabla naziv="DomainObject.Predmet.OstaliListFormatedOIB_1">
      <item>Sudski registar</item>
      <item>Županijsko državno odvjetništvo u Varaždinu</item>
      <item>Tomislav Maljak, OIB 46631437351 punomoćnik sudionika u postupku MT-COMMERCE društvo s ograničenom odgovornošću za trgovinu i usluge</item>
    </derivirana_varijabla>
  </DomainObject.Predmet.OstaliListFormatedOIB>
  <DomainObject.Predmet.OstaliListFormatedWithAdress>
    <izvorni_sadrzaj>
      <item>Sudski registar</item>
      <item>Županijsko državno odvjetništvo u Varaždinu</item>
      <item>Tomislav Maljak, Hudovljani 36, 48000 Hudovljani punomoćnik sudionika u postupku MT-COMMERCE društvo s ograničenom odgovornošću za trgovinu i usluge</item>
    </izvorni_sadrzaj>
    <derivirana_varijabla naziv="DomainObject.Predmet.OstaliListFormatedWithAdress_1">
      <item>Sudski registar</item>
      <item>Županijsko državno odvjetništvo u Varaždinu</item>
      <item>Tomislav Maljak, Hudovljani 36, 48000 Hudovljani punomoćnik sudionika u postupku MT-COMMERCE društvo s ograničenom odgovornošću za trgovinu i usluge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Tomislav Maljak, OIB 46631437351, Hudovljani 36, 48000 Hudovljani punomoćnik sudionika u postupku MT-COMMERCE društvo s ograničenom odgovornošću za trgovinu i usluge</item>
    </izvorni_sadrzaj>
    <derivirana_varijabla naziv="DomainObject.Predmet.OstaliListFormatedWithAdressOIB_1">
      <item>Sudski registar</item>
      <item>Županijsko državno odvjetništvo u Varaždinu</item>
      <item>Tomislav Maljak, OIB 46631437351, Hudovljani 36, 48000 Hudovljani punomoćnik sudionika u postupku MT-COMMERCE društvo s ograničenom odgovornošću za trgovinu i usluge</item>
    </derivirana_varijabla>
  </DomainObject.Predmet.OstaliListFormatedWithAdressOIB>
  <DomainObject.Predmet.OstaliListNazivFormated>
    <izvorni_sadrzaj>
      <item>Sudski registar</item>
      <item>Županijsko državno odvjetništvo u Varaždinu</item>
      <item>Tomislav Maljak</item>
    </izvorni_sadrzaj>
    <derivirana_varijabla naziv="DomainObject.Predmet.OstaliListNazivFormated_1">
      <item>Sudski registar</item>
      <item>Županijsko državno odvjetništvo u Varaždinu</item>
      <item>Tomislav Maljak</item>
    </derivirana_varijabla>
  </DomainObject.Predmet.OstaliListNazivFormated>
  <DomainObject.Predmet.OstaliListNazivFormatedOIB>
    <izvorni_sadrzaj>
      <item>Sudski registar</item>
      <item>Županijsko državno odvjetništvo u Varaždinu</item>
      <item>Tomislav Maljak, OIB 46631437351</item>
    </izvorni_sadrzaj>
    <derivirana_varijabla naziv="DomainObject.Predmet.OstaliListNazivFormatedOIB_1">
      <item>Sudski registar</item>
      <item>Županijsko državno odvjetništvo u Varaždinu</item>
      <item>Tomislav Maljak, OIB 46631437351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>St-396/2016-9</izvorni_sadrzaj>
    <derivirana_varijabla naziv="DomainObject.PoslovniBrojDokumenta_1">St-396/2016-9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MT-COMMERCE društvo s ograničenom odgovornošću za trgovinu i usluge</izvorni_sadrzaj>
    <derivirana_varijabla naziv="DomainObject.Predmet.ProtustrankaIDrugi_1">MT-COMMERCE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MT-COMMERCE društvo s ograničenom odgovornošću za trgovinu i usluge, OIB 16328452201, Hudovljani 36, 48000 Hudovljani</izvorni_sadrzaj>
    <derivirana_varijabla naziv="DomainObject.Predmet.ProtustrankaIDrugiAdressOIB_1">MT-COMMERCE društvo s ograničenom odgovornošću za trgovinu i usluge, OIB 16328452201, Hudovljani 36, 48000 Hudovljani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MT-COMMERCE društvo s ograničenom odgovornošću za trgovinu i usluge</item>
      <item>Sudski registar</item>
      <item>Županijsko državno odvjetništvo u Varaždinu</item>
      <item>Tomislav Maljak</item>
    </izvorni_sadrzaj>
    <derivirana_varijabla naziv="DomainObject.Predmet.SudioniciListNaziv_1">
      <item>Financijska agencija</item>
      <item>MT-COMMERCE društvo s ograničenom odgovornošću za trgovinu i usluge</item>
      <item>Sudski registar</item>
      <item>Županijsko državno odvjetništvo u Varaždinu</item>
      <item>Tomislav Maljak</item>
    </derivirana_varijabla>
  </DomainObject.Predmet.SudioniciListNaziv>
  <DomainObject.Predmet.SudioniciListAdressOIB>
    <izvorni_sadrzaj>
      <item>Financijska agencija, OIB 85821130368, A. Cesarca 2,42000 Varaždin</item>
      <item>MT-COMMERCE društvo s ograničenom odgovornošću za trgovinu i usluge, OIB 16328452201, Hudovljani 36,48000 Hudovljani</item>
      <item>Sudski registar</item>
      <item>Županijsko državno odvjetništvo u Varaždinu</item>
      <item>Tomislav Maljak, OIB 46631437351, Hudovljani 36,48000 Hudovljani</item>
    </izvorni_sadrzaj>
    <derivirana_varijabla naziv="DomainObject.Predmet.SudioniciListAdressOIB_1">
      <item>Financijska agencija, OIB 85821130368, A. Cesarca 2,42000 Varaždin</item>
      <item>MT-COMMERCE društvo s ograničenom odgovornošću za trgovinu i usluge, OIB 16328452201, Hudovljani 36,48000 Hudovljani</item>
      <item>Sudski registar</item>
      <item>Županijsko državno odvjetništvo u Varaždinu</item>
      <item>Tomislav Maljak, OIB 46631437351, Hudovljani 36,48000 Hudovljani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056DE6-6665-46C4-A20A-A0F57C38E9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872</properties:Words>
  <properties:Characters>4840</properties:Characters>
  <properties:Lines>124</properties:Lines>
  <properties:Paragraphs>40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2016-11-21T08:09:00Z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St-396/2016-9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