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50e9" w14:paraId="ac150e9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1649BD">
        <w:t>1700</w:t>
      </w:r>
      <w:r w:rsidR="00470706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5464D">
        <w:t>04. listopada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1649BD">
        <w:t>PURGERSKI KONJIČKI KLUB, Zagreb, Ulica Radoslava Cimermana 5, OIB: 13461088977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1649BD">
        <w:t>15.731,18</w:t>
      </w:r>
      <w:r w:rsidR="002C730A">
        <w:t xml:space="preserve"> </w:t>
      </w:r>
      <w:r>
        <w:t>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 xml:space="preserve">U Zagrebu, </w:t>
      </w:r>
      <w:r w:rsidR="0005464D">
        <w:t>04. listopada</w:t>
      </w:r>
      <w:r w:rsidR="00286EC9">
        <w:t xml:space="preserve">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D55141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D55141">
        <w:t>,v.r.</w:t>
      </w:r>
    </w:p>
    <w:p w:rsidRDefault="00D55141" w:rsidP="00D338FD" w:rsidR="00D55141">
      <w:pPr>
        <w:pStyle w:val="Uvuenotijeloteksta"/>
        <w:ind w:firstLine="141" w:left="1983"/>
        <w:jc w:val="right"/>
      </w:pPr>
      <w:r>
        <w:t>Za točnost otpravka</w:t>
      </w:r>
    </w:p>
    <w:p w:rsidRDefault="00D55141" w:rsidP="00D55141" w:rsidR="00E36CF7" w:rsidRPr="00284046">
      <w:pPr>
        <w:pStyle w:val="Bezproreda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5116D8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0A2C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116D8">
      <w:rPr>
        <w:rStyle w:val="Brojstranice"/>
        <w:rFonts w:hAnsi="Times New Roman" w:ascii="Times New Roman"/>
        <w:noProof/>
      </w:rPr>
      <w:t>1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58750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649BD" w:rsidP="005116D8" w:rsidR="005116D8" w:rsidRPr="005116D8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48.St-1700</w:t>
        </w:r>
        <w:r w:rsidR="005116D8" w:rsidRPr="005116D8">
          <w:rPr>
            <w:rFonts w:hAnsi="Times New Roman" w:ascii="Times New Roman"/>
          </w:rPr>
          <w:t>/17</w:t>
        </w:r>
      </w:p>
    </w:sdtContent>
  </w:sdt>
  <w:p w:rsidRDefault="005116D8" w:rsidR="005116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36195"/>
    <w:rsid w:val="0005464D"/>
    <w:rsid w:val="0009048E"/>
    <w:rsid w:val="001649BD"/>
    <w:rsid w:val="001F087F"/>
    <w:rsid w:val="00286EC9"/>
    <w:rsid w:val="002C730A"/>
    <w:rsid w:val="00301F07"/>
    <w:rsid w:val="003625C7"/>
    <w:rsid w:val="00470706"/>
    <w:rsid w:val="005116D8"/>
    <w:rsid w:val="005F4A7A"/>
    <w:rsid w:val="00630FB3"/>
    <w:rsid w:val="0067336B"/>
    <w:rsid w:val="00676C72"/>
    <w:rsid w:val="00696A1C"/>
    <w:rsid w:val="00702EE0"/>
    <w:rsid w:val="00786A29"/>
    <w:rsid w:val="00954F3A"/>
    <w:rsid w:val="009F16E5"/>
    <w:rsid w:val="00A20CCF"/>
    <w:rsid w:val="00A65173"/>
    <w:rsid w:val="00CB4950"/>
    <w:rsid w:val="00D55141"/>
    <w:rsid w:val="00E33DDA"/>
    <w:rsid w:val="00E36CF7"/>
    <w:rsid w:val="00F022A3"/>
    <w:rsid w:val="00F15017"/>
    <w:rsid w:val="00F65230"/>
    <w:rsid w:val="00F7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16D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0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16D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0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St-1700/2017</izvorni_sadrzaj>
    <derivirana_varijabla naziv="DomainObject.Predmet.OznakaBroj_1">St-1700/2017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PURGERSKI KONJIČKI KLUB</izvorni_sadrzaj>
    <derivirana_varijabla naziv="DomainObject.Predmet.ProtustrankaFormated_1">  PURGERSKI KONJIČKI KLUB</derivirana_varijabla>
  </DomainObject.Predmet.ProtustrankaFormated>
  <DomainObject.Predmet.ProtustrankaFormatedOIB>
    <izvorni_sadrzaj>  PURGERSKI KONJIČKI KLUB, OIB 13461088977</izvorni_sadrzaj>
    <derivirana_varijabla naziv="DomainObject.Predmet.ProtustrankaFormatedOIB_1">  PURGERSKI KONJIČKI KLUB, OIB 13461088977</derivirana_varijabla>
  </DomainObject.Predmet.ProtustrankaFormatedOIB>
  <DomainObject.Predmet.ProtustrankaFormatedWithAdress>
    <izvorni_sadrzaj> PURGERSKI KONJIČKI KLUB, Radoslava Cimermana 5, 10000 Zagreb</izvorni_sadrzaj>
    <derivirana_varijabla naziv="DomainObject.Predmet.ProtustrankaFormatedWithAdress_1"> PURGERSKI KONJIČKI KLUB, Radoslava Cimermana 5, 10000 Zagreb</derivirana_varijabla>
  </DomainObject.Predmet.ProtustrankaFormatedWithAdress>
  <DomainObject.Predmet.ProtustrankaFormatedWithAdressOIB>
    <izvorni_sadrzaj> PURGERSKI KONJIČKI KLUB, OIB 13461088977, Radoslava Cimermana 5, 10000 Zagreb</izvorni_sadrzaj>
    <derivirana_varijabla naziv="DomainObject.Predmet.ProtustrankaFormatedWithAdressOIB_1"> PURGERSKI KONJIČKI KLUB, OIB 13461088977, Radoslava Cimermana 5, 10000 Zagreb</derivirana_varijabla>
  </DomainObject.Predmet.ProtustrankaFormatedWithAdressOIB>
  <DomainObject.Predmet.ProtustrankaWithAdress>
    <izvorni_sadrzaj>PURGERSKI KONJIČKI KLUB Radoslava Cimermana 5, 10000 Zagreb</izvorni_sadrzaj>
    <derivirana_varijabla naziv="DomainObject.Predmet.ProtustrankaWithAdress_1">PURGERSKI KONJIČKI KLUB Radoslava Cimermana 5, 10000 Zagreb</derivirana_varijabla>
  </DomainObject.Predmet.ProtustrankaWithAdress>
  <DomainObject.Predmet.ProtustrankaWithAdressOIB>
    <izvorni_sadrzaj>PURGERSKI KONJIČKI KLUB, OIB 13461088977, Radoslava Cimermana 5, 10000 Zagreb</izvorni_sadrzaj>
    <derivirana_varijabla naziv="DomainObject.Predmet.ProtustrankaWithAdressOIB_1">PURGERSKI KONJIČKI KLUB, OIB 13461088977, Radoslava Cimermana 5, 10000 Zagreb</derivirana_varijabla>
  </DomainObject.Predmet.ProtustrankaWithAdressOIB>
  <DomainObject.Predmet.ProtustrankaNazivFormated>
    <izvorni_sadrzaj>PURGERSKI KONJIČKI KLUB</izvorni_sadrzaj>
    <derivirana_varijabla naziv="DomainObject.Predmet.ProtustrankaNazivFormated_1">PURGERSKI KONJIČKI KLUB</derivirana_varijabla>
  </DomainObject.Predmet.ProtustrankaNazivFormated>
  <DomainObject.Predmet.ProtustrankaNazivFormatedOIB>
    <izvorni_sadrzaj>PURGERSKI KONJIČKI KLUB, OIB 13461088977</izvorni_sadrzaj>
    <derivirana_varijabla naziv="DomainObject.Predmet.ProtustrankaNazivFormatedOIB_1">PURGERSKI KONJIČKI KLUB, OIB 13461088977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PURGERSKI KONJIČKI KLUB</item>
    </izvorni_sadrzaj>
    <derivirana_varijabla naziv="DomainObject.Predmet.ProtuStrankaListFormated_1">
      <item>PURGERSKI KONJIČKI KLUB</item>
    </derivirana_varijabla>
  </DomainObject.Predmet.ProtuStrankaListFormated>
  <DomainObject.Predmet.ProtuStrankaListFormatedOIB>
    <izvorni_sadrzaj>
      <item>PURGERSKI KONJIČKI KLUB, OIB 13461088977</item>
    </izvorni_sadrzaj>
    <derivirana_varijabla naziv="DomainObject.Predmet.ProtuStrankaListFormatedOIB_1">
      <item>PURGERSKI KONJIČKI KLUB, OIB 13461088977</item>
    </derivirana_varijabla>
  </DomainObject.Predmet.ProtuStrankaListFormatedOIB>
  <DomainObject.Predmet.ProtuStrankaListFormatedWithAdress>
    <izvorni_sadrzaj>
      <item>PURGERSKI KONJIČKI KLUB, Radoslava Cimermana 5, 10000 Zagreb</item>
    </izvorni_sadrzaj>
    <derivirana_varijabla naziv="DomainObject.Predmet.ProtuStrankaListFormatedWithAdress_1">
      <item>PURGERSKI KONJIČKI KLUB, Radoslava Cimermana 5, 10000 Zagreb</item>
    </derivirana_varijabla>
  </DomainObject.Predmet.ProtuStrankaListFormatedWithAdress>
  <DomainObject.Predmet.ProtuStrankaListFormatedWithAdressOIB>
    <izvorni_sadrzaj>
      <item>PURGERSKI KONJIČKI KLUB, OIB 13461088977, Radoslava Cimermana 5, 10000 Zagreb</item>
    </izvorni_sadrzaj>
    <derivirana_varijabla naziv="DomainObject.Predmet.ProtuStrankaListFormatedWithAdressOIB_1">
      <item>PURGERSKI KONJIČKI KLUB, OIB 13461088977, Radoslava Cimermana 5, 10000 Zagreb</item>
    </derivirana_varijabla>
  </DomainObject.Predmet.ProtuStrankaListFormatedWithAdressOIB>
  <DomainObject.Predmet.ProtuStrankaListNazivFormated>
    <izvorni_sadrzaj>
      <item>PURGERSKI KONJIČKI KLUB</item>
    </izvorni_sadrzaj>
    <derivirana_varijabla naziv="DomainObject.Predmet.ProtuStrankaListNazivFormated_1">
      <item>PURGERSKI KONJIČKI KLUB</item>
    </derivirana_varijabla>
  </DomainObject.Predmet.ProtuStrankaListNazivFormated>
  <DomainObject.Predmet.ProtuStrankaListNazivFormatedOIB>
    <izvorni_sadrzaj>
      <item>PURGERSKI KONJIČKI KLUB, OIB 13461088977</item>
    </izvorni_sadrzaj>
    <derivirana_varijabla naziv="DomainObject.Predmet.ProtuStrankaListNazivFormatedOIB_1">
      <item>PURGERSKI KONJIČKI KLUB, OIB 13461088977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PURGERSKI KONJIČKI KLUB</izvorni_sadrzaj>
    <derivirana_varijabla naziv="DomainObject.Predmet.ProtustrankaIDrugi_1">PURGERSKI KONJIČKI KLUB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PURGERSKI KONJIČKI KLUB, OIB 13461088977, Radoslava Cimermana 5, 10000 Zagreb</izvorni_sadrzaj>
    <derivirana_varijabla naziv="DomainObject.Predmet.ProtustrankaIDrugiAdressOIB_1">PURGERSKI KONJIČKI KLUB, OIB 13461088977, Radoslava 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PURGERSKI KONJIČKI KLUB</item>
    </izvorni_sadrzaj>
    <derivirana_varijabla naziv="DomainObject.Predmet.SudioniciListNaziv_1">
      <item>FINA Regionalni centar Zagreb</item>
      <item>PURGERSKI KONJIČKI KLUB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PURGERSKI KONJIČKI KLUB, OIB 13461088977, Radoslava Cimermana 5,10000 Zagreb</item>
    </izvorni_sadrzaj>
    <derivirana_varijabla naziv="DomainObject.Predmet.SudioniciListAdressOIB_1">
      <item>FINA Regionalni centar Zagreb, OIB 85821130368, Trg svibanjskih žrtava 1995. br. 1,10000 Zagreb</item>
      <item>PURGERSKI KONJIČKI KLUB, OIB 13461088977, Radoslava Cimermana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13461088977</item>
    </izvorni_sadrzaj>
    <derivirana_varijabla naziv="DomainObject.Predmet.SudioniciListNazivOIB_1">
      <item>, OIB 85821130368</item>
      <item>, OIB 13461088977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1311</properties:Characters>
  <properties:Lines>42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2017-09-27T09:24:00Z</dcterms:created>
  <dc:creator>Matea Bizjak</dc:creator>
  <dc:description/>
  <cp:keywords/>
  <cp:lastModifiedBy>Matea Bizjak</cp:lastModifiedBy>
  <cp:lastPrinted>2017-10-04T10:54:00Z</cp:lastPrinted>
  <dcterms:modified xmlns:xsi="http://www.w3.org/2001/XMLSchema-instance" xsi:type="dcterms:W3CDTF">2017-10-04T10:56:00Z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