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57fe2e0" w14:textId="57fe2e0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77375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77375A">
        <w:rPr>
          <w:rFonts w:ascii="Times New Roman" w:hAnsi="Times New Roman"/>
          <w:sz w:val="24"/>
          <w:szCs w:val="24"/>
        </w:rPr>
        <w:t>1096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77375A">
        <w:rPr>
          <w:rFonts w:ascii="Times New Roman" w:hAnsi="Times New Roman"/>
          <w:sz w:val="24"/>
          <w:szCs w:val="24"/>
        </w:rPr>
        <w:t>1096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77375A" w:rsidP="0077375A" w:rsidRDefault="0077375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7375A">
        <w:rPr>
          <w:rFonts w:ascii="Times New Roman" w:hAnsi="Times New Roman"/>
          <w:sz w:val="24"/>
          <w:szCs w:val="24"/>
        </w:rPr>
        <w:t>ELSTAR JABUKA j.d.o.o</w:t>
      </w:r>
      <w:r>
        <w:rPr>
          <w:rFonts w:ascii="Times New Roman" w:hAnsi="Times New Roman"/>
          <w:sz w:val="24"/>
          <w:szCs w:val="24"/>
        </w:rPr>
        <w:t xml:space="preserve">. za poljoprivrednu proizvodnju, Staro Čiče, </w:t>
      </w:r>
    </w:p>
    <w:p w:rsidR="00613A83" w:rsidP="0077375A" w:rsidRDefault="0077375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Velikogorička 44, OIB: 22692860111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75A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737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375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375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375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375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3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7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7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7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7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St-1096/2019</izvorni_sadrzaj>
    <derivirana_varijabla naziv="DomainObject.Predmet.OznakaBroj_1">St-1096/2019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ELSTAR JABUKA j.d.o.o. za poljoprivrednu proizvodnju</izvorni_sadrzaj>
    <derivirana_varijabla naziv="DomainObject.Predmet.ProtustrankaFormated_1">  ELSTAR JABUKA j.d.o.o. za poljoprivrednu proizvodnju</derivirana_varijabla>
  </DomainObject.Predmet.ProtustrankaFormated>
  <DomainObject.Predmet.ProtustrankaFormatedOIB>
    <izvorni_sadrzaj>  ELSTAR JABUKA j.d.o.o. za poljoprivrednu proizvodnju, OIB 22692860111</izvorni_sadrzaj>
    <derivirana_varijabla naziv="DomainObject.Predmet.ProtustrankaFormatedOIB_1">  ELSTAR JABUKA j.d.o.o. za poljoprivrednu proizvodnju, OIB 22692860111</derivirana_varijabla>
  </DomainObject.Predmet.ProtustrankaFormatedOIB>
  <DomainObject.Predmet.ProtustrankaFormatedWithAdress>
    <izvorni_sadrzaj> ELSTAR JABUKA j.d.o.o. za poljoprivrednu proizvodnju, Velikogorička 44, 10419 Staro Čiče</izvorni_sadrzaj>
    <derivirana_varijabla naziv="DomainObject.Predmet.ProtustrankaFormatedWithAdress_1"> ELSTAR JABUKA j.d.o.o. za poljoprivrednu proizvodnju, Velikogorička 44, 10419 Staro Čiče</derivirana_varijabla>
  </DomainObject.Predmet.ProtustrankaFormatedWithAdress>
  <DomainObject.Predmet.ProtustrankaFormatedWithAdressOIB>
    <izvorni_sadrzaj> ELSTAR JABUKA j.d.o.o. za poljoprivrednu proizvodnju, OIB 22692860111, Velikogorička 44, 10419 Staro Čiče</izvorni_sadrzaj>
    <derivirana_varijabla naziv="DomainObject.Predmet.ProtustrankaFormatedWithAdressOIB_1"> ELSTAR JABUKA j.d.o.o. za poljoprivrednu proizvodnju, OIB 22692860111, Velikogorička 44, 10419 Staro Čiče</derivirana_varijabla>
  </DomainObject.Predmet.ProtustrankaFormatedWithAdressOIB>
  <DomainObject.Predmet.ProtustrankaWithAdress>
    <izvorni_sadrzaj>ELSTAR JABUKA j.d.o.o. za poljoprivrednu proizvodnju Velikogorička 44, 10419 Staro Čiče</izvorni_sadrzaj>
    <derivirana_varijabla naziv="DomainObject.Predmet.ProtustrankaWithAdress_1">ELSTAR JABUKA j.d.o.o. za poljoprivrednu proizvodnju Velikogorička 44, 10419 Staro Čiče</derivirana_varijabla>
  </DomainObject.Predmet.ProtustrankaWithAdress>
  <DomainObject.Predmet.ProtustrankaWithAdressOIB>
    <izvorni_sadrzaj>ELSTAR JABUKA j.d.o.o. za poljoprivrednu proizvodnju, OIB 22692860111, Velikogorička 44, 10419 Staro Čiče</izvorni_sadrzaj>
    <derivirana_varijabla naziv="DomainObject.Predmet.ProtustrankaWithAdressOIB_1">ELSTAR JABUKA j.d.o.o. za poljoprivrednu proizvodnju, OIB 22692860111, Velikogorička 44, 10419 Staro Čiče</derivirana_varijabla>
  </DomainObject.Predmet.ProtustrankaWithAdressOIB>
  <DomainObject.Predmet.ProtustrankaNazivFormated>
    <izvorni_sadrzaj>ELSTAR JABUKA j.d.o.o. za poljoprivrednu proizvodnju</izvorni_sadrzaj>
    <derivirana_varijabla naziv="DomainObject.Predmet.ProtustrankaNazivFormated_1">ELSTAR JABUKA j.d.o.o. za poljoprivrednu proizvodnju</derivirana_varijabla>
  </DomainObject.Predmet.ProtustrankaNazivFormated>
  <DomainObject.Predmet.ProtustrankaNazivFormatedOIB>
    <izvorni_sadrzaj>ELSTAR JABUKA j.d.o.o. za poljoprivrednu proizvodnju, OIB 22692860111</izvorni_sadrzaj>
    <derivirana_varijabla naziv="DomainObject.Predmet.ProtustrankaNazivFormatedOIB_1">ELSTAR JABUKA j.d.o.o. za poljoprivrednu proizvodnju, OIB 22692860111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ELSTAR JABUKA j.d.o.o. za poljoprivrednu proizvodnju</item>
    </izvorni_sadrzaj>
    <derivirana_varijabla naziv="DomainObject.Predmet.ProtuStrankaListFormated_1">
      <item>ELSTAR JABUKA j.d.o.o. za poljoprivrednu proizvodnju</item>
    </derivirana_varijabla>
  </DomainObject.Predmet.ProtuStrankaListFormated>
  <DomainObject.Predmet.ProtuStrankaListFormatedOIB>
    <izvorni_sadrzaj>
      <item>ELSTAR JABUKA j.d.o.o. za poljoprivrednu proizvodnju, OIB 22692860111</item>
    </izvorni_sadrzaj>
    <derivirana_varijabla naziv="DomainObject.Predmet.ProtuStrankaListFormatedOIB_1">
      <item>ELSTAR JABUKA j.d.o.o. za poljoprivrednu proizvodnju, OIB 22692860111</item>
    </derivirana_varijabla>
  </DomainObject.Predmet.ProtuStrankaListFormatedOIB>
  <DomainObject.Predmet.ProtuStrankaListFormatedWithAdress>
    <izvorni_sadrzaj>
      <item>ELSTAR JABUKA j.d.o.o. za poljoprivrednu proizvodnju, Velikogorička 44, 10419 Staro Čiče</item>
    </izvorni_sadrzaj>
    <derivirana_varijabla naziv="DomainObject.Predmet.ProtuStrankaListFormatedWithAdress_1">
      <item>ELSTAR JABUKA j.d.o.o. za poljoprivrednu proizvodnju, Velikogorička 44, 10419 Staro Čiče</item>
    </derivirana_varijabla>
  </DomainObject.Predmet.ProtuStrankaListFormatedWithAdress>
  <DomainObject.Predmet.ProtuStrankaListFormatedWithAdressOIB>
    <izvorni_sadrzaj>
      <item>ELSTAR JABUKA j.d.o.o. za poljoprivrednu proizvodnju, OIB 22692860111, Velikogorička 44, 10419 Staro Čiče</item>
    </izvorni_sadrzaj>
    <derivirana_varijabla naziv="DomainObject.Predmet.ProtuStrankaListFormatedWithAdressOIB_1">
      <item>ELSTAR JABUKA j.d.o.o. za poljoprivrednu proizvodnju, OIB 22692860111, Velikogorička 44, 10419 Staro Čiče</item>
    </derivirana_varijabla>
  </DomainObject.Predmet.ProtuStrankaListFormatedWithAdressOIB>
  <DomainObject.Predmet.ProtuStrankaListNazivFormated>
    <izvorni_sadrzaj>
      <item>ELSTAR JABUKA j.d.o.o. za poljoprivrednu proizvodnju</item>
    </izvorni_sadrzaj>
    <derivirana_varijabla naziv="DomainObject.Predmet.ProtuStrankaListNazivFormated_1">
      <item>ELSTAR JABUKA j.d.o.o. za poljoprivrednu proizvodnju</item>
    </derivirana_varijabla>
  </DomainObject.Predmet.ProtuStrankaListNazivFormated>
  <DomainObject.Predmet.ProtuStrankaListNazivFormatedOIB>
    <izvorni_sadrzaj>
      <item>ELSTAR JABUKA j.d.o.o. za poljoprivrednu proizvodnju, OIB 22692860111</item>
    </izvorni_sadrzaj>
    <derivirana_varijabla naziv="DomainObject.Predmet.ProtuStrankaListNazivFormatedOIB_1">
      <item>ELSTAR JABUKA j.d.o.o. za poljoprivrednu proizvodnju, OIB 22692860111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ELSTAR JABUKA j.d.o.o. za poljoprivrednu proizvodnju</izvorni_sadrzaj>
    <derivirana_varijabla naziv="DomainObject.Predmet.ProtustrankaIDrugi_1">ELSTAR JABUKA j.d.o.o. za poljoprivrednu proizvodnju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ELSTAR JABUKA j.d.o.o. za poljoprivrednu proizvodnju, OIB 22692860111, Velikogorička 44, 10419 Staro Čiče</izvorni_sadrzaj>
    <derivirana_varijabla naziv="DomainObject.Predmet.ProtustrankaIDrugiAdressOIB_1">ELSTAR JABUKA j.d.o.o. za poljoprivrednu proizvodnju, OIB 22692860111, Velikogorička 44, 10419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ELSTAR JABUKA j.d.o.o. za poljoprivrednu proizvodnju</item>
    </izvorni_sadrzaj>
    <derivirana_varijabla naziv="DomainObject.Predmet.SudioniciListNaziv_1">
      <item>FINA Regionalni centar Zagreb</item>
      <item>ELSTAR JABUKA j.d.o.o. za poljoprivrednu proizvodnju</item>
    </derivirana_varijabla>
  </DomainObject.Predmet.SudioniciListNaziv>
  <DomainObject.Predmet.SudioniciListAdressOIB>
    <izvorni_sadrzaj>
      <item>FINA Regionalni centar Zagreb, OIB 85821130368, Trg svibanjskih žrtava 1995. 1,10000 Zagreb</item>
      <item>ELSTAR JABUKA j.d.o.o. za poljoprivrednu proizvodnju, OIB 22692860111, Velikogorička 44,10419 Staro Čiče</item>
    </izvorni_sadrzaj>
    <derivirana_varijabla naziv="DomainObject.Predmet.SudioniciListAdressOIB_1">
      <item>FINA Regionalni centar Zagreb, OIB 85821130368, Trg svibanjskih žrtava 1995. 1,10000 Zagreb</item>
      <item>ELSTAR JABUKA j.d.o.o. za poljoprivrednu proizvodnju, OIB 22692860111, Velikogorička 44,10419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22692860111</item>
    </izvorni_sadrzaj>
    <derivirana_varijabla naziv="DomainObject.Predmet.SudioniciListNazivOIB_1">
      <item>, OIB 85821130368</item>
      <item>, OIB 22692860111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59F013-C896-4E13-8D11-1A251B0094E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857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2019-09-04T08:21:00Z</cp:lastPrinted>
  <dcterms:modified xmlns:xsi="http://www.w3.org/2001/XMLSchema-instance" xsi:type="dcterms:W3CDTF">2019-09-04T08:21:00Z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