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e072" w14:paraId="b9ee072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420B9A" w:rsidRPr="00420B9A">
        <w:t>DAVOR GRAD MONTAŽA j.d.o.o. za graditeljstvo i usluge, skraćena tvrtka: DAVOR GRAD MONTAŽA j.d.o.o., Zagreb, Lastovska 2a, OIB: 58075932905</w:t>
      </w:r>
      <w:r w:rsidR="00EF774B">
        <w:t xml:space="preserve">, dana </w:t>
      </w:r>
      <w:r w:rsidR="00420B9A">
        <w:t>21. kolovoza</w:t>
      </w:r>
      <w:r w:rsidR="008F5A4B">
        <w:t xml:space="preserve"> 2018</w:t>
      </w:r>
      <w:r>
        <w:t xml:space="preserve">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2058D1">
        <w:t>Zagreb</w:t>
      </w:r>
      <w:r w:rsidR="007F527E">
        <w:t xml:space="preserve"> iznos od </w:t>
      </w:r>
      <w:r w:rsidR="00420B9A">
        <w:t>9.360,00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510762">
        <w:t>-2806</w:t>
      </w:r>
      <w:r w:rsidR="008A1A9B">
        <w:t>-</w:t>
      </w:r>
      <w:r w:rsidR="00510762">
        <w:t>2016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625138">
        <w:t>21. kolovoza</w:t>
      </w:r>
      <w:r w:rsidR="00975F0D">
        <w:t xml:space="preserve"> 2018</w:t>
      </w:r>
      <w:r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230E7C" w:rsidR="00DF2E92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230E7C">
        <w:t xml:space="preserve">   </w:t>
      </w:r>
      <w:r>
        <w:t>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2FE" w:rsidP="008F5A4B" w:rsidR="00C832FE">
      <w:r>
        <w:separator/>
      </w:r>
    </w:p>
  </w:endnote>
  <w:endnote w:id="0" w:type="continuationSeparator">
    <w:p w:rsidRDefault="00C832FE" w:rsidP="008F5A4B" w:rsidR="00C83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2FE" w:rsidP="008F5A4B" w:rsidR="00C832FE">
      <w:r>
        <w:separator/>
      </w:r>
    </w:p>
  </w:footnote>
  <w:footnote w:id="0" w:type="continuationSeparator">
    <w:p w:rsidRDefault="00C832FE" w:rsidP="008F5A4B" w:rsidR="00C83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A4B" w:rsidP="008F5A4B" w:rsidR="008F5A4B">
    <w:pPr>
      <w:pStyle w:val="Zaglavlje"/>
      <w:jc w:val="right"/>
    </w:pPr>
    <w:r>
      <w:rPr>
        <w:b/>
      </w:rPr>
      <w:t>Broj: 7/St-</w:t>
    </w:r>
    <w:r w:rsidR="00420B9A">
      <w:rPr>
        <w:b/>
      </w:rPr>
      <w:t>2806</w:t>
    </w:r>
    <w:r>
      <w:rPr>
        <w:b/>
      </w:rPr>
      <w:t>/2017-</w:t>
    </w:r>
    <w:r w:rsidR="00420B9A">
      <w:rPr>
        <w:b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2058D1"/>
    <w:rsid w:val="00230E7C"/>
    <w:rsid w:val="00380189"/>
    <w:rsid w:val="00420B9A"/>
    <w:rsid w:val="0043406B"/>
    <w:rsid w:val="0045193E"/>
    <w:rsid w:val="0046555B"/>
    <w:rsid w:val="0047489B"/>
    <w:rsid w:val="00510762"/>
    <w:rsid w:val="00531E20"/>
    <w:rsid w:val="005976FF"/>
    <w:rsid w:val="00625138"/>
    <w:rsid w:val="00696261"/>
    <w:rsid w:val="007465F7"/>
    <w:rsid w:val="00773DE3"/>
    <w:rsid w:val="00783EBA"/>
    <w:rsid w:val="007C0426"/>
    <w:rsid w:val="007E5091"/>
    <w:rsid w:val="007F527E"/>
    <w:rsid w:val="00805C9D"/>
    <w:rsid w:val="00883444"/>
    <w:rsid w:val="00887D4C"/>
    <w:rsid w:val="008A1A9B"/>
    <w:rsid w:val="008A6E65"/>
    <w:rsid w:val="008F5A4B"/>
    <w:rsid w:val="00975F0D"/>
    <w:rsid w:val="009C0E09"/>
    <w:rsid w:val="00A35B8A"/>
    <w:rsid w:val="00A474D7"/>
    <w:rsid w:val="00AA7D7C"/>
    <w:rsid w:val="00B1031A"/>
    <w:rsid w:val="00C400EA"/>
    <w:rsid w:val="00C832FE"/>
    <w:rsid w:val="00DB052E"/>
    <w:rsid w:val="00DF2E92"/>
    <w:rsid w:val="00DF5086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2017.</izvorni_sadrzaj>
    <derivirana_varijabla naziv="DomainObject.Predmet.DatumRjesavanja_1">31.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DAVOR GRAD MONTAŽA j.d.o.o.</izvorni_sadrzaj>
    <derivirana_varijabla naziv="DomainObject.Predmet.ProtustrankaFormated_1">  DAVOR GRAD MONTAŽA j.d.o.o.</derivirana_varijabla>
  </DomainObject.Predmet.ProtustrankaFormated>
  <DomainObject.Predmet.ProtustrankaFormatedOIB>
    <izvorni_sadrzaj>  DAVOR GRAD MONTAŽA j.d.o.o., OIB 58075932905</izvorni_sadrzaj>
    <derivirana_varijabla naziv="DomainObject.Predmet.ProtustrankaFormatedOIB_1">  DAVOR GRAD MONTAŽA j.d.o.o., OIB 58075932905</derivirana_varijabla>
  </DomainObject.Predmet.ProtustrankaFormatedOIB>
  <DomainObject.Predmet.ProtustrankaFormatedWithAdress>
    <izvorni_sadrzaj> DAVOR GRAD MONTAŽA j.d.o.o., Lastovska 2a, 10000 Zagreb</izvorni_sadrzaj>
    <derivirana_varijabla naziv="DomainObject.Predmet.ProtustrankaFormatedWithAdress_1"> DAVOR GRAD MONTAŽA j.d.o.o., Lastovska 2a, 10000 Zagreb</derivirana_varijabla>
  </DomainObject.Predmet.ProtustrankaFormatedWithAdress>
  <DomainObject.Predmet.ProtustrankaFormatedWithAdressOIB>
    <izvorni_sadrzaj> DAVOR GRAD MONTAŽA j.d.o.o., OIB 58075932905, Lastovska 2a, 10000 Zagreb</izvorni_sadrzaj>
    <derivirana_varijabla naziv="DomainObject.Predmet.ProtustrankaFormatedWithAdressOIB_1"> DAVOR GRAD MONTAŽA j.d.o.o., OIB 58075932905, Lastovska 2a, 10000 Zagreb</derivirana_varijabla>
  </DomainObject.Predmet.ProtustrankaFormatedWithAdressOIB>
  <DomainObject.Predmet.ProtustrankaWithAdress>
    <izvorni_sadrzaj>DAVOR GRAD MONTAŽA j.d.o.o. Lastovska 2a, 10000 Zagreb</izvorni_sadrzaj>
    <derivirana_varijabla naziv="DomainObject.Predmet.ProtustrankaWithAdress_1">DAVOR GRAD MONTAŽA j.d.o.o. Lastovska 2a, 10000 Zagreb</derivirana_varijabla>
  </DomainObject.Predmet.ProtustrankaWithAdress>
  <DomainObject.Predmet.ProtustrankaWithAdressOIB>
    <izvorni_sadrzaj>DAVOR GRAD MONTAŽA j.d.o.o., OIB 58075932905, Lastovska 2a, 10000 Zagreb</izvorni_sadrzaj>
    <derivirana_varijabla naziv="DomainObject.Predmet.ProtustrankaWithAdressOIB_1">DAVOR GRAD MONTAŽA j.d.o.o., OIB 58075932905, Lastovska 2a, 10000 Zagreb</derivirana_varijabla>
  </DomainObject.Predmet.ProtustrankaWithAdressOIB>
  <DomainObject.Predmet.ProtustrankaNazivFormated>
    <izvorni_sadrzaj>DAVOR GRAD MONTAŽA j.d.o.o.</izvorni_sadrzaj>
    <derivirana_varijabla naziv="DomainObject.Predmet.ProtustrankaNazivFormated_1">DAVOR GRAD MONTAŽA j.d.o.o.</derivirana_varijabla>
  </DomainObject.Predmet.ProtustrankaNazivFormated>
  <DomainObject.Predmet.ProtustrankaNazivFormatedOIB>
    <izvorni_sadrzaj>DAVOR GRAD MONTAŽA j.d.o.o., OIB 58075932905</izvorni_sadrzaj>
    <derivirana_varijabla naziv="DomainObject.Predmet.ProtustrankaNazivFormatedOIB_1">DAVOR GRAD MONTAŽA j.d.o.o., OIB 58075932905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38442.46</izvorni_sadrzaj>
    <derivirana_varijabla naziv="DomainObject.Predmet.TrenutnaVrijednost_1">38442.46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 GRAD MONTAŽA j.d.o.o.</item>
    </izvorni_sadrzaj>
    <derivirana_varijabla naziv="DomainObject.Predmet.ProtuStrankaListFormated_1">
      <item>DAVOR GRAD MONTAŽA j.d.o.o.</item>
    </derivirana_varijabla>
  </DomainObject.Predmet.ProtuStrankaListFormated>
  <DomainObject.Predmet.ProtuStrankaListFormatedOIB>
    <izvorni_sadrzaj>
      <item>DAVOR GRAD MONTAŽA j.d.o.o., OIB 58075932905</item>
    </izvorni_sadrzaj>
    <derivirana_varijabla naziv="DomainObject.Predmet.ProtuStrankaListFormatedOIB_1">
      <item>DAVOR GRAD MONTAŽA j.d.o.o., OIB 58075932905</item>
    </derivirana_varijabla>
  </DomainObject.Predmet.ProtuStrankaListFormatedOIB>
  <DomainObject.Predmet.ProtuStrankaListFormatedWithAdress>
    <izvorni_sadrzaj>
      <item>DAVOR GRAD MONTAŽA j.d.o.o., Lastovska 2a, 10000 Zagreb</item>
    </izvorni_sadrzaj>
    <derivirana_varijabla naziv="DomainObject.Predmet.ProtuStrankaListFormatedWithAdress_1">
      <item>DAVOR GRAD MONTAŽA j.d.o.o., Lastovska 2a, 10000 Zagreb</item>
    </derivirana_varijabla>
  </DomainObject.Predmet.ProtuStrankaListFormatedWithAdress>
  <DomainObject.Predmet.ProtuStrankaListFormatedWithAdressOIB>
    <izvorni_sadrzaj>
      <item>DAVOR GRAD MONTAŽA j.d.o.o., OIB 58075932905, Lastovska 2a, 10000 Zagreb</item>
    </izvorni_sadrzaj>
    <derivirana_varijabla naziv="DomainObject.Predmet.ProtuStrankaListFormatedWithAdressOIB_1">
      <item>DAVOR GRAD MONTAŽA j.d.o.o., OIB 58075932905, Lastovska 2a, 10000 Zagreb</item>
    </derivirana_varijabla>
  </DomainObject.Predmet.ProtuStrankaListFormatedWithAdressOIB>
  <DomainObject.Predmet.ProtuStrankaListNazivFormated>
    <izvorni_sadrzaj>
      <item>DAVOR GRAD MONTAŽA j.d.o.o.</item>
    </izvorni_sadrzaj>
    <derivirana_varijabla naziv="DomainObject.Predmet.ProtuStrankaListNazivFormated_1">
      <item>DAVOR GRAD MONTAŽA j.d.o.o.</item>
    </derivirana_varijabla>
  </DomainObject.Predmet.ProtuStrankaListNazivFormated>
  <DomainObject.Predmet.ProtuStrankaListNazivFormatedOIB>
    <izvorni_sadrzaj>
      <item>DAVOR GRAD MONTAŽA j.d.o.o., OIB 58075932905</item>
    </izvorni_sadrzaj>
    <derivirana_varijabla naziv="DomainObject.Predmet.ProtuStrankaListNazivFormatedOIB_1">
      <item>DAVOR GRAD MONTAŽA j.d.o.o., OIB 58075932905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 GRAD MONTAŽA j.d.o.o.</izvorni_sadrzaj>
    <derivirana_varijabla naziv="DomainObject.Predmet.ProtustrankaIDrugi_1">DAVOR GRAD MONTAŽA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DAVOR GRAD MONTAŽA j.d.o.o., OIB 58075932905, Lastovska 2a, 10000 Zagreb</izvorni_sadrzaj>
    <derivirana_varijabla naziv="DomainObject.Predmet.ProtustrankaIDrugiAdressOIB_1">DAVOR GRAD MONTAŽA j.d.o.o., OIB 58075932905,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2017.</izvorni_sadrzaj>
    <derivirana_varijabla naziv="DomainObject.Predmet.OdlukaRjesenje.DatumDonosenjaOdluke_1">31. ožujka 2017.</derivirana_varijabla>
  </DomainObject.Predmet.OdlukaRjesenje.DatumDonosenjaOdluke>
  <DomainObject.Predmet.OdlukaRjesenje.DatumPravomocnosti>
    <izvorni_sadrzaj>18. travnja 2017.</izvorni_sadrzaj>
    <derivirana_varijabla naziv="DomainObject.Predmet.OdlukaRjesenje.DatumPravomocnosti_1">18. travnja 2017.</derivirana_varijabla>
  </DomainObject.Predmet.OdlukaRjesenje.DatumPravomocnosti>
  <DomainObject.Predmet.OdlukaRjesenje.Oznaka>
    <izvorni_sadrzaj>St-2806/2016-4</izvorni_sadrzaj>
    <derivirana_varijabla naziv="DomainObject.Predmet.OdlukaRjesenje.Oznaka_1">St-2806/2016-4</derivirana_varijabla>
  </DomainObject.Predmet.OdlukaRjesenje.Oznaka>
  <DomainObject.Predmet.SudioniciListNaziv>
    <izvorni_sadrzaj>
      <item>DAVOR GRAD MONTAŽA j.d.o.o.</item>
      <item>FINA Regionalni centar Zagreb</item>
    </izvorni_sadrzaj>
    <derivirana_varijabla naziv="DomainObject.Predmet.SudioniciListNaziv_1">
      <item>DAVOR GRAD MONTAŽA j.d.o.o.</item>
      <item>FINA Regionalni centar Zagreb</item>
    </derivirana_varijabla>
  </DomainObject.Predmet.SudioniciListNaziv>
  <DomainObject.Predmet.SudioniciListAdressOIB>
    <izvorni_sadrzaj>
      <item>DAVOR GRAD MONTAŽA j.d.o.o., OIB 58075932905, Lastovska 2a,10000 Zagreb</item>
      <item>FINA Regionalni centar Zagreb, OIB 85821130368, Trg svibanjskih žrtava 1995. br.1.,10000 Zagreb</item>
    </izvorni_sadrzaj>
    <derivirana_varijabla naziv="DomainObject.Predmet.SudioniciListAdressOIB_1">
      <item>DAVOR GRAD MONTAŽA j.d.o.o., OIB 58075932905, Lastovska 2a,10000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58075932905</item>
      <item>, OIB 85821130368</item>
    </izvorni_sadrzaj>
    <derivirana_varijabla naziv="DomainObject.Predmet.SudioniciListNazivOIB_1">
      <item>, OIB 58075932905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171</properties:Words>
  <properties:Characters>918</properties:Characters>
  <properties:Lines>46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wsadmin</dc:creator>
  <cp:lastModifiedBy>wsadmin</cp:lastModifiedBy>
  <cp:lastPrinted>2018-08-21T12:09:00Z</cp:lastPrinted>
  <dcterms:modified xmlns:xsi="http://www.w3.org/2001/XMLSchema-instance" xsi:type="dcterms:W3CDTF">2018-08-21T12:18:00Z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(st-2806-2016 od 21.08.2018. zKLJUČAK.docx)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