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e879" w14:paraId="cbce879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3132FB">
        <w:t xml:space="preserve">                        1 St-502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3132FB">
        <w:t xml:space="preserve">BORNA DRVO j. d.o.o. za proizvodnju i usluge Bjelovar, </w:t>
      </w:r>
      <w:proofErr w:type="spellStart"/>
      <w:r w:rsidR="003132FB">
        <w:t>Gudovačka</w:t>
      </w:r>
      <w:proofErr w:type="spellEnd"/>
      <w:r w:rsidR="003132FB">
        <w:t xml:space="preserve"> 18, OIB: 83074034433</w:t>
      </w:r>
      <w:r>
        <w:t xml:space="preserve">,  koji se vodi </w:t>
      </w:r>
      <w:r w:rsidR="003132FB">
        <w:t>kod ovoga suda pod brojem St-502</w:t>
      </w:r>
      <w:r>
        <w:t>/2015, temeljem odredbe čl. 430.,  431. i 434. Stečajnog zakona (Narodne novine 71/15), objavljuje:</w:t>
      </w:r>
    </w:p>
    <w:p w:rsidRDefault="003132FB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15.265,26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3132FB">
        <w:t xml:space="preserve">Krunoslav </w:t>
      </w:r>
      <w:proofErr w:type="spellStart"/>
      <w:r w:rsidR="003132FB">
        <w:t>Šoš</w:t>
      </w:r>
      <w:proofErr w:type="spellEnd"/>
      <w:r w:rsidR="003132FB">
        <w:t xml:space="preserve"> iz Bjelovara, </w:t>
      </w:r>
      <w:proofErr w:type="spellStart"/>
      <w:r w:rsidR="003132FB">
        <w:t>Gudovačka</w:t>
      </w:r>
      <w:proofErr w:type="spellEnd"/>
      <w:r w:rsidR="003132FB">
        <w:t xml:space="preserve"> 18, OIB: 66946607874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132FB" w:rsidP="00276ED5" w:rsidR="00276ED5">
      <w:r>
        <w:t>U Bjelovaru, 11.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3132FB" w:rsidP="00276ED5" w:rsidR="00276ED5">
      <w:pPr>
        <w:pStyle w:val="Bezproreda"/>
      </w:pPr>
      <w:r>
        <w:t>Bjelovar, 11. 01. 2016</w:t>
      </w:r>
      <w:r w:rsidR="00276ED5">
        <w:t>.</w:t>
      </w:r>
    </w:p>
    <w:p w:rsidRDefault="003132FB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3132FB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13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2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2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2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2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13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2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2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2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2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St-502/2015-2</izvorni_sadrzaj>
    <derivirana_varijabla naziv="DomainObject.Oznaka_1">St-502/2015-2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St-502/2015</izvorni_sadrzaj>
    <derivirana_varijabla naziv="DomainObject.Predmet.OznakaBroj_1">St-502/2015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BORNA DRVO jednostavno društvo s ograničenom odgovornošću za proizvodnju i usluge, Bjelovar</izvorni_sadrzaj>
    <derivirana_varijabla naziv="DomainObject.Predmet.ProtustrankaFormated_1">  BORNA DRVO jednostavno društvo s ograničenom odgovornošću za proizvodnju i usluge, Bjelovar</derivirana_varijabla>
  </DomainObject.Predmet.ProtustrankaFormated>
  <DomainObject.Predmet.ProtustrankaFormatedOIB>
    <izvorni_sadrzaj>  BORNA DRVO jednostavno društvo s ograničenom odgovornošću za proizvodnju i usluge, Bjelovar, OIB 83074034433</izvorni_sadrzaj>
    <derivirana_varijabla naziv="DomainObject.Predmet.ProtustrankaFormatedOIB_1">  BORNA DRVO jednostavno društvo s ograničenom odgovornošću za proizvodnju i usluge, Bjelovar, OIB 83074034433</derivirana_varijabla>
  </DomainObject.Predmet.ProtustrankaFormatedOIB>
  <DomainObject.Predmet.ProtustrankaFormatedWithAdress>
    <izvorni_sadrzaj> BORNA DRVO jednostavno društvo s ograničenom odgovornošću za proizvodnju i usluge, Bjelovar, Gudovačka 18, 43000 Bjelovar</izvorni_sadrzaj>
    <derivirana_varijabla naziv="DomainObject.Predmet.ProtustrankaFormatedWithAdress_1"> BORNA DRVO jednostavno društvo s ograničenom odgovornošću za proizvodnju i usluge, Bjelovar, Gudovačka 18, 43000 Bjelovar</derivirana_varijabla>
  </DomainObject.Predmet.ProtustrankaFormatedWithAdress>
  <DomainObject.Predmet.ProtustrankaFormatedWithAdressOIB>
    <izvorni_sadrzaj> BORNA DRVO jednostavno društvo s ograničenom odgovornošću za proizvodnju i usluge, Bjelovar, OIB 83074034433, Gudovačka 18, 43000 Bjelovar</izvorni_sadrzaj>
    <derivirana_varijabla naziv="DomainObject.Predmet.ProtustrankaFormatedWithAdressOIB_1"> BORNA DRVO jednostavno društvo s ograničenom odgovornošću za proizvodnju i usluge, Bjelovar, OIB 83074034433, Gudovačka 18, 43000 Bjelovar</derivirana_varijabla>
  </DomainObject.Predmet.ProtustrankaFormatedWithAdressOIB>
  <DomainObject.Predmet.ProtustrankaWithAdress>
    <izvorni_sadrzaj>BORNA DRVO jednostavno društvo s ograničenom odgovornošću za proizvodnju i usluge, Bjelovar Gudovačka 18, 43000 Bjelovar</izvorni_sadrzaj>
    <derivirana_varijabla naziv="DomainObject.Predmet.ProtustrankaWithAdress_1">BORNA DRVO jednostavno društvo s ograničenom odgovornošću za proizvodnju i usluge, Bjelovar Gudovačka 18, 43000 Bjelovar</derivirana_varijabla>
  </DomainObject.Predmet.ProtustrankaWithAdress>
  <DomainObject.Predmet.ProtustrankaWithAdressOIB>
    <izvorni_sadrzaj>BORNA DRVO jednostavno društvo s ograničenom odgovornošću za proizvodnju i usluge, Bjelovar, OIB 83074034433, Gudovačka 18, 43000 Bjelovar</izvorni_sadrzaj>
    <derivirana_varijabla naziv="DomainObject.Predmet.ProtustrankaWithAdressOIB_1">BORNA DRVO jednostavno društvo s ograničenom odgovornošću za proizvodnju i usluge, Bjelovar, OIB 83074034433, Gudovačka 18, 43000 Bjelovar</derivirana_varijabla>
  </DomainObject.Predmet.ProtustrankaWithAdressOIB>
  <DomainObject.Predmet.ProtustrankaNazivFormated>
    <izvorni_sadrzaj>BORNA DRVO jednostavno društvo s ograničenom odgovornošću za proizvodnju i usluge, Bjelovar</izvorni_sadrzaj>
    <derivirana_varijabla naziv="DomainObject.Predmet.ProtustrankaNazivFormated_1">BORNA DRVO jednostavno društvo s ograničenom odgovornošću za proizvodnju i usluge, Bjelovar</derivirana_varijabla>
  </DomainObject.Predmet.ProtustrankaNazivFormated>
  <DomainObject.Predmet.ProtustrankaNazivFormatedOIB>
    <izvorni_sadrzaj>BORNA DRVO jednostavno društvo s ograničenom odgovornošću za proizvodnju i usluge, Bjelovar, OIB 83074034433</izvorni_sadrzaj>
    <derivirana_varijabla naziv="DomainObject.Predmet.ProtustrankaNazivFormatedOIB_1">BORNA DRVO jednostavno društvo s ograničenom odgovornošću za proizvodnju i usluge, Bjelovar, OIB 83074034433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BORNA DRVO jednostavno društvo s ograničenom odgovornošću za proizvodnju i usluge, Bjelovar</item>
    </izvorni_sadrzaj>
    <derivirana_varijabla naziv="DomainObject.Predmet.ProtuStrankaListFormated_1">
      <item>BORNA DRVO jednostavno društvo s ograničenom odgovornošću za proizvodnju i usluge, Bjelovar</item>
    </derivirana_varijabla>
  </DomainObject.Predmet.ProtuStrankaListFormated>
  <DomainObject.Predmet.ProtuStrankaListFormatedOIB>
    <izvorni_sadrzaj>
      <item>BORNA DRVO jednostavno društvo s ograničenom odgovornošću za proizvodnju i usluge, Bjelovar, OIB 83074034433</item>
    </izvorni_sadrzaj>
    <derivirana_varijabla naziv="DomainObject.Predmet.ProtuStrankaListFormatedOIB_1">
      <item>BORNA DRVO jednostavno društvo s ograničenom odgovornošću za proizvodnju i usluge, Bjelovar, OIB 83074034433</item>
    </derivirana_varijabla>
  </DomainObject.Predmet.ProtuStrankaListFormatedOIB>
  <DomainObject.Predmet.ProtuStrankaListFormatedWithAdress>
    <izvorni_sadrzaj>
      <item>BORNA DRVO jednostavno društvo s ograničenom odgovornošću za proizvodnju i usluge, Bjelovar, Gudovačka 18, 43000 Bjelovar</item>
    </izvorni_sadrzaj>
    <derivirana_varijabla naziv="DomainObject.Predmet.ProtuStrankaListFormatedWithAdress_1">
      <item>BORNA DRVO jednostavno društvo s ograničenom odgovornošću za proizvodnju i usluge, Bjelovar, Gudovačka 18, 43000 Bjelovar</item>
    </derivirana_varijabla>
  </DomainObject.Predmet.ProtuStrankaListFormatedWithAdress>
  <DomainObject.Predmet.ProtuStrankaListFormatedWithAdressOIB>
    <izvorni_sadrzaj>
      <item>BORNA DRVO jednostavno društvo s ograničenom odgovornošću za proizvodnju i usluge, Bjelovar, OIB 83074034433, Gudovačka 18, 43000 Bjelovar</item>
    </izvorni_sadrzaj>
    <derivirana_varijabla naziv="DomainObject.Predmet.ProtuStrankaListFormatedWithAdressOIB_1">
      <item>BORNA DRVO jednostavno društvo s ograničenom odgovornošću za proizvodnju i usluge, Bjelovar, OIB 83074034433, Gudovačka 18, 43000 Bjelovar</item>
    </derivirana_varijabla>
  </DomainObject.Predmet.ProtuStrankaListFormatedWithAdressOIB>
  <DomainObject.Predmet.ProtuStrankaListNazivFormated>
    <izvorni_sadrzaj>
      <item>BORNA DRVO jednostavno društvo s ograničenom odgovornošću za proizvodnju i usluge, Bjelovar</item>
    </izvorni_sadrzaj>
    <derivirana_varijabla naziv="DomainObject.Predmet.ProtuStrankaListNazivFormated_1">
      <item>BORNA DRVO jednostavno društvo s ograničenom odgovornošću za proizvodnju i usluge, Bjelovar</item>
    </derivirana_varijabla>
  </DomainObject.Predmet.ProtuStrankaListNazivFormated>
  <DomainObject.Predmet.ProtuStrankaListNazivFormatedOIB>
    <izvorni_sadrzaj>
      <item>BORNA DRVO jednostavno društvo s ograničenom odgovornošću za proizvodnju i usluge, Bjelovar, OIB 83074034433</item>
    </izvorni_sadrzaj>
    <derivirana_varijabla naziv="DomainObject.Predmet.ProtuStrankaListNazivFormatedOIB_1">
      <item>BORNA DRVO jednostavno društvo s ograničenom odgovornošću za proizvodnju i usluge, Bjelovar, OIB 83074034433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St-502/2015-2</izvorni_sadrzaj>
    <derivirana_varijabla naziv="DomainObject.PoslovniBrojDokumenta_1">St-502/2015-2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BORNA DRVO jednostavno društvo s ograničenom odgovornošću za proizvodnju i usluge, Bjelovar</izvorni_sadrzaj>
    <derivirana_varijabla naziv="DomainObject.Predmet.ProtustrankaIDrugi_1">BORNA DRVO jednostavno društvo s ograničenom odgovornošću za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BORNA DRVO jednostavno društvo s ograničenom odgovornošću za proizvodnju i usluge, Bjelovar, OIB 83074034433, Gudovačka 18, 43000 Bjelovar</izvorni_sadrzaj>
    <derivirana_varijabla naziv="DomainObject.Predmet.ProtustrankaIDrugiAdressOIB_1">BORNA DRVO jednostavno društvo s ograničenom odgovornošću za proizvodnju i usluge, Bjelovar, OIB 83074034433, Gudovačka 18,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BORNA DRVO jednostavno društvo s ograničenom odgovornošću za proizvodnju i usluge, Bjelovar</item>
    </izvorni_sadrzaj>
    <derivirana_varijabla naziv="DomainObject.Predmet.SudioniciListNaziv_1">
      <item>FINA, RC ZAGREB, Podružnica Bjelovar</item>
      <item>BORNA DRVO jednostavno društvo s ograničenom odgovornošću za proizvodnju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BORNA DRVO jednostavno društvo s ograničenom odgovornošću za proizvodnju i usluge, Bjelovar, OIB 83074034433, Gudovačka 18,43000 Bjelovar</item>
    </izvorni_sadrzaj>
    <derivirana_varijabla naziv="DomainObject.Predmet.SudioniciListAdressOIB_1">
      <item>FINA, RC ZAGREB, Podružnica Bjelovar, OIB 85821130368, F. Supila 4,43000 Bjelovar</item>
      <item>BORNA DRVO jednostavno društvo s ograničenom odgovornošću za proizvodnju i usluge, Bjelovar, OIB 83074034433, Gudovačka 18,43000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83074034433</item>
    </izvorni_sadrzaj>
    <derivirana_varijabla naziv="DomainObject.Predmet.SudioniciListNazivOIB_1">
      <item>, OIB 85821130368</item>
      <item>, OIB 83074034433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1632</properties:Characters>
  <properties:Lines>35</properties:Lines>
  <properties:Paragraphs>14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2016-01-11T07:37:00Z</cp:lastPrinted>
  <dcterms:modified xmlns:xsi="http://www.w3.org/2001/XMLSchema-instance" xsi:type="dcterms:W3CDTF">2016-01-11T07:37:00Z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