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7e72" w14:paraId="2757e7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3110F">
        <w:t>-</w:t>
      </w:r>
      <w:r w:rsidR="000272A4">
        <w:t>2245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0272A4">
        <w:t xml:space="preserve">EXPLICITE </w:t>
      </w:r>
      <w:r w:rsidR="00487BDC">
        <w:t>d</w:t>
      </w:r>
      <w:r w:rsidR="005C4FA6">
        <w:t>.o.o</w:t>
      </w:r>
      <w:r w:rsidR="00830FEC">
        <w:t xml:space="preserve">., </w:t>
      </w:r>
      <w:r w:rsidR="00304BBC">
        <w:t xml:space="preserve">Split, </w:t>
      </w:r>
      <w:r w:rsidR="000272A4">
        <w:t>Ćirila i Metoda 6</w:t>
      </w:r>
      <w:r w:rsidR="00AF1A08">
        <w:t>,</w:t>
      </w:r>
      <w:r w:rsidR="006F2571">
        <w:t xml:space="preserve"> </w:t>
      </w:r>
      <w:r w:rsidR="00FB0739">
        <w:t>O</w:t>
      </w:r>
      <w:r w:rsidR="0057550C">
        <w:t>IB:</w:t>
      </w:r>
      <w:r w:rsidR="000272A4">
        <w:t xml:space="preserve"> 30693691160</w:t>
      </w:r>
      <w:r w:rsidR="00835699">
        <w:t>,</w:t>
      </w:r>
      <w:r w:rsidR="006F2571">
        <w:t xml:space="preserve"> MBS: 060</w:t>
      </w:r>
      <w:r w:rsidR="000272A4">
        <w:t>270147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0272A4" w:rsidRPr="000272A4">
        <w:t xml:space="preserve">EXPLICITE d.o.o., Split, Ćirila i Metoda 6, OIB: 30693691160, MBS: 060270147,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0272A4">
        <w:t>702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0272A4">
        <w:t>d 99.597,45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0272A4">
        <w:t>ju</w:t>
      </w:r>
      <w:r>
        <w:t xml:space="preserve"> se </w:t>
      </w:r>
      <w:r w:rsidR="00D36A52">
        <w:t>o</w:t>
      </w:r>
      <w:r w:rsidR="000F3A5E">
        <w:t>vlašt</w:t>
      </w:r>
      <w:r w:rsidR="000272A4">
        <w:t>ene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0272A4">
        <w:t>T-2245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272A4">
        <w:t>e</w:t>
      </w:r>
      <w:r w:rsidR="003D3A71">
        <w:t xml:space="preserve"> ovlašten</w:t>
      </w:r>
      <w:r w:rsidR="000272A4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272A4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272A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13A2B"/>
    <w:rsid w:val="0024413C"/>
    <w:rsid w:val="0025689E"/>
    <w:rsid w:val="00296435"/>
    <w:rsid w:val="002A16B1"/>
    <w:rsid w:val="002A267F"/>
    <w:rsid w:val="002D0EEC"/>
    <w:rsid w:val="002D1607"/>
    <w:rsid w:val="002E2287"/>
    <w:rsid w:val="00304BBC"/>
    <w:rsid w:val="003155FB"/>
    <w:rsid w:val="003D3A71"/>
    <w:rsid w:val="00412B30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1718F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110F"/>
    <w:rsid w:val="00A369B4"/>
    <w:rsid w:val="00A94F31"/>
    <w:rsid w:val="00AA5FA1"/>
    <w:rsid w:val="00AD5BE5"/>
    <w:rsid w:val="00AF1A08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2245</izvorni_sadrzaj>
    <derivirana_varijabla naziv="DomainObject.Predmet.Broj_1">2245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St-2245/2015</izvorni_sadrzaj>
    <derivirana_varijabla naziv="DomainObject.Predmet.OznakaBroj_1">St-2245/2015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EXPLICITE d.o.o. za usluge</izvorni_sadrzaj>
    <derivirana_varijabla naziv="DomainObject.Predmet.ProtustrankaFormated_1">  EXPLICITE d.o.o. za usluge</derivirana_varijabla>
  </DomainObject.Predmet.ProtustrankaFormated>
  <DomainObject.Predmet.ProtustrankaFormatedOIB>
    <izvorni_sadrzaj>  EXPLICITE d.o.o. za usluge, OIB 30693691160</izvorni_sadrzaj>
    <derivirana_varijabla naziv="DomainObject.Predmet.ProtustrankaFormatedOIB_1">  EXPLICITE d.o.o. za usluge, OIB 30693691160</derivirana_varijabla>
  </DomainObject.Predmet.ProtustrankaFormatedOIB>
  <DomainObject.Predmet.ProtustrankaFormatedWithAdress>
    <izvorni_sadrzaj> EXPLICITE d.o.o. za usluge, Ćirila i Metoda 6, 21000 Split</izvorni_sadrzaj>
    <derivirana_varijabla naziv="DomainObject.Predmet.ProtustrankaFormatedWithAdress_1"> EXPLICITE d.o.o. za usluge, Ćirila i Metoda 6, 21000 Split</derivirana_varijabla>
  </DomainObject.Predmet.ProtustrankaFormatedWithAdress>
  <DomainObject.Predmet.ProtustrankaFormatedWithAdressOIB>
    <izvorni_sadrzaj> EXPLICITE d.o.o. za usluge, OIB 30693691160, Ćirila i Metoda 6, 21000 Split</izvorni_sadrzaj>
    <derivirana_varijabla naziv="DomainObject.Predmet.ProtustrankaFormatedWithAdressOIB_1"> EXPLICITE d.o.o. za usluge, OIB 30693691160, Ćirila i Metoda 6, 21000 Split</derivirana_varijabla>
  </DomainObject.Predmet.ProtustrankaFormatedWithAdressOIB>
  <DomainObject.Predmet.ProtustrankaWithAdress>
    <izvorni_sadrzaj>EXPLICITE d.o.o. za usluge Ćirila i Metoda 6, 21000 Split</izvorni_sadrzaj>
    <derivirana_varijabla naziv="DomainObject.Predmet.ProtustrankaWithAdress_1">EXPLICITE d.o.o. za usluge Ćirila i Metoda 6, 21000 Split</derivirana_varijabla>
  </DomainObject.Predmet.ProtustrankaWithAdress>
  <DomainObject.Predmet.ProtustrankaWithAdressOIB>
    <izvorni_sadrzaj>EXPLICITE d.o.o. za usluge, OIB 30693691160, Ćirila i Metoda 6, 21000 Split</izvorni_sadrzaj>
    <derivirana_varijabla naziv="DomainObject.Predmet.ProtustrankaWithAdressOIB_1">EXPLICITE d.o.o. za usluge, OIB 30693691160, Ćirila i Metoda 6, 21000 Split</derivirana_varijabla>
  </DomainObject.Predmet.ProtustrankaWithAdressOIB>
  <DomainObject.Predmet.ProtustrankaNazivFormated>
    <izvorni_sadrzaj>EXPLICITE d.o.o. za usluge</izvorni_sadrzaj>
    <derivirana_varijabla naziv="DomainObject.Predmet.ProtustrankaNazivFormated_1">EXPLICITE d.o.o. za usluge</derivirana_varijabla>
  </DomainObject.Predmet.ProtustrankaNazivFormated>
  <DomainObject.Predmet.ProtustrankaNazivFormatedOIB>
    <izvorni_sadrzaj>EXPLICITE d.o.o. za usluge, OIB 30693691160</izvorni_sadrzaj>
    <derivirana_varijabla naziv="DomainObject.Predmet.ProtustrankaNazivFormatedOIB_1">EXPLICITE d.o.o. za usluge, OIB 30693691160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99597.45</izvorni_sadrzaj>
    <derivirana_varijabla naziv="DomainObject.Predmet.TrenutnaVrijednost_1">99597.45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EXPLICITE d.o.o. za usluge</item>
    </izvorni_sadrzaj>
    <derivirana_varijabla naziv="DomainObject.Predmet.ProtuStrankaListFormated_1">
      <item>EXPLICITE d.o.o. za usluge</item>
    </derivirana_varijabla>
  </DomainObject.Predmet.ProtuStrankaListFormated>
  <DomainObject.Predmet.ProtuStrankaListFormatedOIB>
    <izvorni_sadrzaj>
      <item>EXPLICITE d.o.o. za usluge, OIB 30693691160</item>
    </izvorni_sadrzaj>
    <derivirana_varijabla naziv="DomainObject.Predmet.ProtuStrankaListFormatedOIB_1">
      <item>EXPLICITE d.o.o. za usluge, OIB 30693691160</item>
    </derivirana_varijabla>
  </DomainObject.Predmet.ProtuStrankaListFormatedOIB>
  <DomainObject.Predmet.ProtuStrankaListFormatedWithAdress>
    <izvorni_sadrzaj>
      <item>EXPLICITE d.o.o. za usluge, Ćirila i Metoda 6, 21000 Split</item>
    </izvorni_sadrzaj>
    <derivirana_varijabla naziv="DomainObject.Predmet.ProtuStrankaListFormatedWithAdress_1">
      <item>EXPLICITE d.o.o. za usluge, Ćirila i Metoda 6, 21000 Split</item>
    </derivirana_varijabla>
  </DomainObject.Predmet.ProtuStrankaListFormatedWithAdress>
  <DomainObject.Predmet.ProtuStrankaListFormatedWithAdressOIB>
    <izvorni_sadrzaj>
      <item>EXPLICITE d.o.o. za usluge, OIB 30693691160, Ćirila i Metoda 6, 21000 Split</item>
    </izvorni_sadrzaj>
    <derivirana_varijabla naziv="DomainObject.Predmet.ProtuStrankaListFormatedWithAdressOIB_1">
      <item>EXPLICITE d.o.o. za usluge, OIB 30693691160, Ćirila i Metoda 6, 21000 Split</item>
    </derivirana_varijabla>
  </DomainObject.Predmet.ProtuStrankaListFormatedWithAdressOIB>
  <DomainObject.Predmet.ProtuStrankaListNazivFormated>
    <izvorni_sadrzaj>
      <item>EXPLICITE d.o.o. za usluge</item>
    </izvorni_sadrzaj>
    <derivirana_varijabla naziv="DomainObject.Predmet.ProtuStrankaListNazivFormated_1">
      <item>EXPLICITE d.o.o. za usluge</item>
    </derivirana_varijabla>
  </DomainObject.Predmet.ProtuStrankaListNazivFormated>
  <DomainObject.Predmet.ProtuStrankaListNazivFormatedOIB>
    <izvorni_sadrzaj>
      <item>EXPLICITE d.o.o. za usluge, OIB 30693691160</item>
    </izvorni_sadrzaj>
    <derivirana_varijabla naziv="DomainObject.Predmet.ProtuStrankaListNazivFormatedOIB_1">
      <item>EXPLICITE d.o.o. za usluge, OIB 30693691160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EXPLICITE d.o.o. za usluge</izvorni_sadrzaj>
    <derivirana_varijabla naziv="DomainObject.Predmet.ProtustrankaIDrugi_1">EXPLICITE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EXPLICITE d.o.o. za usluge, OIB 30693691160, Ćirila i Metoda 6, 21000 Split</izvorni_sadrzaj>
    <derivirana_varijabla naziv="DomainObject.Predmet.ProtustrankaIDrugiAdressOIB_1">EXPLICITE d.o.o. za usluge, OIB 30693691160, Ćirila i Metoda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EXPLICITE d.o.o. za usluge</item>
      <item>FINANCIJSKA AGENCIJA, RC SPLIT</item>
    </izvorni_sadrzaj>
    <derivirana_varijabla naziv="DomainObject.Predmet.SudioniciListNaziv_1">
      <item>EXPLICITE d.o.o. za usluge</item>
      <item>FINANCIJSKA AGENCIJA, RC SPLIT</item>
    </derivirana_varijabla>
  </DomainObject.Predmet.SudioniciListNaziv>
  <DomainObject.Predmet.SudioniciListAdressOIB>
    <izvorni_sadrzaj>
      <item>EXPLICITE d.o.o. za usluge, OIB 30693691160, Ćirila i Metoda 6,21000 Split</item>
      <item>FINANCIJSKA AGENCIJA, RC SPLIT, OIB 85821130368, Mažuranićevo šetalište 24 b,21000 Split</item>
    </izvorni_sadrzaj>
    <derivirana_varijabla naziv="DomainObject.Predmet.SudioniciListAdressOIB_1">
      <item>EXPLICITE d.o.o. za usluge, OIB 30693691160, Ćirila i Metoda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30693691160</item>
      <item>, OIB 85821130368</item>
    </izvorni_sadrzaj>
    <derivirana_varijabla naziv="DomainObject.Predmet.SudioniciListNazivOIB_1">
      <item>, OIB 30693691160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2016-02-24T08:02:00Z</dcterms:created>
  <dc:creator>Lari Glavaš</dc:creator>
  <cp:lastModifiedBy>Lari Glavaš</cp:lastModifiedBy>
  <cp:lastPrinted>2016-02-24T08:02:00Z</cp:lastPrinted>
  <dcterms:modified xmlns:xsi="http://www.w3.org/2001/XMLSchema-instance" xsi:type="dcterms:W3CDTF">2016-02-24T08:02:00Z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