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d026" w14:paraId="329d026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OIB: 39670464653, po sudskom savjetniku Krešimiru Torbarini,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6805AD" w:rsidRPr="006805AD">
        <w:t>Šibenik</w:t>
      </w:r>
      <w:r w:rsidRPr="006805AD">
        <w:t>,</w:t>
      </w:r>
      <w:r w:rsidR="006805AD" w:rsidRPr="006805AD">
        <w:t xml:space="preserve"> Perivoj L. Marune 1, </w:t>
      </w:r>
      <w:r w:rsidRPr="006805AD">
        <w:t xml:space="preserve">od </w:t>
      </w:r>
      <w:r w:rsidR="006805AD" w:rsidRPr="006805AD">
        <w:t>13</w:t>
      </w:r>
      <w:r w:rsidRPr="006805AD">
        <w:t xml:space="preserve">. </w:t>
      </w:r>
      <w:r w:rsidR="006805AD" w:rsidRPr="006805AD">
        <w:t xml:space="preserve">listopada </w:t>
      </w:r>
      <w:r w:rsidRPr="006805AD">
        <w:t xml:space="preserve">2016. za provedbu skraćenoga stečajnoga postupka nad dužnikom </w:t>
      </w:r>
      <w:r w:rsidR="006805AD" w:rsidRPr="006805AD">
        <w:t>UDRUGA ZA ZAŠTITU POTROŠAČA ŠIBENSKO-KNINSKE ŽUPANIJE PLAVI VAL, Šibenik, 8. dalmatinske udarne brigade 8, OIB:62214561508</w:t>
      </w:r>
      <w:r w:rsidRPr="006805AD">
        <w:t xml:space="preserve">, 15. ožujka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6805AD" w:rsidRPr="006805AD">
        <w:t xml:space="preserve">UDRUGA ZA ZAŠTITU POTROŠAČA ŠIBENSKO-KNINSKE ŽUPANIJE PLAVI VAL, Šibenik, 8. dalmatinske udarne brigade 8, OIB:62214561508 </w:t>
      </w:r>
      <w:r w:rsidRPr="006805AD">
        <w:t>s danom 15. ožujka 2017. u 9,</w:t>
      </w:r>
      <w:r w:rsidR="006805AD" w:rsidRPr="006805AD">
        <w:t>1</w:t>
      </w:r>
      <w:r w:rsidRPr="006805AD">
        <w:t xml:space="preserve">0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>II. Stečajnim upraviteljem dužnika imenuje se Hrvoje Kraljičković iz Zagreba, Trg hrvatskih velikana 4, OIB: 63875916042.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6805AD" w:rsidRPr="006805AD">
        <w:t>UDRUGA ZA ZAŠTITU POTROŠAČA ŠIBENSKO-KNINSKE ŽUPANIJE PLAVI VAL, Šibenik, 8. dalmatinske udarne brigade 8, OIB:62214561508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 w:rsidRPr="006805AD">
        <w:lastRenderedPageBreak/>
        <w:t xml:space="preserve">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 Zadar je podnijela ovom sudu 13</w:t>
      </w:r>
      <w:r w:rsidRPr="006805AD">
        <w:t xml:space="preserve">. </w:t>
      </w:r>
      <w:r w:rsidR="006805AD" w:rsidRPr="006805AD">
        <w:t xml:space="preserve">listopada </w:t>
      </w:r>
      <w:r w:rsidRPr="006805AD">
        <w:t xml:space="preserve">2016. zahtjev za provedbu skraćenoga stečajnog postupka nad uvodno označenim dužnikom na temelju čl. 444. st. 1. Stečajnog zakona (Narodne novine broj 71/15, dalje u tekstu: SZ). U zahtjevu u bitnome navodi da dužnik na dan </w:t>
      </w:r>
      <w:r w:rsidR="006805AD" w:rsidRPr="006805AD">
        <w:t>6</w:t>
      </w:r>
      <w:r w:rsidRPr="006805AD">
        <w:t xml:space="preserve">. </w:t>
      </w:r>
      <w:r w:rsidR="006805AD" w:rsidRPr="006805AD">
        <w:t xml:space="preserve">listopada </w:t>
      </w:r>
      <w:r w:rsidRPr="006805AD">
        <w:t>201</w:t>
      </w:r>
      <w:r w:rsidR="006805AD" w:rsidRPr="006805AD">
        <w:t>6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6805AD" w:rsidRPr="006805AD">
        <w:t>8.588,09</w:t>
      </w:r>
      <w:r w:rsidRPr="006805AD">
        <w:t xml:space="preserve"> kuna, da nema zaposlenih, da ima </w:t>
      </w:r>
      <w:r w:rsidR="006805AD" w:rsidRPr="006805AD">
        <w:t xml:space="preserve">dva </w:t>
      </w:r>
      <w:r w:rsidRPr="006805AD">
        <w:t>otvoren</w:t>
      </w:r>
      <w:r w:rsidR="006805AD" w:rsidRPr="006805AD">
        <w:t>a</w:t>
      </w:r>
      <w:r w:rsidRPr="006805AD">
        <w:t xml:space="preserve"> račun</w:t>
      </w:r>
      <w:r w:rsidR="006805AD" w:rsidRPr="006805AD">
        <w:t>a</w:t>
      </w:r>
      <w:r w:rsidRPr="006805AD">
        <w:t xml:space="preserve"> u </w:t>
      </w:r>
      <w:r w:rsidR="006805AD" w:rsidRPr="006805AD">
        <w:t>OTP Banka Hrvatska 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6805AD" w:rsidRPr="006805AD">
        <w:t>13</w:t>
      </w:r>
      <w:r w:rsidRPr="006805AD">
        <w:t xml:space="preserve">. </w:t>
      </w:r>
      <w:r w:rsidR="006805AD" w:rsidRPr="006805AD">
        <w:t xml:space="preserve">prosinca </w:t>
      </w:r>
      <w:r w:rsidRPr="006805AD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S obzirom da naprijed navedene osobe nisu dostavile ovom sudu popis imovine i obveza dužnika niti predložile otvaranje stečajnoga postupka oglasom određenom roku, te da iz potvrde Financijske agencije od 14. ožujka 2017. proizlazi da je račun dužnika i dalje u blokadi zbog neizvršenih osnova za plaćanje u ukupnom iznosu od </w:t>
      </w:r>
      <w:r w:rsidR="006805AD" w:rsidRPr="006805AD">
        <w:t>8.696,87</w:t>
      </w:r>
      <w:r w:rsidRPr="006805AD">
        <w:t xml:space="preserve"> kuna u neprekinutom razdoblju od </w:t>
      </w:r>
      <w:r w:rsidR="006805AD" w:rsidRPr="006805AD">
        <w:t>278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>U Zadru 15</w:t>
      </w:r>
      <w:r w:rsidR="003F3DB7" w:rsidRPr="006805AD">
        <w:t xml:space="preserve">. </w:t>
      </w:r>
      <w:r w:rsidRPr="006805AD">
        <w:t xml:space="preserve">ožujka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7B1E77" w:rsidP="006805AD" w:rsidR="007B1E77" w:rsidRPr="006805AD">
      <w:pPr>
        <w:jc w:val="right"/>
      </w:pP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>Sudski savjetnik</w:t>
      </w:r>
    </w:p>
    <w:p w:rsidRDefault="007B1E77" w:rsidP="006805AD" w:rsidR="007B1E77" w:rsidRPr="006805AD">
      <w:pPr>
        <w:jc w:val="right"/>
      </w:pP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>Krešimir Torbarina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3F3DB7" w:rsidP="003F3DB7" w:rsidR="003F3DB7" w:rsidRPr="006805AD">
      <w:pPr>
        <w:jc w:val="both"/>
      </w:pPr>
      <w:r w:rsidRPr="006805AD">
        <w:t>UPUTA O PRAVNOM LIJEKU: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6805AD">
      <w:pPr>
        <w:jc w:val="both"/>
      </w:pPr>
    </w:p>
    <w:p w:rsidRDefault="003F3DB7" w:rsidP="003F3DB7" w:rsidR="003F3DB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6805AD" w:rsidP="003F3DB7" w:rsidR="007B1E77" w:rsidRPr="006805AD">
      <w:pPr>
        <w:jc w:val="both"/>
      </w:pPr>
      <w:r w:rsidRPr="006805AD">
        <w:t>DNA: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Stečajnom upravitelju uz potvrdu </w:t>
      </w:r>
      <w:r w:rsidRPr="006805AD">
        <w:rPr>
          <w:bCs/>
        </w:rPr>
        <w:t>i izjavu</w:t>
      </w:r>
      <w:r w:rsidRPr="006805AD">
        <w:t xml:space="preserve"> o imenovanju,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Stečajnom dužniku,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Financijska agencija, RC Split, Podružnica Šibenik, Perivoj L. Marune 1,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RH, Ministarstvo financija, Porezna uprava, Područni ured Dalmacija, Ispostava Šibenik, 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Županijsko državno odvjetništvo u Šibeniku,</w:t>
      </w:r>
    </w:p>
    <w:p w:rsidRDefault="006805AD" w:rsidP="006805AD" w:rsidR="006805AD" w:rsidRPr="006805AD">
      <w:pPr>
        <w:pStyle w:val="Odlomakpopisa"/>
        <w:numPr>
          <w:ilvl w:val="0"/>
          <w:numId w:val="4"/>
        </w:numPr>
      </w:pPr>
      <w:r w:rsidRPr="006805AD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6805AD" w:rsidP="006805AD" w:rsidR="006805AD" w:rsidRPr="006805AD">
      <w:pPr>
        <w:pStyle w:val="Odlomakpopisa"/>
        <w:numPr>
          <w:ilvl w:val="0"/>
          <w:numId w:val="4"/>
        </w:numPr>
      </w:pPr>
      <w:r w:rsidRPr="006805AD">
        <w:t xml:space="preserve"> Ured državne uprave u Šibensko-kninskoj županiji, Služba za opću upravu Odjel za opću upravu, Trg Pavla Šubića I kb. 2 – po pravomoćnosti – radi brisanja dužnika iz registra udruga,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e-Oglasna ploča suda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Pisarnici ovog suda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U spis 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2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 w:rsidR="006805AD">
      <w:t>1084</w:t>
    </w:r>
    <w:r>
      <w:t>/16-1</w:t>
    </w:r>
    <w:r w:rsidR="006805AD">
      <w:t>0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805AD">
      <w:t>1084</w:t>
    </w:r>
    <w:r>
      <w:t>/16-1</w:t>
    </w:r>
    <w:r w:rsidR="006805AD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0235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POTROŠAČA ŠIBENSKO - KNINSKE ŽUPANIJE PLAVI VAL</izvorni_sadrzaj>
    <derivirana_varijabla naziv="DomainObject.Predmet.ProtustrankaFormated_1">  UDRUGA ZA ZAŠTITU POTROŠAČA ŠIBENSKO - KNINSKE ŽUPANIJE PLAVI VAL</derivirana_varijabla>
  </DomainObject.Predmet.ProtustrankaFormated>
  <DomainObject.Predmet.ProtustrankaFormatedOIB>
    <izvorni_sadrzaj>  UDRUGA ZA ZAŠTITU POTROŠAČA ŠIBENSKO - KNINSKE ŽUPANIJE PLAVI VAL, OIB 62214561508</izvorni_sadrzaj>
    <derivirana_varijabla naziv="DomainObject.Predmet.ProtustrankaFormatedOIB_1">  UDRUGA ZA ZAŠTITU POTROŠAČA ŠIBENSKO - KNINSKE ŽUPANIJE PLAVI VAL, OIB 62214561508</derivirana_varijabla>
  </DomainObject.Predmet.ProtustrankaFormatedOIB>
  <DomainObject.Predmet.ProtustrankaFormatedWithAdress>
    <izvorni_sadrzaj> UDRUGA ZA ZAŠTITU POTROŠAČA ŠIBENSKO - KNINSKE ŽUPANIJE PLAVI VAL, 8. dalmatinske udarne brigade 8, 22000 Šibenik</izvorni_sadrzaj>
    <derivirana_varijabla naziv="DomainObject.Predmet.ProtustrankaFormatedWithAdress_1"> UDRUGA ZA ZAŠTITU POTROŠAČA ŠIBENSKO - KNINSKE ŽUPANIJE PLAVI VAL, 8. dalmatinske udarne brigade 8, 22000 Šibenik</derivirana_varijabla>
  </DomainObject.Predmet.ProtustrankaFormatedWithAdress>
  <DomainObject.Predmet.ProtustrankaFormatedWithAdressOIB>
    <izvorni_sadrzaj> UDRUGA ZA ZAŠTITU POTROŠAČA ŠIBENSKO - KNINSKE ŽUPANIJE PLAVI VAL, OIB 62214561508, 8. dalmatinske udarne brigade 8, 22000 Šibenik</izvorni_sadrzaj>
    <derivirana_varijabla naziv="DomainObject.Predmet.ProtustrankaFormatedWithAdressOIB_1"> UDRUGA ZA ZAŠTITU POTROŠAČA ŠIBENSKO - KNINSKE ŽUPANIJE PLAVI VAL, OIB 62214561508, 8. dalmatinske udarne brigade 8, 22000 Šibenik</derivirana_varijabla>
  </DomainObject.Predmet.ProtustrankaFormatedWithAdressOIB>
  <DomainObject.Predmet.ProtustrankaWithAdress>
    <izvorni_sadrzaj>UDRUGA ZA ZAŠTITU POTROŠAČA ŠIBENSKO - KNINSKE ŽUPANIJE PLAVI VAL 8. dalmatinske udarne brigade 8, 22000 Šibenik</izvorni_sadrzaj>
    <derivirana_varijabla naziv="DomainObject.Predmet.ProtustrankaWithAdress_1">UDRUGA ZA ZAŠTITU POTROŠAČA ŠIBENSKO - KNINSKE ŽUPANIJE PLAVI VAL 8. dalmatinske udarne brigade 8, 22000 Šibenik</derivirana_varijabla>
  </DomainObject.Predmet.ProtustrankaWithAdress>
  <DomainObject.Predmet.ProtustrankaWithAdressOIB>
    <izvorni_sadrzaj>UDRUGA ZA ZAŠTITU POTROŠAČA ŠIBENSKO - KNINSKE ŽUPANIJE PLAVI VAL, OIB 62214561508, 8. dalmatinske udarne brigade 8, 22000 Šibenik</izvorni_sadrzaj>
    <derivirana_varijabla naziv="DomainObject.Predmet.ProtustrankaWithAdressOIB_1">UDRUGA ZA ZAŠTITU POTROŠAČA ŠIBENSKO - KNINSKE ŽUPANIJE PLAVI VAL, OIB 62214561508, 8. dalmatinske udarne brigade 8, 22000 Šibenik</derivirana_varijabla>
  </DomainObject.Predmet.ProtustrankaWithAdressOIB>
  <DomainObject.Predmet.ProtustrankaNazivFormated>
    <izvorni_sadrzaj>UDRUGA ZA ZAŠTITU POTROŠAČA ŠIBENSKO - KNINSKE ŽUPANIJE PLAVI VAL</izvorni_sadrzaj>
    <derivirana_varijabla naziv="DomainObject.Predmet.ProtustrankaNazivFormated_1">UDRUGA ZA ZAŠTITU POTROŠAČA ŠIBENSKO - KNINSKE ŽUPANIJE PLAVI VAL</derivirana_varijabla>
  </DomainObject.Predmet.ProtustrankaNazivFormated>
  <DomainObject.Predmet.ProtustrankaNazivFormatedOIB>
    <izvorni_sadrzaj>UDRUGA ZA ZAŠTITU POTROŠAČA ŠIBENSKO - KNINSKE ŽUPANIJE PLAVI VAL, OIB 62214561508</izvorni_sadrzaj>
    <derivirana_varijabla naziv="DomainObject.Predmet.ProtustrankaNazivFormatedOIB_1">UDRUGA ZA ZAŠTITU POTROŠAČA ŠIBENSKO - KNINSKE ŽUPANIJE PLAVI VAL, OIB 62214561508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ZAŠTITU POTROŠAČA ŠIBENSKO - KNINSKE ŽUPANIJE PLAVI VAL</item>
    </izvorni_sadrzaj>
    <derivirana_varijabla naziv="DomainObject.Predmet.ProtuStrankaListFormated_1">
      <item>UDRUGA ZA ZAŠTITU POTROŠAČA ŠIBENSKO - KNINSKE ŽUPANIJE PLAVI VAL</item>
    </derivirana_varijabla>
  </DomainObject.Predmet.ProtuStrankaListFormated>
  <DomainObject.Predmet.ProtuStrankaListFormatedOIB>
    <izvorni_sadrzaj>
      <item>UDRUGA ZA ZAŠTITU POTROŠAČA ŠIBENSKO - KNINSKE ŽUPANIJE PLAVI VAL, OIB 62214561508</item>
    </izvorni_sadrzaj>
    <derivirana_varijabla naziv="DomainObject.Predmet.ProtuStrankaListFormatedOIB_1">
      <item>UDRUGA ZA ZAŠTITU POTROŠAČA ŠIBENSKO - KNINSKE ŽUPANIJE PLAVI VAL, OIB 62214561508</item>
    </derivirana_varijabla>
  </DomainObject.Predmet.ProtuStrankaListFormatedOIB>
  <DomainObject.Predmet.ProtuStrankaListFormatedWithAdress>
    <izvorni_sadrzaj>
      <item>UDRUGA ZA ZAŠTITU POTROŠAČA ŠIBENSKO - KNINSKE ŽUPANIJE PLAVI VAL, 8. dalmatinske udarne brigade 8, 22000 Šibenik</item>
    </izvorni_sadrzaj>
    <derivirana_varijabla naziv="DomainObject.Predmet.ProtuStrankaListFormatedWithAdress_1">
      <item>UDRUGA ZA ZAŠTITU POTROŠAČA ŠIBENSKO - KNINSKE ŽUPANIJE PLAVI VAL, 8. dalmatinske udarne brigade 8, 22000 Šibenik</item>
    </derivirana_varijabla>
  </DomainObject.Predmet.ProtuStrankaListFormatedWithAdress>
  <DomainObject.Predmet.ProtuStrankaListFormatedWithAdressOIB>
    <izvorni_sadrzaj>
      <item>UDRUGA ZA ZAŠTITU POTROŠAČA ŠIBENSKO - KNINSKE ŽUPANIJE PLAVI VAL, OIB 62214561508, 8. dalmatinske udarne brigade 8, 22000 Šibenik</item>
    </izvorni_sadrzaj>
    <derivirana_varijabla naziv="DomainObject.Predmet.ProtuStrankaListFormatedWithAdressOIB_1">
      <item>UDRUGA ZA ZAŠTITU POTROŠAČA ŠIBENSKO - KNINSKE ŽUPANIJE PLAVI VAL, OIB 62214561508, 8. dalmatinske udarne brigade 8, 22000 Šibenik</item>
    </derivirana_varijabla>
  </DomainObject.Predmet.ProtuStrankaListFormatedWithAdressOIB>
  <DomainObject.Predmet.ProtuStrankaListNazivFormated>
    <izvorni_sadrzaj>
      <item>UDRUGA ZA ZAŠTITU POTROŠAČA ŠIBENSKO - KNINSKE ŽUPANIJE PLAVI VAL</item>
    </izvorni_sadrzaj>
    <derivirana_varijabla naziv="DomainObject.Predmet.ProtuStrankaListNazivFormated_1">
      <item>UDRUGA ZA ZAŠTITU POTROŠAČA ŠIBENSKO - KNINSKE ŽUPANIJE PLAVI VAL</item>
    </derivirana_varijabla>
  </DomainObject.Predmet.ProtuStrankaListNazivFormated>
  <DomainObject.Predmet.ProtuStrankaListNazivFormatedOIB>
    <izvorni_sadrzaj>
      <item>UDRUGA ZA ZAŠTITU POTROŠAČA ŠIBENSKO - KNINSKE ŽUPANIJE PLAVI VAL, OIB 62214561508</item>
    </izvorni_sadrzaj>
    <derivirana_varijabla naziv="DomainObject.Predmet.ProtuStrankaListNazivFormatedOIB_1">
      <item>UDRUGA ZA ZAŠTITU POTROŠAČA ŠIBENSKO - KNINSKE ŽUPANIJE PLAVI VAL, OIB 62214561508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ZAŠTITU POTROŠAČA ŠIBENSKO - KNINSKE ŽUPANIJE PLAVI VAL</izvorni_sadrzaj>
    <derivirana_varijabla naziv="DomainObject.Predmet.ProtustrankaIDrugi_1">UDRUGA ZA ZAŠTITU POTROŠAČA ŠIBENSKO - KNINSKE ŽUPANIJE PLAVI VAL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ZAŠTITU POTROŠAČA ŠIBENSKO - KNINSKE ŽUPANIJE PLAVI VAL, OIB 62214561508, 8. dalmatinske udarne brigade 8, 22000 Šibenik</izvorni_sadrzaj>
    <derivirana_varijabla naziv="DomainObject.Predmet.ProtustrankaIDrugiAdressOIB_1">UDRUGA ZA ZAŠTITU POTROŠAČA ŠIBENSKO - KNINSKE ŽUPANIJE PLAVI VAL, OIB 62214561508, 8. dalmatinske udarne brigade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ZAŠTITU POTROŠAČA ŠIBENSKO - KNINSKE ŽUPANIJE PLAVI VAL</item>
    </izvorni_sadrzaj>
    <derivirana_varijabla naziv="DomainObject.Predmet.SudioniciListNaziv_1">
      <item>FINA - Podružnica Šibenik</item>
      <item>UDRUGA ZA ZAŠTITU POTROŠAČA ŠIBENSKO - KNINSKE ŽUPANIJE PLAVI VAL</item>
    </derivirana_varijabla>
  </DomainObject.Predmet.SudioniciListNaziv>
  <DomainObject.Predmet.SudioniciListAdressOIB>
    <izvorni_sadrzaj>
      <item>FINA - Podružnica Šibenik, OIB 85821130368, Perivoj L. Marune 1,22000 Šibenik</item>
      <item>UDRUGA ZA ZAŠTITU POTROŠAČA ŠIBENSKO - KNINSKE ŽUPANIJE PLAVI VAL, OIB 62214561508, 8. dalmatinske udarne brigade 8,22000 Šibenik</item>
    </izvorni_sadrzaj>
    <derivirana_varijabla naziv="DomainObject.Predmet.SudioniciListAdressOIB_1">
      <item>FINA - Podružnica Šibenik, OIB 85821130368, Perivoj L. Marune 1,22000 Šibenik</item>
      <item>UDRUGA ZA ZAŠTITU POTROŠAČA ŠIBENSKO - KNINSKE ŽUPANIJE PLAVI VAL, OIB 62214561508, 8. dalmatinske udarne 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62214561508</item>
    </izvorni_sadrzaj>
    <derivirana_varijabla naziv="DomainObject.Predmet.SudioniciListNazivOIB_1">
      <item>, OIB 85821130368</item>
      <item>, OIB 62214561508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1B059-BC2B-4CEC-A9C9-B3BCED5CC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1075</properties:Words>
  <properties:Characters>5882</properties:Characters>
  <properties:Lines>140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2017-03-15T07:57:00Z</dcterms:created>
  <dc:creator>Administrator</dc:creator>
  <cp:lastModifiedBy>Krešimir Torbarina</cp:lastModifiedBy>
  <cp:lastPrinted>2017-03-15T07:57:00Z</cp:lastPrinted>
  <dcterms:modified xmlns:xsi="http://www.w3.org/2001/XMLSchema-instance" xsi:type="dcterms:W3CDTF">2017-03-15T08:09:00Z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