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0"/>
        <w:gridCol w:w="6071"/>
      </w:tblGrid>
      <w:tr w:rsidTr="00707C51" w:rsidR="00707C51" w:rsidRPr="00966DDC">
        <w:trPr>
          <w:trHeight w:val="2267"/>
        </w:trPr>
        <w:tc>
          <w:tcPr>
            <w:tcW w:type="dxa" w:w="3520"/>
            <w:vAlign w:val="center"/>
          </w:tcPr>
          <w:p w:rsidRDefault="00707C51" w:rsidP="00A66C00" w:rsidR="00707C51" w:rsidRPr="00966DDC">
            <w:pPr>
              <w:spacing w:before="100"/>
              <w:jc w:val="center"/>
              <w:rPr>
                <w:lang w:val="hr-HR"/>
              </w:rPr>
            </w:pPr>
            <w:bookmarkStart w:name="_GoBack" w:id="0"/>
            <w:bookmarkEnd w:id="0"/>
            <w:r w:rsidRPr="00966DD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07C51" w:rsidP="00A66C00" w:rsidR="00707C51" w:rsidRPr="00966DDC">
            <w:pPr>
              <w:spacing w:before="100"/>
              <w:rPr>
                <w:lang w:val="hr-HR"/>
              </w:rPr>
            </w:pPr>
            <w:r w:rsidRPr="00966DDC">
              <w:rPr>
                <w:lang w:val="hr-HR"/>
              </w:rPr>
              <w:t>REPUBLIKA HRVATSKA</w:t>
            </w:r>
          </w:p>
          <w:p w:rsidRDefault="00707C51" w:rsidP="00A66C00" w:rsidR="00707C51" w:rsidRPr="00966DDC">
            <w:pPr>
              <w:rPr>
                <w:lang w:val="hr-HR"/>
              </w:rPr>
            </w:pPr>
            <w:r w:rsidRPr="00966DDC">
              <w:rPr>
                <w:lang w:val="hr-HR"/>
              </w:rPr>
              <w:t>TRGOVAČKI SUD U SPLITU</w:t>
            </w:r>
          </w:p>
          <w:p w:rsidRDefault="00707C51" w:rsidP="00DA5B9D" w:rsidR="00707C51" w:rsidRPr="00966DDC">
            <w:pPr>
              <w:rPr>
                <w:lang w:val="hr-HR"/>
              </w:rPr>
            </w:pPr>
            <w:r w:rsidRPr="00966DDC">
              <w:rPr>
                <w:lang w:val="hr-HR"/>
              </w:rPr>
              <w:t>Split, Sukoišanska 6</w:t>
            </w:r>
          </w:p>
        </w:tc>
        <w:tc>
          <w:tcPr>
            <w:tcW w:type="dxa" w:w="6071"/>
          </w:tcPr>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707C51" w:rsidR="00707C51" w:rsidRPr="00966DDC">
            <w:pPr>
              <w:jc w:val="right"/>
              <w:rPr>
                <w:lang w:val="hr-HR"/>
              </w:rPr>
            </w:pPr>
            <w:r w:rsidRPr="00966DDC">
              <w:rPr>
                <w:lang w:val="hr-HR"/>
              </w:rPr>
              <w:t>Poslovni broj: 11.St-1209/2016</w:t>
            </w:r>
          </w:p>
        </w:tc>
      </w:tr>
    </w:tbl>
    <w:p w14:textId="dbec08a" w14:paraId="dbec08a" w:rsidRDefault="00707C51" w:rsidP="00F91F3F" w:rsidR="00707C51" w:rsidRPr="00966DDC">
      <w:pPr>
        <w:jc w:val="center"/>
        <w15:collapsed w:val="false"/>
        <w:rPr>
          <w:spacing w:val="60"/>
          <w:lang w:val="hr-HR"/>
        </w:rPr>
      </w:pPr>
    </w:p>
    <w:p w:rsidRDefault="00D12356" w:rsidP="00F91F3F" w:rsidR="00BF2D28" w:rsidRPr="00966DDC">
      <w:pPr>
        <w:jc w:val="center"/>
        <w:rPr>
          <w:lang w:eastAsia="hr-HR" w:val="hr-HR"/>
        </w:rPr>
      </w:pPr>
      <w:r w:rsidRPr="00966DDC">
        <w:rPr>
          <w:spacing w:val="60"/>
          <w:lang w:val="hr-HR"/>
        </w:rPr>
        <w:t>REPUBLIKA HRVATSKA</w:t>
      </w:r>
    </w:p>
    <w:p w:rsidRDefault="00601E89" w:rsidP="00475170" w:rsidR="00D12356" w:rsidRPr="00966DDC">
      <w:pPr>
        <w:spacing w:after="240" w:before="240"/>
        <w:jc w:val="center"/>
        <w:rPr>
          <w:spacing w:val="60"/>
          <w:lang w:val="hr-HR"/>
        </w:rPr>
      </w:pPr>
      <w:r w:rsidRPr="00966DDC">
        <w:rPr>
          <w:spacing w:val="60"/>
          <w:lang w:val="hr-HR"/>
        </w:rPr>
        <w:t>RJEŠENJE</w:t>
      </w:r>
    </w:p>
    <w:p w:rsidRDefault="00E91BA8" w:rsidP="00966DDC" w:rsidR="004E661E" w:rsidRPr="00966DDC">
      <w:pPr>
        <w:spacing w:before="220"/>
        <w:ind w:firstLine="709"/>
        <w:jc w:val="both"/>
        <w:rPr>
          <w:lang w:val="hr-HR"/>
        </w:rPr>
      </w:pPr>
      <w:r w:rsidRPr="00966DDC">
        <w:rPr>
          <w:rFonts w:eastAsiaTheme="minorHAnsi"/>
          <w:lang w:val="hr-HR"/>
        </w:rPr>
        <w:t xml:space="preserve">Trgovački sud u Splitu, po sutkinji Ani Golub Gruić, </w:t>
      </w:r>
      <w:r w:rsidRPr="00966DDC">
        <w:rPr>
          <w:lang w:val="hr-HR"/>
        </w:rPr>
        <w:t xml:space="preserve">u stečajnom postupku nad dužnikom </w:t>
      </w:r>
      <w:r w:rsidR="0009444D" w:rsidRPr="00966DDC">
        <w:rPr>
          <w:lang w:val="hr-HR"/>
        </w:rPr>
        <w:t>IMOTA d.d. u stečaju, OIB: 02297833542, Donji Proložac, Perinuša</w:t>
      </w:r>
      <w:r w:rsidR="00F372A4" w:rsidRPr="00966DDC">
        <w:rPr>
          <w:lang w:val="hr-HR"/>
        </w:rPr>
        <w:t xml:space="preserve"> </w:t>
      </w:r>
      <w:r w:rsidR="0009444D" w:rsidRPr="00966DDC">
        <w:rPr>
          <w:lang w:val="hr-HR"/>
        </w:rPr>
        <w:t>bb</w:t>
      </w:r>
      <w:r w:rsidRPr="00966DDC">
        <w:rPr>
          <w:lang w:val="hr-HR"/>
        </w:rPr>
        <w:t xml:space="preserve">, </w:t>
      </w:r>
      <w:r w:rsidR="00BF2D28" w:rsidRPr="00966DDC">
        <w:rPr>
          <w:lang w:val="hr-HR"/>
        </w:rPr>
        <w:t>povodom prijedloga steč</w:t>
      </w:r>
      <w:r w:rsidR="00C949FA" w:rsidRPr="00966DDC">
        <w:rPr>
          <w:lang w:val="hr-HR"/>
        </w:rPr>
        <w:t>ajn</w:t>
      </w:r>
      <w:r w:rsidRPr="00966DDC">
        <w:rPr>
          <w:lang w:val="hr-HR"/>
        </w:rPr>
        <w:t>e</w:t>
      </w:r>
      <w:r w:rsidR="00C949FA" w:rsidRPr="00966DDC">
        <w:rPr>
          <w:lang w:val="hr-HR"/>
        </w:rPr>
        <w:t xml:space="preserve"> upravitelj</w:t>
      </w:r>
      <w:r w:rsidRPr="00966DDC">
        <w:rPr>
          <w:lang w:val="hr-HR"/>
        </w:rPr>
        <w:t>ice</w:t>
      </w:r>
      <w:r w:rsidR="00F372A4" w:rsidRPr="00966DDC">
        <w:rPr>
          <w:lang w:val="hr-HR"/>
        </w:rPr>
        <w:t xml:space="preserve"> </w:t>
      </w:r>
      <w:r w:rsidR="0009444D" w:rsidRPr="00966DDC">
        <w:rPr>
          <w:lang w:val="hr-HR"/>
        </w:rPr>
        <w:t>Anči Bašić</w:t>
      </w:r>
      <w:r w:rsidR="00F372A4" w:rsidRPr="00966DDC">
        <w:rPr>
          <w:lang w:val="hr-HR"/>
        </w:rPr>
        <w:t xml:space="preserve"> </w:t>
      </w:r>
      <w:r w:rsidR="00BF2D28" w:rsidRPr="00966DDC">
        <w:rPr>
          <w:lang w:val="hr-HR"/>
        </w:rPr>
        <w:t xml:space="preserve">od </w:t>
      </w:r>
      <w:r w:rsidR="004D0524" w:rsidRPr="00966DDC">
        <w:rPr>
          <w:lang w:val="hr-HR"/>
        </w:rPr>
        <w:t>24. srpnja</w:t>
      </w:r>
      <w:r w:rsidR="00707C51" w:rsidRPr="00966DDC">
        <w:rPr>
          <w:lang w:val="hr-HR"/>
        </w:rPr>
        <w:t xml:space="preserve"> 2018</w:t>
      </w:r>
      <w:r w:rsidR="00F91F3F" w:rsidRPr="00966DDC">
        <w:rPr>
          <w:lang w:val="hr-HR"/>
        </w:rPr>
        <w:t>.</w:t>
      </w:r>
      <w:r w:rsidR="00BF2D28" w:rsidRPr="00966DDC">
        <w:rPr>
          <w:lang w:val="hr-HR"/>
        </w:rPr>
        <w:t xml:space="preserve"> kojim traži davanje suglasnosti za sklapanj</w:t>
      </w:r>
      <w:r w:rsidRPr="00966DDC">
        <w:rPr>
          <w:lang w:val="hr-HR"/>
        </w:rPr>
        <w:t>e</w:t>
      </w:r>
      <w:r w:rsidR="00A70AB1" w:rsidRPr="00966DDC">
        <w:rPr>
          <w:lang w:val="hr-HR"/>
        </w:rPr>
        <w:t xml:space="preserve"> ugovora o radu</w:t>
      </w:r>
      <w:r w:rsidR="00BF2D28" w:rsidRPr="00966DDC">
        <w:rPr>
          <w:lang w:val="hr-HR"/>
        </w:rPr>
        <w:t xml:space="preserve">, </w:t>
      </w:r>
      <w:r w:rsidR="00966DDC">
        <w:rPr>
          <w:lang w:val="hr-HR"/>
        </w:rPr>
        <w:t>10</w:t>
      </w:r>
      <w:r w:rsidR="004D0524" w:rsidRPr="00966DDC">
        <w:rPr>
          <w:lang w:val="hr-HR"/>
        </w:rPr>
        <w:t>. rujna</w:t>
      </w:r>
      <w:r w:rsidR="00707C51" w:rsidRPr="00966DDC">
        <w:rPr>
          <w:lang w:val="hr-HR"/>
        </w:rPr>
        <w:t xml:space="preserve"> 2018</w:t>
      </w:r>
      <w:r w:rsidR="00F91F3F" w:rsidRPr="00966DDC">
        <w:rPr>
          <w:lang w:val="hr-HR"/>
        </w:rPr>
        <w:t>.</w:t>
      </w:r>
    </w:p>
    <w:p w:rsidRDefault="00601E89" w:rsidP="00966DDC" w:rsidR="001B6872" w:rsidRPr="00966DDC">
      <w:pPr>
        <w:spacing w:after="220" w:before="220"/>
        <w:jc w:val="center"/>
        <w:rPr>
          <w:lang w:val="hr-HR"/>
        </w:rPr>
      </w:pPr>
      <w:r w:rsidRPr="00966DDC">
        <w:rPr>
          <w:lang w:val="hr-HR"/>
        </w:rPr>
        <w:t>r i j e š i o</w:t>
      </w:r>
      <w:r w:rsidR="00966DDC">
        <w:rPr>
          <w:lang w:val="hr-HR"/>
        </w:rPr>
        <w:t xml:space="preserve">  </w:t>
      </w:r>
      <w:r w:rsidR="003F13DF" w:rsidRPr="00966DDC">
        <w:rPr>
          <w:lang w:val="hr-HR"/>
        </w:rPr>
        <w:t>j e</w:t>
      </w:r>
    </w:p>
    <w:p w:rsidRDefault="0009444D" w:rsidP="0009444D" w:rsidR="0009444D" w:rsidRPr="00966DDC">
      <w:pPr>
        <w:spacing w:before="200"/>
        <w:jc w:val="both"/>
        <w:rPr>
          <w:lang w:val="hr-HR"/>
        </w:rPr>
      </w:pPr>
      <w:r w:rsidRPr="00966DDC">
        <w:rPr>
          <w:lang w:val="hr-HR"/>
        </w:rPr>
        <w:tab/>
      </w:r>
      <w:r w:rsidR="003E5695" w:rsidRPr="00966DDC">
        <w:rPr>
          <w:lang w:val="hr-HR"/>
        </w:rPr>
        <w:t>Odobrava se stečajnoj upra</w:t>
      </w:r>
      <w:r w:rsidR="002B5FE6" w:rsidRPr="00966DDC">
        <w:rPr>
          <w:lang w:val="hr-HR"/>
        </w:rPr>
        <w:t>viteljici Anči Bašić produženje ranije sklopljenih 6</w:t>
      </w:r>
      <w:r w:rsidR="003E5695" w:rsidRPr="00966DDC">
        <w:rPr>
          <w:lang w:val="hr-HR"/>
        </w:rPr>
        <w:t xml:space="preserve"> ugovora o radu na određeno vrijeme u razdoblju od </w:t>
      </w:r>
      <w:r w:rsidR="002B5FE6" w:rsidRPr="00966DDC">
        <w:rPr>
          <w:lang w:val="hr-HR"/>
        </w:rPr>
        <w:t>1. kolovoza</w:t>
      </w:r>
      <w:r w:rsidR="00707C51" w:rsidRPr="00966DDC">
        <w:rPr>
          <w:lang w:val="hr-HR"/>
        </w:rPr>
        <w:t xml:space="preserve"> 2018</w:t>
      </w:r>
      <w:r w:rsidR="003E5695" w:rsidRPr="00966DDC">
        <w:rPr>
          <w:lang w:val="hr-HR"/>
        </w:rPr>
        <w:t xml:space="preserve">. do </w:t>
      </w:r>
      <w:r w:rsidR="00C5189E" w:rsidRPr="00966DDC">
        <w:rPr>
          <w:lang w:val="hr-HR"/>
        </w:rPr>
        <w:t>31</w:t>
      </w:r>
      <w:r w:rsidR="008928A3" w:rsidRPr="00966DDC">
        <w:rPr>
          <w:lang w:val="hr-HR"/>
        </w:rPr>
        <w:t xml:space="preserve">. </w:t>
      </w:r>
      <w:r w:rsidR="002B5FE6" w:rsidRPr="00966DDC">
        <w:rPr>
          <w:lang w:val="hr-HR"/>
        </w:rPr>
        <w:t>listopada</w:t>
      </w:r>
      <w:r w:rsidR="00966DDC">
        <w:rPr>
          <w:lang w:val="hr-HR"/>
        </w:rPr>
        <w:t xml:space="preserve"> </w:t>
      </w:r>
      <w:r w:rsidR="003E5695" w:rsidRPr="00966DDC">
        <w:rPr>
          <w:lang w:val="hr-HR"/>
        </w:rPr>
        <w:t xml:space="preserve">2018. kako je to navedeno u podnesku koji je stečajna upraviteljica predala </w:t>
      </w:r>
      <w:r w:rsidR="005F4198" w:rsidRPr="00966DDC">
        <w:rPr>
          <w:lang w:val="hr-HR"/>
        </w:rPr>
        <w:t xml:space="preserve">ovom </w:t>
      </w:r>
      <w:r w:rsidR="003E5695" w:rsidRPr="00966DDC">
        <w:rPr>
          <w:lang w:val="hr-HR"/>
        </w:rPr>
        <w:t xml:space="preserve">sudu </w:t>
      </w:r>
      <w:r w:rsidR="002B5FE6" w:rsidRPr="00966DDC">
        <w:rPr>
          <w:lang w:val="hr-HR"/>
        </w:rPr>
        <w:t>24. srpnja</w:t>
      </w:r>
      <w:r w:rsidR="00966DDC">
        <w:rPr>
          <w:lang w:val="hr-HR"/>
        </w:rPr>
        <w:t xml:space="preserve"> </w:t>
      </w:r>
      <w:r w:rsidR="00707C51" w:rsidRPr="00966DDC">
        <w:rPr>
          <w:lang w:val="hr-HR"/>
        </w:rPr>
        <w:t>2018</w:t>
      </w:r>
      <w:r w:rsidRPr="00966DDC">
        <w:rPr>
          <w:lang w:val="hr-HR"/>
        </w:rPr>
        <w:t>.</w:t>
      </w:r>
      <w:r w:rsidR="00966DDC">
        <w:rPr>
          <w:lang w:val="hr-HR"/>
        </w:rPr>
        <w:t xml:space="preserve"> </w:t>
      </w:r>
      <w:r w:rsidR="00A56AE3" w:rsidRPr="00966DDC">
        <w:rPr>
          <w:lang w:val="hr-HR"/>
        </w:rPr>
        <w:t xml:space="preserve">(obavljenom na mrežnoj stranici e-Oglasna ploča sudova </w:t>
      </w:r>
      <w:r w:rsidR="002B5FE6" w:rsidRPr="00966DDC">
        <w:rPr>
          <w:lang w:val="hr-HR"/>
        </w:rPr>
        <w:t>24. srpnja</w:t>
      </w:r>
      <w:r w:rsidR="00A56AE3" w:rsidRPr="00966DDC">
        <w:rPr>
          <w:lang w:val="hr-HR"/>
        </w:rPr>
        <w:t xml:space="preserve"> 2018.).</w:t>
      </w:r>
    </w:p>
    <w:p w:rsidRDefault="00247D9D" w:rsidP="00966DDC" w:rsidR="00247D9D" w:rsidRPr="00966DDC">
      <w:pPr>
        <w:spacing w:after="100" w:before="240"/>
        <w:jc w:val="center"/>
        <w:rPr>
          <w:lang w:val="hr-HR"/>
        </w:rPr>
      </w:pPr>
      <w:r w:rsidRPr="00966DDC">
        <w:rPr>
          <w:lang w:val="hr-HR"/>
        </w:rPr>
        <w:t>Obrazloženje</w:t>
      </w:r>
    </w:p>
    <w:p w:rsidRDefault="007F26EE" w:rsidP="00966DDC" w:rsidR="007A1082" w:rsidRPr="00966DDC">
      <w:pPr>
        <w:jc w:val="both"/>
        <w:rPr>
          <w:lang w:val="hr-HR"/>
        </w:rPr>
      </w:pPr>
      <w:r w:rsidRPr="00966DDC">
        <w:rPr>
          <w:lang w:val="hr-HR"/>
        </w:rPr>
        <w:tab/>
      </w:r>
      <w:r w:rsidR="00C949FA" w:rsidRPr="00966DDC">
        <w:rPr>
          <w:lang w:val="hr-HR"/>
        </w:rPr>
        <w:t>Rješe</w:t>
      </w:r>
      <w:r w:rsidR="00197851" w:rsidRPr="00966DDC">
        <w:rPr>
          <w:lang w:val="hr-HR"/>
        </w:rPr>
        <w:t>njem ovoga suda poslovni broj 11</w:t>
      </w:r>
      <w:r w:rsidR="00782549" w:rsidRPr="00966DDC">
        <w:rPr>
          <w:lang w:val="hr-HR"/>
        </w:rPr>
        <w:t>.</w:t>
      </w:r>
      <w:r w:rsidR="00482AB7" w:rsidRPr="00966DDC">
        <w:rPr>
          <w:lang w:val="hr-HR"/>
        </w:rPr>
        <w:t>St-</w:t>
      </w:r>
      <w:r w:rsidR="0009444D" w:rsidRPr="00966DDC">
        <w:rPr>
          <w:lang w:val="hr-HR"/>
        </w:rPr>
        <w:t>1209/2016</w:t>
      </w:r>
      <w:r w:rsidR="00482AB7" w:rsidRPr="00966DDC">
        <w:rPr>
          <w:lang w:val="hr-HR"/>
        </w:rPr>
        <w:t xml:space="preserve"> od </w:t>
      </w:r>
      <w:r w:rsidR="0009444D" w:rsidRPr="00966DDC">
        <w:rPr>
          <w:lang w:val="hr-HR"/>
        </w:rPr>
        <w:t>15. svibnja 2017</w:t>
      </w:r>
      <w:r w:rsidR="00482AB7" w:rsidRPr="00966DDC">
        <w:rPr>
          <w:lang w:val="hr-HR"/>
        </w:rPr>
        <w:t xml:space="preserve">.              </w:t>
      </w:r>
      <w:r w:rsidR="00C949FA" w:rsidRPr="00966DDC">
        <w:rPr>
          <w:lang w:val="hr-HR"/>
        </w:rPr>
        <w:t xml:space="preserve">otvoren je stečajni postupak nad dužnikom </w:t>
      </w:r>
      <w:r w:rsidR="0009444D" w:rsidRPr="00966DDC">
        <w:rPr>
          <w:lang w:val="hr-HR"/>
        </w:rPr>
        <w:t>IMOTA d.d., OIB: 02297833542, Donji Proložac, Perinuša</w:t>
      </w:r>
      <w:r w:rsidR="00966DDC">
        <w:rPr>
          <w:lang w:val="hr-HR"/>
        </w:rPr>
        <w:t xml:space="preserve"> </w:t>
      </w:r>
      <w:r w:rsidR="0009444D" w:rsidRPr="00966DDC">
        <w:rPr>
          <w:lang w:val="hr-HR"/>
        </w:rPr>
        <w:t>bb</w:t>
      </w:r>
      <w:r w:rsidR="001E28A1" w:rsidRPr="00966DDC">
        <w:rPr>
          <w:lang w:val="hr-HR"/>
        </w:rPr>
        <w:t xml:space="preserve">, a za stečajnu upraviteljicu imenovana je </w:t>
      </w:r>
      <w:r w:rsidR="0009444D" w:rsidRPr="00966DDC">
        <w:rPr>
          <w:lang w:val="hr-HR"/>
        </w:rPr>
        <w:t>Anči Bašić iz Splita, Mažuranićevo šetalište 35, OIB: 38874953663.</w:t>
      </w:r>
    </w:p>
    <w:p w:rsidRDefault="00624C83" w:rsidP="00966DDC" w:rsidR="00F372A4" w:rsidRPr="00966DDC">
      <w:pPr>
        <w:spacing w:before="200"/>
        <w:ind w:firstLine="709"/>
        <w:jc w:val="both"/>
        <w:rPr>
          <w:lang w:val="hr-HR"/>
        </w:rPr>
      </w:pPr>
      <w:r w:rsidRPr="00966DDC">
        <w:rPr>
          <w:lang w:val="hr-HR"/>
        </w:rPr>
        <w:t>R</w:t>
      </w:r>
      <w:r w:rsidR="00A03360" w:rsidRPr="00966DDC">
        <w:rPr>
          <w:lang w:val="hr-HR"/>
        </w:rPr>
        <w:t xml:space="preserve">ješenjem ovoga suda poslovni broj 11.St-1209/2016 od 17. srpnja 2017. odobreno je stečajnoj upraviteljici sklapanje 22 ugovora o radu na određeno vrijeme u razdoblju od 4. srpnja 2017. do 4. rujna 2017. radi završetka započetih i ugovorenih poslova te potrebe da se zaštiti imovina koja čini stečajnu masu od moguće štete (članak 217. </w:t>
      </w:r>
      <w:r w:rsidR="004E5670" w:rsidRPr="00966DDC">
        <w:rPr>
          <w:lang w:val="hr-HR"/>
        </w:rPr>
        <w:t>Stečajnog zakona („Narodne novine“ 71/15 i 104/17; dalje SZ)</w:t>
      </w:r>
      <w:r w:rsidR="00A03360" w:rsidRPr="00966DDC">
        <w:rPr>
          <w:lang w:val="hr-HR"/>
        </w:rPr>
        <w:t>, a sve temeljem odre</w:t>
      </w:r>
      <w:r w:rsidR="00894447" w:rsidRPr="00966DDC">
        <w:rPr>
          <w:lang w:val="hr-HR"/>
        </w:rPr>
        <w:t>dbe članka 191. stavkom 5. SZ-a</w:t>
      </w:r>
      <w:r w:rsidR="00F372A4" w:rsidRPr="00966DDC">
        <w:rPr>
          <w:lang w:val="hr-HR"/>
        </w:rPr>
        <w:t>.</w:t>
      </w:r>
    </w:p>
    <w:p w:rsidRDefault="00624C83" w:rsidP="00966DDC" w:rsidR="008928A3" w:rsidRPr="00966DDC">
      <w:pPr>
        <w:spacing w:before="200"/>
        <w:ind w:firstLine="709"/>
        <w:jc w:val="both"/>
        <w:rPr>
          <w:lang w:val="hr-HR"/>
        </w:rPr>
      </w:pPr>
      <w:r w:rsidRPr="00966DDC">
        <w:rPr>
          <w:lang w:val="hr-HR"/>
        </w:rPr>
        <w:t>R</w:t>
      </w:r>
      <w:r w:rsidR="00894447" w:rsidRPr="00966DDC">
        <w:rPr>
          <w:lang w:val="hr-HR"/>
        </w:rPr>
        <w:t xml:space="preserve">ješenjem ovoga suda broj </w:t>
      </w:r>
      <w:r w:rsidR="008928A3" w:rsidRPr="00966DDC">
        <w:rPr>
          <w:lang w:val="hr-HR"/>
        </w:rPr>
        <w:t>11.St-1209/2016 od 13. studenog 2017.</w:t>
      </w:r>
      <w:r w:rsidR="00966DDC">
        <w:rPr>
          <w:lang w:val="hr-HR"/>
        </w:rPr>
        <w:t xml:space="preserve"> </w:t>
      </w:r>
      <w:r w:rsidR="00894447" w:rsidRPr="00966DDC">
        <w:rPr>
          <w:lang w:val="hr-HR"/>
        </w:rPr>
        <w:t>odobreno je</w:t>
      </w:r>
      <w:r w:rsidR="00966DDC">
        <w:rPr>
          <w:lang w:val="hr-HR"/>
        </w:rPr>
        <w:t xml:space="preserve"> </w:t>
      </w:r>
      <w:r w:rsidR="008928A3" w:rsidRPr="00966DDC">
        <w:rPr>
          <w:lang w:val="hr-HR"/>
        </w:rPr>
        <w:t>sklapanje 18 ugovora o radu na određeno vrijeme u razdoblju od 1. studenog 2017. do 1. veljače 2018. i uz mjesečnu plaću kako je stečajna upraviteljica navela u svom podnesku od 7. studenog 2017.</w:t>
      </w:r>
    </w:p>
    <w:p w:rsidRDefault="00624C83" w:rsidP="00966DDC" w:rsidR="00894447" w:rsidRPr="00966DDC">
      <w:pPr>
        <w:spacing w:before="200"/>
        <w:ind w:firstLine="709"/>
        <w:jc w:val="both"/>
        <w:rPr>
          <w:lang w:val="hr-HR"/>
        </w:rPr>
      </w:pPr>
      <w:r w:rsidRPr="00966DDC">
        <w:rPr>
          <w:lang w:val="hr-HR"/>
        </w:rPr>
        <w:t>R</w:t>
      </w:r>
      <w:r w:rsidR="00894447" w:rsidRPr="00966DDC">
        <w:rPr>
          <w:lang w:val="hr-HR"/>
        </w:rPr>
        <w:t>ješenjem ovoga suda broj 11.St-1209/2016 od</w:t>
      </w:r>
      <w:r w:rsidR="00966DDC">
        <w:rPr>
          <w:lang w:val="hr-HR"/>
        </w:rPr>
        <w:t xml:space="preserve"> </w:t>
      </w:r>
      <w:r w:rsidR="00894447" w:rsidRPr="00966DDC">
        <w:rPr>
          <w:lang w:val="hr-HR"/>
        </w:rPr>
        <w:t>2. veljače 2018. odobreno je sklapanje 15 ugovora o radu na određeno vrijeme u razdoblju od 1. veljače 2018. do 31. travnja 2018. i uz mjesečnu plaću kako je to navedeno u podnesku koji je stečajna upraviteljica predala ovom sudu 31. siječnja 2018.</w:t>
      </w:r>
    </w:p>
    <w:p w:rsidRDefault="00624C83" w:rsidP="00966DDC" w:rsidR="002B5FE6" w:rsidRPr="00966DDC">
      <w:pPr>
        <w:spacing w:before="200"/>
        <w:ind w:firstLine="709"/>
        <w:jc w:val="both"/>
        <w:rPr>
          <w:lang w:val="hr-HR"/>
        </w:rPr>
      </w:pPr>
      <w:r w:rsidRPr="00966DDC">
        <w:rPr>
          <w:lang w:val="hr-HR"/>
        </w:rPr>
        <w:lastRenderedPageBreak/>
        <w:t>R</w:t>
      </w:r>
      <w:r w:rsidR="002B5FE6" w:rsidRPr="00966DDC">
        <w:rPr>
          <w:lang w:val="hr-HR"/>
        </w:rPr>
        <w:t>ješenjem ovoga suda broj 11.St-1209/2016 od 17. svibnja 2018. odobreno je sklapanje 12 ugovora o radu na određeno vrijeme u razdoblju od 1. svibnja 2018. do 31. srpnja 2018. i uz mjesečnu plaću kako je to navedeno u podnesku koji je stečajna upraviteljica predala ovom sudu 27. travnja 2018.</w:t>
      </w:r>
    </w:p>
    <w:p w:rsidRDefault="008928A3" w:rsidP="00966DDC" w:rsidR="00906CCF" w:rsidRPr="00966DDC">
      <w:pPr>
        <w:spacing w:before="200"/>
        <w:ind w:firstLine="646" w:left="62"/>
        <w:jc w:val="both"/>
        <w:rPr>
          <w:lang w:val="hr-HR"/>
        </w:rPr>
      </w:pPr>
      <w:r w:rsidRPr="00966DDC">
        <w:rPr>
          <w:lang w:val="hr-HR"/>
        </w:rPr>
        <w:t xml:space="preserve">Dana </w:t>
      </w:r>
      <w:r w:rsidR="002B5FE6" w:rsidRPr="00966DDC">
        <w:rPr>
          <w:lang w:val="hr-HR"/>
        </w:rPr>
        <w:t>24. srpnja</w:t>
      </w:r>
      <w:r w:rsidRPr="00966DDC">
        <w:rPr>
          <w:lang w:val="hr-HR"/>
        </w:rPr>
        <w:t xml:space="preserve"> 2018. stečajna upraviteljica dostavila je podnesak </w:t>
      </w:r>
      <w:r w:rsidR="00894447" w:rsidRPr="00966DDC">
        <w:rPr>
          <w:lang w:val="hr-HR"/>
        </w:rPr>
        <w:t xml:space="preserve">(list </w:t>
      </w:r>
      <w:r w:rsidR="002B5FE6" w:rsidRPr="00966DDC">
        <w:rPr>
          <w:lang w:val="hr-HR"/>
        </w:rPr>
        <w:t>864</w:t>
      </w:r>
      <w:r w:rsidR="00894447" w:rsidRPr="00966DDC">
        <w:rPr>
          <w:lang w:val="hr-HR"/>
        </w:rPr>
        <w:t xml:space="preserve"> spisa) </w:t>
      </w:r>
      <w:r w:rsidRPr="00966DDC">
        <w:rPr>
          <w:lang w:val="hr-HR"/>
        </w:rPr>
        <w:t xml:space="preserve">u kojem je navela da </w:t>
      </w:r>
      <w:r w:rsidR="00894447" w:rsidRPr="00966DDC">
        <w:rPr>
          <w:lang w:val="hr-HR"/>
        </w:rPr>
        <w:t>su tijekom stečajnog postupka otkazani ugovori o radu sa djelatnicima za kojima više nije postojala potreba budući su završeni pos</w:t>
      </w:r>
      <w:r w:rsidR="002B5FE6" w:rsidRPr="00966DDC">
        <w:rPr>
          <w:lang w:val="hr-HR"/>
        </w:rPr>
        <w:t>lovi za koje su bili angažirani, pa su tako otkazani ugovori tijekom svibnja, lipnja i srpnja za ukupno 6 djelatnika.</w:t>
      </w:r>
      <w:r w:rsidR="00894447" w:rsidRPr="00966DDC">
        <w:rPr>
          <w:lang w:val="hr-HR"/>
        </w:rPr>
        <w:t xml:space="preserve"> U ovom trenutku da </w:t>
      </w:r>
      <w:r w:rsidR="009B4E7D" w:rsidRPr="00966DDC">
        <w:rPr>
          <w:lang w:val="hr-HR"/>
        </w:rPr>
        <w:t>ostaje potreba za 6 djelatnika koji su neophodni kako bi se osigurala imovina stečajnog dužnika i to preostale zalihe vina, te ostala imovina koja čini stečajnu masu a koja se nalazi u kr</w:t>
      </w:r>
      <w:r w:rsidR="00906CCF" w:rsidRPr="00966DDC">
        <w:rPr>
          <w:lang w:val="hr-HR"/>
        </w:rPr>
        <w:t>ugu pogona vinarije u Prološcu D</w:t>
      </w:r>
      <w:r w:rsidR="009B4E7D" w:rsidRPr="00966DDC">
        <w:rPr>
          <w:lang w:val="hr-HR"/>
        </w:rPr>
        <w:t>onjem</w:t>
      </w:r>
      <w:r w:rsidR="00894447" w:rsidRPr="00966DDC">
        <w:rPr>
          <w:lang w:val="hr-HR"/>
        </w:rPr>
        <w:t xml:space="preserve">. </w:t>
      </w:r>
      <w:r w:rsidR="00906CCF" w:rsidRPr="00966DDC">
        <w:rPr>
          <w:lang w:val="hr-HR"/>
        </w:rPr>
        <w:t>Navela je i to da je na skupštini vjerovnika istakla:</w:t>
      </w:r>
    </w:p>
    <w:p w:rsidRDefault="00906CCF" w:rsidP="00966DDC" w:rsidR="00906CCF" w:rsidRPr="00966DDC">
      <w:pPr>
        <w:spacing w:before="50"/>
        <w:ind w:firstLine="646" w:left="62"/>
        <w:jc w:val="both"/>
        <w:rPr>
          <w:lang w:val="hr-HR"/>
        </w:rPr>
      </w:pPr>
      <w:r w:rsidRPr="00966DDC">
        <w:rPr>
          <w:lang w:val="hr-HR"/>
        </w:rPr>
        <w:t>- kako je osigurano čuvanje objekta vinarije 24 sata i to dva čuvara za noćnu smjenu te tri djelatnika kao portiri za dnevnu smjenu i jedan enolog</w:t>
      </w:r>
    </w:p>
    <w:p w:rsidRDefault="00906CCF" w:rsidP="00966DDC" w:rsidR="00906CCF" w:rsidRPr="00966DDC">
      <w:pPr>
        <w:spacing w:before="50"/>
        <w:ind w:firstLine="646" w:left="62"/>
        <w:jc w:val="both"/>
        <w:rPr>
          <w:lang w:val="hr-HR"/>
        </w:rPr>
      </w:pPr>
      <w:r w:rsidRPr="00966DDC">
        <w:rPr>
          <w:lang w:val="hr-HR"/>
        </w:rPr>
        <w:t xml:space="preserve">- da zbog nelikvidnosti sve obveze za </w:t>
      </w:r>
      <w:r w:rsidR="00510223" w:rsidRPr="00966DDC">
        <w:rPr>
          <w:lang w:val="hr-HR"/>
        </w:rPr>
        <w:t xml:space="preserve">dospjele </w:t>
      </w:r>
      <w:r w:rsidRPr="00966DDC">
        <w:rPr>
          <w:lang w:val="hr-HR"/>
        </w:rPr>
        <w:t>plaće nisu podmirene</w:t>
      </w:r>
    </w:p>
    <w:p w:rsidRDefault="00906CCF" w:rsidP="00966DDC" w:rsidR="00906CCF" w:rsidRPr="00966DDC">
      <w:pPr>
        <w:spacing w:before="50"/>
        <w:ind w:firstLine="646" w:left="62"/>
        <w:jc w:val="both"/>
        <w:rPr>
          <w:lang w:val="hr-HR"/>
        </w:rPr>
      </w:pPr>
      <w:r w:rsidRPr="00966DDC">
        <w:rPr>
          <w:lang w:val="hr-HR"/>
        </w:rPr>
        <w:t>- da u slučaju ukidanja poslova čuvanja objekta postoji velika opasnost da se prostor i imovina devastiraju i unište.</w:t>
      </w:r>
    </w:p>
    <w:p w:rsidRDefault="00894447" w:rsidP="00966DDC" w:rsidR="009B4E7D" w:rsidRPr="00966DDC">
      <w:pPr>
        <w:spacing w:before="200"/>
        <w:ind w:firstLine="646" w:left="62"/>
        <w:jc w:val="both"/>
        <w:rPr>
          <w:lang w:val="hr-HR"/>
        </w:rPr>
      </w:pPr>
      <w:r w:rsidRPr="00966DDC">
        <w:rPr>
          <w:lang w:val="hr-HR"/>
        </w:rPr>
        <w:t>Slijedom navedenog, stečajna upraviteljica predlo</w:t>
      </w:r>
      <w:r w:rsidR="009B4E7D" w:rsidRPr="00966DDC">
        <w:rPr>
          <w:lang w:val="hr-HR"/>
        </w:rPr>
        <w:t>žila je produženje ugovora sa 6</w:t>
      </w:r>
      <w:r w:rsidRPr="00966DDC">
        <w:rPr>
          <w:lang w:val="hr-HR"/>
        </w:rPr>
        <w:t xml:space="preserve"> radnika na daljnjih 90 dana uz napomenu da će se ugovori i ranije otkazati </w:t>
      </w:r>
      <w:r w:rsidR="009B4E7D" w:rsidRPr="00966DDC">
        <w:rPr>
          <w:lang w:val="hr-HR"/>
        </w:rPr>
        <w:t xml:space="preserve">čim stečajni upravitelj više ne bude imao potrebu za poslovima na kojima je djelatnik angažiran ili ukoliko vjerovnici donesu drugu odluku u tijeku postupka. </w:t>
      </w:r>
    </w:p>
    <w:p w:rsidRDefault="0094650F" w:rsidP="00966DDC" w:rsidR="00263DCC" w:rsidRPr="00966DDC">
      <w:pPr>
        <w:spacing w:before="200"/>
        <w:ind w:firstLine="646" w:left="62"/>
        <w:jc w:val="both"/>
        <w:rPr>
          <w:lang w:val="hr-HR"/>
        </w:rPr>
      </w:pPr>
      <w:r w:rsidRPr="00966DDC">
        <w:rPr>
          <w:lang w:val="hr-HR"/>
        </w:rPr>
        <w:t>Odredbom članka 191. stavkom 1.</w:t>
      </w:r>
      <w:r w:rsidR="00966DDC">
        <w:rPr>
          <w:lang w:val="hr-HR"/>
        </w:rPr>
        <w:t xml:space="preserve"> </w:t>
      </w:r>
      <w:r w:rsidR="00BD0E3E" w:rsidRPr="00966DDC">
        <w:rPr>
          <w:lang w:val="hr-HR"/>
        </w:rPr>
        <w:t>SZ-a</w:t>
      </w:r>
      <w:r w:rsidR="00263DCC" w:rsidRPr="00966DDC">
        <w:rPr>
          <w:lang w:val="hr-HR"/>
        </w:rPr>
        <w:t xml:space="preserve"> propisano je da otvaranjem stečajnoga postupka ugovori o radu ili službi sklopljeni s</w:t>
      </w:r>
      <w:r w:rsidR="004B70C6" w:rsidRPr="00966DDC">
        <w:rPr>
          <w:lang w:val="hr-HR"/>
        </w:rPr>
        <w:t>a</w:t>
      </w:r>
      <w:r w:rsidR="00263DCC" w:rsidRPr="00966DD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63DCC" w:rsidR="00A01374" w:rsidRPr="00966DDC">
      <w:pPr>
        <w:spacing w:before="200"/>
        <w:ind w:firstLine="646" w:left="62"/>
        <w:jc w:val="both"/>
        <w:rPr>
          <w:lang w:val="hr-HR"/>
        </w:rPr>
      </w:pPr>
      <w:r w:rsidRPr="00966DDC">
        <w:rPr>
          <w:lang w:val="hr-HR"/>
        </w:rPr>
        <w:t>Prihvaćajući u cijelosti argumentaciju stečajne upraviteljice o neophodnosti završetk</w:t>
      </w:r>
      <w:r w:rsidR="004B70C6" w:rsidRPr="00966DDC">
        <w:rPr>
          <w:lang w:val="hr-HR"/>
        </w:rPr>
        <w:t>a započetih i ugovorenih poslova</w:t>
      </w:r>
      <w:r w:rsidRPr="00966DDC">
        <w:rPr>
          <w:lang w:val="hr-HR"/>
        </w:rPr>
        <w:t xml:space="preserve"> te potrebe da se zaštiti imovina koja čini stečajnu masu od moguće štete (članak 217. SZ-a), ovaj sud je našao </w:t>
      </w:r>
      <w:r w:rsidR="00A60061" w:rsidRPr="00966DDC">
        <w:rPr>
          <w:lang w:val="hr-HR"/>
        </w:rPr>
        <w:t xml:space="preserve">opravdanim odobriti sklapanje </w:t>
      </w:r>
      <w:r w:rsidR="009B4E7D" w:rsidRPr="00966DDC">
        <w:rPr>
          <w:lang w:val="hr-HR"/>
        </w:rPr>
        <w:t xml:space="preserve">6 </w:t>
      </w:r>
      <w:r w:rsidRPr="00966DDC">
        <w:rPr>
          <w:lang w:val="hr-HR"/>
        </w:rPr>
        <w:t>ugovora o radu na određeno vrijeme u razdoblju kako je to navedeno u podnesku koji je steča</w:t>
      </w:r>
      <w:r w:rsidR="00A60061" w:rsidRPr="00966DDC">
        <w:rPr>
          <w:lang w:val="hr-HR"/>
        </w:rPr>
        <w:t xml:space="preserve">jna upraviteljica predala sudu </w:t>
      </w:r>
      <w:r w:rsidR="009B4E7D" w:rsidRPr="00966DDC">
        <w:rPr>
          <w:lang w:val="hr-HR"/>
        </w:rPr>
        <w:t>24. srpnja</w:t>
      </w:r>
      <w:r w:rsidR="00C5189E" w:rsidRPr="00966DDC">
        <w:rPr>
          <w:lang w:val="hr-HR"/>
        </w:rPr>
        <w:t xml:space="preserve"> 2018</w:t>
      </w:r>
      <w:r w:rsidR="00A60061" w:rsidRPr="00966DDC">
        <w:rPr>
          <w:lang w:val="hr-HR"/>
        </w:rPr>
        <w:t>.</w:t>
      </w:r>
      <w:r w:rsidR="004B70C6" w:rsidRPr="00966DDC">
        <w:rPr>
          <w:lang w:val="hr-HR"/>
        </w:rPr>
        <w:t>,</w:t>
      </w:r>
      <w:r w:rsidRPr="00966DDC">
        <w:rPr>
          <w:lang w:val="hr-HR"/>
        </w:rPr>
        <w:t xml:space="preserve"> radi čega je, temeljem odredbe </w:t>
      </w:r>
      <w:r w:rsidR="00A60061" w:rsidRPr="00966DDC">
        <w:rPr>
          <w:lang w:val="hr-HR"/>
        </w:rPr>
        <w:t>čl.</w:t>
      </w:r>
      <w:r w:rsidRPr="00966DDC">
        <w:rPr>
          <w:lang w:val="hr-HR"/>
        </w:rPr>
        <w:t xml:space="preserve"> 191. st</w:t>
      </w:r>
      <w:r w:rsidR="00A60061" w:rsidRPr="00966DDC">
        <w:rPr>
          <w:lang w:val="hr-HR"/>
        </w:rPr>
        <w:t xml:space="preserve">. 5. </w:t>
      </w:r>
      <w:r w:rsidRPr="00966DDC">
        <w:rPr>
          <w:lang w:val="hr-HR"/>
        </w:rPr>
        <w:t>SZ-a</w:t>
      </w:r>
      <w:r w:rsidR="004B70C6" w:rsidRPr="00966DDC">
        <w:rPr>
          <w:lang w:val="hr-HR"/>
        </w:rPr>
        <w:t>,</w:t>
      </w:r>
      <w:r w:rsidRPr="00966DDC">
        <w:rPr>
          <w:lang w:val="hr-HR"/>
        </w:rPr>
        <w:t xml:space="preserve"> odlučeno kao u izreci ovog rješenja.</w:t>
      </w:r>
    </w:p>
    <w:p w:rsidRDefault="003F13DF" w:rsidP="00A60061" w:rsidR="00964A7F" w:rsidRPr="00966DDC">
      <w:pPr>
        <w:spacing w:before="240"/>
        <w:jc w:val="center"/>
        <w:rPr>
          <w:lang w:val="hr-HR"/>
        </w:rPr>
      </w:pPr>
      <w:r w:rsidRPr="00966DDC">
        <w:rPr>
          <w:lang w:val="hr-HR"/>
        </w:rPr>
        <w:t>U Splitu</w:t>
      </w:r>
      <w:r w:rsidR="003D6ECB" w:rsidRPr="00966DDC">
        <w:rPr>
          <w:lang w:val="hr-HR"/>
        </w:rPr>
        <w:t xml:space="preserve"> </w:t>
      </w:r>
      <w:r w:rsidR="00966DDC">
        <w:rPr>
          <w:lang w:val="hr-HR"/>
        </w:rPr>
        <w:t>10</w:t>
      </w:r>
      <w:r w:rsidR="009B4E7D" w:rsidRPr="00966DDC">
        <w:rPr>
          <w:lang w:val="hr-HR"/>
        </w:rPr>
        <w:t>. rujna</w:t>
      </w:r>
      <w:r w:rsidR="00707C51" w:rsidRPr="00966DDC">
        <w:rPr>
          <w:lang w:val="hr-HR"/>
        </w:rPr>
        <w:t xml:space="preserve"> 2018</w:t>
      </w:r>
      <w:r w:rsidR="00A60061" w:rsidRPr="00966DDC">
        <w:rPr>
          <w:lang w:val="hr-HR"/>
        </w:rPr>
        <w:t>.</w:t>
      </w:r>
    </w:p>
    <w:p w:rsidRDefault="00707C51" w:rsidP="004B70C6" w:rsidR="0094373F" w:rsidRPr="00966DDC">
      <w:pPr>
        <w:spacing w:before="240"/>
        <w:ind w:left="7088"/>
        <w:jc w:val="center"/>
        <w:rPr>
          <w:lang w:val="hr-HR"/>
        </w:rPr>
      </w:pPr>
      <w:r w:rsidRPr="00966DDC">
        <w:rPr>
          <w:lang w:val="hr-HR"/>
        </w:rPr>
        <w:t>Sutkinja</w:t>
      </w:r>
    </w:p>
    <w:p w:rsidRDefault="00707C51" w:rsidP="009B4E7D" w:rsidR="00954D20" w:rsidRPr="00966DDC">
      <w:pPr>
        <w:ind w:left="7088"/>
        <w:jc w:val="center"/>
        <w:rPr>
          <w:lang w:val="hr-HR"/>
        </w:rPr>
      </w:pPr>
      <w:r w:rsidRPr="00966DDC">
        <w:rPr>
          <w:lang w:val="hr-HR"/>
        </w:rPr>
        <w:t>Ana Golub Gruić</w:t>
      </w:r>
    </w:p>
    <w:p w:rsidRDefault="00707C51" w:rsidP="004B70C6" w:rsidR="004B70C6" w:rsidRPr="00966DDC">
      <w:pPr>
        <w:spacing w:before="160"/>
        <w:jc w:val="both"/>
        <w:rPr>
          <w:lang w:val="hr-HR"/>
        </w:rPr>
      </w:pPr>
      <w:r w:rsidRPr="00966DDC">
        <w:rPr>
          <w:lang w:val="hr-HR"/>
        </w:rPr>
        <w:t>Uputa o pravnom lijeku</w:t>
      </w:r>
      <w:r w:rsidR="004B70C6" w:rsidRPr="00966DD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802E4" w:rsidP="00805EB1" w:rsidR="002802E4" w:rsidRPr="00966DDC">
      <w:pPr>
        <w:jc w:val="both"/>
        <w:rPr>
          <w:lang w:val="hr-HR"/>
        </w:rPr>
      </w:pPr>
    </w:p>
    <w:p w:rsidRDefault="0094373F" w:rsidP="00805EB1" w:rsidR="007657A3" w:rsidRPr="00966DDC">
      <w:pPr>
        <w:jc w:val="both"/>
        <w:rPr>
          <w:lang w:val="hr-HR"/>
        </w:rPr>
      </w:pPr>
      <w:r w:rsidRPr="00966DDC">
        <w:rPr>
          <w:lang w:val="hr-HR"/>
        </w:rPr>
        <w:t>D</w:t>
      </w:r>
      <w:r w:rsidR="00707C51" w:rsidRPr="00966DDC">
        <w:rPr>
          <w:lang w:val="hr-HR"/>
        </w:rPr>
        <w:t>na:</w:t>
      </w:r>
    </w:p>
    <w:p w:rsidRDefault="00805EB1" w:rsidP="007657A3" w:rsidR="00CD5119" w:rsidRPr="00966DDC">
      <w:pPr>
        <w:numPr>
          <w:ilvl w:val="0"/>
          <w:numId w:val="3"/>
        </w:numPr>
        <w:jc w:val="both"/>
        <w:rPr>
          <w:lang w:val="hr-HR"/>
        </w:rPr>
      </w:pPr>
      <w:r w:rsidRPr="00966DDC">
        <w:rPr>
          <w:lang w:val="hr-HR"/>
        </w:rPr>
        <w:t>stečajno</w:t>
      </w:r>
      <w:r w:rsidR="009B0FBE" w:rsidRPr="00966DDC">
        <w:rPr>
          <w:lang w:val="hr-HR"/>
        </w:rPr>
        <w:t>j upraviteljici</w:t>
      </w:r>
    </w:p>
    <w:p w:rsidRDefault="00862BF6" w:rsidP="007657A3" w:rsidR="00805EB1" w:rsidRPr="00966DDC">
      <w:pPr>
        <w:numPr>
          <w:ilvl w:val="0"/>
          <w:numId w:val="3"/>
        </w:numPr>
        <w:jc w:val="both"/>
        <w:rPr>
          <w:lang w:val="hr-HR"/>
        </w:rPr>
      </w:pPr>
      <w:r w:rsidRPr="00966DDC">
        <w:rPr>
          <w:lang w:val="hr-HR"/>
        </w:rPr>
        <w:t xml:space="preserve">mrežna stranica e-Oglasna ploča sudova </w:t>
      </w:r>
    </w:p>
    <w:p w:rsidRDefault="0094373F" w:rsidP="0094373F" w:rsidR="00247D9D" w:rsidRPr="00966DDC">
      <w:pPr>
        <w:numPr>
          <w:ilvl w:val="0"/>
          <w:numId w:val="3"/>
        </w:numPr>
        <w:jc w:val="both"/>
        <w:rPr>
          <w:lang w:val="hr-HR"/>
        </w:rPr>
      </w:pPr>
      <w:r w:rsidRPr="00966DDC">
        <w:rPr>
          <w:lang w:val="hr-HR"/>
        </w:rPr>
        <w:t>u spis</w:t>
      </w:r>
    </w:p>
    <w:p w:rsidRDefault="00ED7583" w:rsidP="00ED7583" w:rsidR="00ED7583" w:rsidRPr="00966DDC">
      <w:pPr>
        <w:ind w:left="720"/>
        <w:jc w:val="both"/>
        <w:rPr>
          <w:lang w:val="hr-HR"/>
        </w:rPr>
      </w:pPr>
    </w:p>
    <w:sectPr w:rsidSect="00F91F3F" w:rsidR="00ED7583" w:rsidRPr="00966DD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352" w:rsidP="003A6DA9" w:rsidR="00DA1352">
      <w:r>
        <w:separator/>
      </w:r>
    </w:p>
  </w:endnote>
  <w:endnote w:id="0" w:type="continuationSeparator">
    <w:p w:rsidRDefault="00DA1352" w:rsidP="003A6DA9" w:rsidR="00DA13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352" w:rsidP="003A6DA9" w:rsidR="00DA1352">
      <w:r>
        <w:separator/>
      </w:r>
    </w:p>
  </w:footnote>
  <w:footnote w:id="0" w:type="continuationSeparator">
    <w:p w:rsidRDefault="00DA1352" w:rsidP="003A6DA9" w:rsidR="00DA13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A228D9">
      <w:fldChar w:fldCharType="begin"/>
    </w:r>
    <w:r>
      <w:instrText>PAGE   \* MERGEFORMAT</w:instrText>
    </w:r>
    <w:r w:rsidR="00A228D9">
      <w:fldChar w:fldCharType="separate"/>
    </w:r>
    <w:r w:rsidR="00A20177" w:rsidRPr="00A20177">
      <w:rPr>
        <w:noProof/>
        <w:lang w:val="hr-HR"/>
      </w:rPr>
      <w:t>3</w:t>
    </w:r>
    <w:r w:rsidR="00A228D9">
      <w:fldChar w:fldCharType="end"/>
    </w:r>
    <w:r w:rsidR="00707C51">
      <w:tab/>
      <w:t>Poslovni</w:t>
    </w:r>
    <w:r w:rsidR="00966DDC">
      <w:t xml:space="preserve"> </w:t>
    </w:r>
    <w:r w:rsidR="00707C51">
      <w:t>broj:</w:t>
    </w:r>
    <w:r w:rsidR="00966DDC">
      <w:t xml:space="preserve"> </w:t>
    </w:r>
    <w:r w:rsidR="00C905FC">
      <w:rPr>
        <w:lang w:val="hr-HR"/>
      </w:rPr>
      <w:t>11.St-</w:t>
    </w:r>
    <w:r w:rsidR="0009444D">
      <w:rPr>
        <w:lang w:val="hr-HR"/>
      </w:rPr>
      <w:t>1209/2016</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4E68"/>
    <w:rsid w:val="000063CA"/>
    <w:rsid w:val="00006508"/>
    <w:rsid w:val="000150AE"/>
    <w:rsid w:val="00016FC3"/>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3270"/>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32EA0"/>
    <w:rsid w:val="002362FF"/>
    <w:rsid w:val="00241766"/>
    <w:rsid w:val="00243C65"/>
    <w:rsid w:val="00247D9D"/>
    <w:rsid w:val="002575D0"/>
    <w:rsid w:val="002612F2"/>
    <w:rsid w:val="00263DCC"/>
    <w:rsid w:val="0027126E"/>
    <w:rsid w:val="002802E4"/>
    <w:rsid w:val="00280334"/>
    <w:rsid w:val="002813EE"/>
    <w:rsid w:val="002817A1"/>
    <w:rsid w:val="002820A8"/>
    <w:rsid w:val="002857E8"/>
    <w:rsid w:val="00287744"/>
    <w:rsid w:val="00287A92"/>
    <w:rsid w:val="002A092A"/>
    <w:rsid w:val="002B32D0"/>
    <w:rsid w:val="002B5FE6"/>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D6ECB"/>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D0524"/>
    <w:rsid w:val="004E1892"/>
    <w:rsid w:val="004E5670"/>
    <w:rsid w:val="004E661E"/>
    <w:rsid w:val="004F563E"/>
    <w:rsid w:val="00510223"/>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33D"/>
    <w:rsid w:val="005D7DE4"/>
    <w:rsid w:val="005E4169"/>
    <w:rsid w:val="005E573D"/>
    <w:rsid w:val="005F4198"/>
    <w:rsid w:val="00601E89"/>
    <w:rsid w:val="0061692F"/>
    <w:rsid w:val="00623269"/>
    <w:rsid w:val="00624C83"/>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97C"/>
    <w:rsid w:val="00707C51"/>
    <w:rsid w:val="00712F1F"/>
    <w:rsid w:val="00724A63"/>
    <w:rsid w:val="007301D9"/>
    <w:rsid w:val="0073217F"/>
    <w:rsid w:val="00740938"/>
    <w:rsid w:val="00741EFD"/>
    <w:rsid w:val="00744AA6"/>
    <w:rsid w:val="007524D0"/>
    <w:rsid w:val="00753564"/>
    <w:rsid w:val="0075417E"/>
    <w:rsid w:val="00755850"/>
    <w:rsid w:val="007624B5"/>
    <w:rsid w:val="007657A3"/>
    <w:rsid w:val="0077331B"/>
    <w:rsid w:val="007777A1"/>
    <w:rsid w:val="00782549"/>
    <w:rsid w:val="00782CE6"/>
    <w:rsid w:val="007841BB"/>
    <w:rsid w:val="007A1082"/>
    <w:rsid w:val="007B68C5"/>
    <w:rsid w:val="007C3847"/>
    <w:rsid w:val="007D334B"/>
    <w:rsid w:val="007D4F11"/>
    <w:rsid w:val="007E1E2C"/>
    <w:rsid w:val="007E38A1"/>
    <w:rsid w:val="007E67EA"/>
    <w:rsid w:val="007F26EE"/>
    <w:rsid w:val="007F27DF"/>
    <w:rsid w:val="007F4B82"/>
    <w:rsid w:val="007F4F7B"/>
    <w:rsid w:val="007F5FE2"/>
    <w:rsid w:val="007F73CA"/>
    <w:rsid w:val="00801AF4"/>
    <w:rsid w:val="00805EB1"/>
    <w:rsid w:val="00807EAB"/>
    <w:rsid w:val="00821442"/>
    <w:rsid w:val="00821B89"/>
    <w:rsid w:val="00831E0B"/>
    <w:rsid w:val="00842C1F"/>
    <w:rsid w:val="008504C6"/>
    <w:rsid w:val="00862BF6"/>
    <w:rsid w:val="00870499"/>
    <w:rsid w:val="008928A3"/>
    <w:rsid w:val="00894447"/>
    <w:rsid w:val="008A6DB8"/>
    <w:rsid w:val="008B08C9"/>
    <w:rsid w:val="008B4783"/>
    <w:rsid w:val="008C41C3"/>
    <w:rsid w:val="008C5FCC"/>
    <w:rsid w:val="008C6A7B"/>
    <w:rsid w:val="008D5CFA"/>
    <w:rsid w:val="008D7DE5"/>
    <w:rsid w:val="008E5346"/>
    <w:rsid w:val="008F40BF"/>
    <w:rsid w:val="008F5F42"/>
    <w:rsid w:val="00906CCF"/>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DDC"/>
    <w:rsid w:val="00966EDF"/>
    <w:rsid w:val="00970248"/>
    <w:rsid w:val="00974190"/>
    <w:rsid w:val="009768A3"/>
    <w:rsid w:val="00983571"/>
    <w:rsid w:val="00993327"/>
    <w:rsid w:val="009B0A92"/>
    <w:rsid w:val="009B0FBE"/>
    <w:rsid w:val="009B2E22"/>
    <w:rsid w:val="009B4E7D"/>
    <w:rsid w:val="009C5D94"/>
    <w:rsid w:val="009D1F7B"/>
    <w:rsid w:val="009D59A9"/>
    <w:rsid w:val="009E393F"/>
    <w:rsid w:val="009E4287"/>
    <w:rsid w:val="009F5E31"/>
    <w:rsid w:val="00A01374"/>
    <w:rsid w:val="00A03360"/>
    <w:rsid w:val="00A04368"/>
    <w:rsid w:val="00A10B23"/>
    <w:rsid w:val="00A17C90"/>
    <w:rsid w:val="00A20177"/>
    <w:rsid w:val="00A228D9"/>
    <w:rsid w:val="00A23BE0"/>
    <w:rsid w:val="00A43325"/>
    <w:rsid w:val="00A47CC1"/>
    <w:rsid w:val="00A50D9D"/>
    <w:rsid w:val="00A56AE3"/>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275F7"/>
    <w:rsid w:val="00C460A8"/>
    <w:rsid w:val="00C5189E"/>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282E"/>
    <w:rsid w:val="00D73D4D"/>
    <w:rsid w:val="00D767DC"/>
    <w:rsid w:val="00D837DE"/>
    <w:rsid w:val="00D87A0C"/>
    <w:rsid w:val="00D908F5"/>
    <w:rsid w:val="00D9457A"/>
    <w:rsid w:val="00D95019"/>
    <w:rsid w:val="00DA1352"/>
    <w:rsid w:val="00DC566E"/>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1567D"/>
    <w:rsid w:val="00F372A4"/>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A20177"/>
    <w:rPr>
      <w:color w:val="808080"/>
      <w:bdr w:space="0" w:sz="0" w:color="auto" w:val="none"/>
      <w:shd w:fill="auto" w:color="auto" w:val="clear"/>
    </w:rPr>
  </w:style>
  <w:style w:customStyle="true" w:styleId="eSPISCCParagraphDefaultFont" w:type="character">
    <w:name w:val="eSPIS_CC_Paragraph Default Font"/>
    <w:basedOn w:val="Zadanifontodlomka"/>
    <w:rsid w:val="00A201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177"/>
    <w:rPr>
      <w:bdr w:space="0" w:sz="0" w:color="auto" w:val="none"/>
      <w:shd w:fill="FFFFCC" w:color="auto" w:val="clear"/>
      <w:lang w:val="hr-HR"/>
    </w:rPr>
  </w:style>
  <w:style w:customStyle="true" w:styleId="PozadinaSvijetloCrvena" w:type="character">
    <w:name w:val="Pozadina_SvijetloCrvena"/>
    <w:basedOn w:val="eSPISCCParagraphDefaultFont"/>
    <w:rsid w:val="00A201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01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A20177"/>
    <w:rPr>
      <w:color w:val="808080"/>
      <w:bdr w:color="auto" w:space="0" w:sz="0" w:val="none"/>
      <w:shd w:color="auto" w:fill="auto" w:val="clear"/>
    </w:rPr>
  </w:style>
  <w:style w:customStyle="1" w:styleId="eSPISCCParagraphDefaultFont" w:type="character">
    <w:name w:val="eSPIS_CC_Paragraph Default Font"/>
    <w:basedOn w:val="Zadanifontodlomka"/>
    <w:rsid w:val="00A201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177"/>
    <w:rPr>
      <w:bdr w:color="auto" w:space="0" w:sz="0" w:val="none"/>
      <w:shd w:color="auto" w:fill="FFFFCC" w:val="clear"/>
      <w:lang w:val="hr-HR"/>
    </w:rPr>
  </w:style>
  <w:style w:customStyle="1" w:styleId="PozadinaSvijetloCrvena" w:type="character">
    <w:name w:val="Pozadina_SvijetloCrvena"/>
    <w:basedOn w:val="eSPISCCParagraphDefaultFont"/>
    <w:rsid w:val="00A201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01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B91049-CB09-49AE-87F2-7EC059AFAF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4433</properties:Characters>
  <properties:Lines>88</properties:Lines>
  <properties:Paragraphs>30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2018-09-10T06:18:00Z</dcterms:created>
  <dc:creator>pbacic</dc:creator>
  <cp:lastModifiedBy>Ana Golub Gruić</cp:lastModifiedBy>
  <cp:lastPrinted>2018-05-17T12:58:00Z</cp:lastPrinted>
  <dcterms:modified xmlns:xsi="http://www.w3.org/2001/XMLSchema-instance" xsi:type="dcterms:W3CDTF">2018-09-10T09:58:00Z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(A-St-1209-2016 Imota - odobrenje - ugovori o radu 5.docx)</vt:lpwstr>
  </prop:property>
  <prop:property name="CC_coloring" pid="4" fmtid="{D5CDD505-2E9C-101B-9397-08002B2CF9AE}">
    <vt:bool>false</vt:bool>
  </prop:property>
  <prop:property name="BrojStranica" pid="5" fmtid="{D5CDD505-2E9C-101B-9397-08002B2CF9AE}">
    <vt:i4>3</vt:i4>
  </prop:property>
</prop:Properties>
</file>