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Split, Sukoišanska 6</w:t>
            </w:r>
          </w:p>
        </w:tc>
      </w:tr>
    </w:tbl>
    <w:p w14:textId="e5d5c76" w14:paraId="e5d5c76" w:rsidRDefault="001A4844" w:rsidP="00762E4B" w:rsidR="00771086">
      <w:pPr>
        <w:jc w:val="right"/>
        <w15:collapsed w:val="false"/>
      </w:pPr>
      <w:r w:rsidRPr="001A4844">
        <w:t>Poslovni broj: 4. St-</w:t>
      </w:r>
      <w:r w:rsidR="00692B54">
        <w:t>1900/2015-</w:t>
      </w:r>
      <w:r w:rsidR="00952577">
        <w:t>52</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4155D6" w:rsidR="00762E4B">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692B54" w:rsidRPr="00DB4638">
        <w:t>AKU-STAS, d.o.o. u stečaju, Velebitska 87, Split, OIB:80716837908</w:t>
      </w:r>
      <w:r w:rsidRPr="0062137D">
        <w:rPr>
          <w:bCs/>
        </w:rPr>
        <w:t>,</w:t>
      </w:r>
      <w:r>
        <w:t xml:space="preserve"> </w:t>
      </w:r>
      <w:r w:rsidR="00692B54">
        <w:t>2. veljače</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952577" w:rsidR="00771086">
      <w:pPr>
        <w:pStyle w:val="Tijeloteksta2"/>
        <w:ind w:firstLine="708"/>
      </w:pPr>
      <w:r>
        <w:t xml:space="preserve"> I. </w:t>
      </w:r>
      <w:r w:rsidRPr="00037EED">
        <w:t>Saziva se skupština vjerovnika za dan</w:t>
      </w:r>
      <w:r>
        <w:t xml:space="preserve"> </w:t>
      </w:r>
      <w:r w:rsidR="00E6163C">
        <w:t>28. veljače</w:t>
      </w:r>
      <w:r w:rsidRPr="00E55635">
        <w:t xml:space="preserve"> </w:t>
      </w:r>
      <w:r>
        <w:t>2018</w:t>
      </w:r>
      <w:r w:rsidRPr="00E55635">
        <w:rPr>
          <w:bCs/>
        </w:rPr>
        <w:t xml:space="preserve">. u </w:t>
      </w:r>
      <w:r w:rsidR="00E6163C">
        <w:rPr>
          <w:bCs/>
        </w:rPr>
        <w:t>13.00</w:t>
      </w:r>
      <w:r w:rsidRPr="00E55635">
        <w:rPr>
          <w:bCs/>
        </w:rPr>
        <w:t xml:space="preserve"> sati,</w:t>
      </w:r>
      <w:r>
        <w:rPr>
          <w:bCs/>
        </w:rPr>
        <w:t xml:space="preserve"> </w:t>
      </w:r>
      <w:r>
        <w:t xml:space="preserve">u </w:t>
      </w:r>
      <w:r w:rsidR="001A4844">
        <w:t>kabinet</w:t>
      </w:r>
      <w:r>
        <w:t xml:space="preserve"> br. </w:t>
      </w:r>
      <w:r w:rsidR="001A4844">
        <w:t>116/I</w:t>
      </w:r>
      <w:r>
        <w:t>, Trgovačkog suda u Splitu, Sukoišanska 6.</w:t>
      </w:r>
    </w:p>
    <w:p w:rsidRDefault="008E48EA" w:rsidP="00952577" w:rsidR="00771086" w:rsidRPr="00037EED">
      <w:pPr>
        <w:jc w:val="center"/>
      </w:pPr>
      <w:r>
        <w:t>DNEVNI RED:</w:t>
      </w:r>
    </w:p>
    <w:p w:rsidRDefault="00E6163C" w:rsidP="00952577" w:rsidR="00E6163C">
      <w:pPr>
        <w:spacing w:lineRule="auto" w:line="276"/>
        <w:ind w:firstLine="708"/>
        <w:jc w:val="both"/>
      </w:pPr>
      <w:r>
        <w:t xml:space="preserve">1. Izvješće stečajnog upravitelja o tijeku stečajnog postupka i stanju stečajne mase </w:t>
      </w:r>
    </w:p>
    <w:p w:rsidRDefault="00E6163C" w:rsidP="00952577" w:rsidR="008E48EA">
      <w:pPr>
        <w:spacing w:lineRule="auto" w:line="276"/>
        <w:ind w:firstLine="708"/>
        <w:jc w:val="both"/>
      </w:pPr>
      <w:r>
        <w:t xml:space="preserve">2. </w:t>
      </w:r>
      <w:r w:rsidR="00762E4B">
        <w:t xml:space="preserve">Donošenje odluke o uvjetima o davanju u zakup nekretnina u vlasništvu stečajnog dužnika </w:t>
      </w:r>
    </w:p>
    <w:p w:rsidRDefault="008E48EA" w:rsidP="00E6163C" w:rsidR="00771086">
      <w:pPr>
        <w:pStyle w:val="Odlomakpopisa"/>
        <w:numPr>
          <w:ilvl w:val="0"/>
          <w:numId w:val="3"/>
        </w:numPr>
        <w:spacing w:lineRule="auto" w:line="276"/>
        <w:jc w:val="both"/>
      </w:pPr>
      <w:r>
        <w:t xml:space="preserve">Donošenje odluke o </w:t>
      </w:r>
      <w:r w:rsidR="00762E4B">
        <w:t xml:space="preserve">prodaji nekretnina opterećenim razlučnim pravom </w:t>
      </w:r>
    </w:p>
    <w:p w:rsidRDefault="008E48EA" w:rsidP="00E6163C" w:rsidR="008E48EA">
      <w:pPr>
        <w:pStyle w:val="Odlomakpopisa"/>
        <w:numPr>
          <w:ilvl w:val="0"/>
          <w:numId w:val="3"/>
        </w:numPr>
        <w:spacing w:lineRule="auto" w:line="276"/>
        <w:jc w:val="both"/>
      </w:pPr>
      <w:r>
        <w:t>Razno</w:t>
      </w:r>
    </w:p>
    <w:p w:rsidRDefault="008E48EA" w:rsidP="00B55F1B" w:rsidR="00771086">
      <w:pPr>
        <w:spacing w:before="200"/>
        <w:ind w:firstLine="709"/>
        <w:jc w:val="both"/>
      </w:pPr>
      <w:r>
        <w:t>II. Na skupštinu se pozivaju stečajni upravitelj i svi vjerovnici stečajnog dužnika.</w:t>
      </w:r>
      <w:r w:rsidRPr="00D062CF">
        <w:t xml:space="preserve"> </w:t>
      </w:r>
    </w:p>
    <w:p w:rsidRDefault="008E48EA" w:rsidP="00B55F1B" w:rsidR="00771086">
      <w:pPr>
        <w:spacing w:after="120" w:before="160"/>
        <w:jc w:val="center"/>
      </w:pPr>
      <w:r>
        <w:t>Obrazloženje</w:t>
      </w:r>
    </w:p>
    <w:p w:rsidRDefault="008E48EA" w:rsidP="008E48EA" w:rsidR="00B97C8E" w:rsidRPr="00952577">
      <w:pPr>
        <w:spacing w:after="100"/>
        <w:jc w:val="both"/>
      </w:pPr>
      <w:r>
        <w:tab/>
        <w:t xml:space="preserve">U stečajnom postupku koji se kod ovoga suda vodi </w:t>
      </w:r>
      <w:r w:rsidRPr="00B12AE6">
        <w:t xml:space="preserve">nad dužnikom </w:t>
      </w:r>
      <w:r w:rsidR="00B55F1B" w:rsidRPr="00DB4638">
        <w:t>AKU-STAS, d.o.o. u stečaju, Velebitska 87, Split, OIB:80716837908</w:t>
      </w:r>
      <w:r w:rsidR="006118FF">
        <w:t xml:space="preserve"> izvješćem o tijeku stečajnog postupka i stanju stečajne </w:t>
      </w:r>
      <w:r w:rsidR="006118FF" w:rsidRPr="00952577">
        <w:t xml:space="preserve">mase </w:t>
      </w:r>
      <w:r w:rsidR="004155D6" w:rsidRPr="00952577">
        <w:t>zaprimljenog u spis</w:t>
      </w:r>
      <w:r w:rsidR="00952577" w:rsidRPr="00952577">
        <w:t xml:space="preserve"> dana 1. veljače 2018.</w:t>
      </w:r>
      <w:r w:rsidR="004155D6" w:rsidRPr="00952577">
        <w:t xml:space="preserve"> stečajni upravitelj Jozo Brčić p</w:t>
      </w:r>
      <w:r w:rsidRPr="00952577">
        <w:t>redložio je sudu sazivanje skupštine vjerovnika sa dnevnim redom navedenim pod točkom I. izreke ovog rješenja.</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4155D6" w:rsidR="001A4844">
      <w:pPr>
        <w:jc w:val="center"/>
      </w:pPr>
      <w:r>
        <w:t xml:space="preserve">U Splitu </w:t>
      </w:r>
      <w:r w:rsidR="00692B54">
        <w:t>2. veljače</w:t>
      </w:r>
      <w:r w:rsidR="004155D6">
        <w:t xml:space="preserve"> 2018.</w:t>
      </w:r>
    </w:p>
    <w:tbl>
      <w:tblPr>
        <w:tblStyle w:val="Reetkatablice"/>
        <w:tblW w:type="dxa" w:w="3172"/>
        <w:tblInd w:type="dxa" w:w="592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172"/>
      </w:tblGrid>
      <w:tr w:rsidTr="00FE3DDA" w:rsidR="001A4844">
        <w:trPr>
          <w:trHeight w:val="2"/>
        </w:trPr>
        <w:tc>
          <w:tcPr>
            <w:tcW w:type="dxa" w:w="3172"/>
          </w:tcPr>
          <w:p w:rsidRDefault="001A4844" w:rsidP="00C3619B" w:rsidR="001A4844" w:rsidRPr="001A4844">
            <w:pPr>
              <w:jc w:val="center"/>
              <w:rPr>
                <w:bCs/>
                <w:sz w:val="24"/>
              </w:rPr>
            </w:pPr>
            <w:r w:rsidRPr="001A4844">
              <w:rPr>
                <w:bCs/>
                <w:sz w:val="24"/>
              </w:rPr>
              <w:t>Sudac</w:t>
            </w:r>
          </w:p>
          <w:p w:rsidRDefault="00FE3DDA" w:rsidP="004155D6" w:rsidR="00FE3DDA">
            <w:pPr>
              <w:rPr>
                <w:bCs/>
                <w:sz w:val="24"/>
              </w:rPr>
            </w:pPr>
          </w:p>
          <w:p w:rsidRDefault="00952577" w:rsidP="004155D6" w:rsidR="00952577" w:rsidRPr="001A4844">
            <w:pPr>
              <w:rPr>
                <w:bCs/>
                <w:sz w:val="24"/>
              </w:rPr>
            </w:pPr>
          </w:p>
        </w:tc>
      </w:tr>
      <w:tr w:rsidTr="00FE3DDA" w:rsidR="001A4844">
        <w:trPr>
          <w:trHeight w:val="4"/>
        </w:trPr>
        <w:tc>
          <w:tcPr>
            <w:tcW w:type="dxa" w:w="3172"/>
          </w:tcPr>
          <w:p w:rsidRDefault="001A4844" w:rsidP="001A4844" w:rsidR="001A4844" w:rsidRPr="001A4844">
            <w:pPr>
              <w:jc w:val="center"/>
              <w:rPr>
                <w:bCs/>
                <w:sz w:val="24"/>
              </w:rPr>
            </w:pPr>
            <w:r w:rsidRPr="001A4844">
              <w:rPr>
                <w:bCs/>
                <w:sz w:val="24"/>
              </w:rPr>
              <w:t xml:space="preserve">Katarina Mikulić </w:t>
            </w:r>
          </w:p>
        </w:tc>
      </w:tr>
    </w:tbl>
    <w:p w:rsidRDefault="008E48EA" w:rsidP="008E48EA" w:rsidR="008E48EA">
      <w:pPr>
        <w:jc w:val="both"/>
      </w:pPr>
    </w:p>
    <w:p w:rsidRDefault="008E48EA" w:rsidP="00952577"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P="00952577" w:rsidR="008E48EA" w:rsidRPr="006C4D6A">
      <w:r w:rsidRPr="006C4D6A">
        <w:t>DNA:</w:t>
      </w:r>
    </w:p>
    <w:p w:rsidRDefault="008E48EA" w:rsidP="00952577" w:rsidR="008E48EA" w:rsidRPr="006C4D6A">
      <w:r w:rsidRPr="006C4D6A">
        <w:t>- stečajnom upravitelju</w:t>
      </w:r>
    </w:p>
    <w:p w:rsidRDefault="008E48EA" w:rsidP="00952577" w:rsidR="008E48EA" w:rsidRPr="006C4D6A">
      <w:r w:rsidRPr="006C4D6A">
        <w:t xml:space="preserve">- mrežna stranica e-Oglasna ploča sudova </w:t>
      </w:r>
    </w:p>
    <w:p w:rsidRDefault="008E48EA" w:rsidR="00853B3E">
      <w:r w:rsidRPr="006C4D6A">
        <w:t>- u spis</w:t>
      </w:r>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78A"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952577">
          <w:rPr>
            <w:noProof/>
          </w:rPr>
          <w:t>2</w:t>
        </w:r>
        <w:r w:rsidR="008E48EA">
          <w:fldChar w:fldCharType="end"/>
        </w:r>
        <w:r w:rsidR="001A4844">
          <w:tab/>
        </w:r>
        <w:r w:rsidR="001A4844">
          <w:tab/>
        </w:r>
      </w:sdtContent>
    </w:sdt>
    <w:r w:rsidR="008E48EA">
      <w:t>Poslovni broj:</w:t>
    </w:r>
    <w:r w:rsidR="001A4844">
      <w:t>4. St-</w:t>
    </w:r>
    <w:r w:rsidR="00692B54">
      <w:t>1900/2015-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78A"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501E4"/>
    <w:multiLevelType w:val="hybridMultilevel"/>
    <w:tmpl w:val="7B2830CA"/>
    <w:lvl w:tplc="3C5889F8" w:ilvl="0">
      <w:start w:val="1"/>
      <w:numFmt w:val="decimal"/>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3AE1768F"/>
    <w:multiLevelType w:val="hybridMultilevel"/>
    <w:tmpl w:val="AE489D80"/>
    <w:lvl w:tplc="07B86DB2"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55D6"/>
    <w:rsid w:val="00417EA6"/>
    <w:rsid w:val="006118FF"/>
    <w:rsid w:val="00692B54"/>
    <w:rsid w:val="006C378A"/>
    <w:rsid w:val="0071519E"/>
    <w:rsid w:val="00762E4B"/>
    <w:rsid w:val="00771086"/>
    <w:rsid w:val="007878E3"/>
    <w:rsid w:val="007F7A84"/>
    <w:rsid w:val="00814EDB"/>
    <w:rsid w:val="00815142"/>
    <w:rsid w:val="00853B3E"/>
    <w:rsid w:val="008E48EA"/>
    <w:rsid w:val="00952577"/>
    <w:rsid w:val="00981D37"/>
    <w:rsid w:val="00A51DE9"/>
    <w:rsid w:val="00B34064"/>
    <w:rsid w:val="00B55F1B"/>
    <w:rsid w:val="00B7506F"/>
    <w:rsid w:val="00B97C8E"/>
    <w:rsid w:val="00D778AF"/>
    <w:rsid w:val="00D8632A"/>
    <w:rsid w:val="00DD0D50"/>
    <w:rsid w:val="00E6163C"/>
    <w:rsid w:val="00EB6A52"/>
    <w:rsid w:val="00F2599E"/>
    <w:rsid w:val="00FE3D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E6163C"/>
    <w:pPr>
      <w:ind w:left="720"/>
      <w:contextualSpacing/>
    </w:pPr>
  </w:style>
  <w:style w:styleId="Tekstrezerviranogmjesta" w:type="character">
    <w:name w:val="Placeholder Text"/>
    <w:basedOn w:val="Zadanifontodlomka"/>
    <w:uiPriority w:val="99"/>
    <w:semiHidden/>
    <w:rsid w:val="006C378A"/>
    <w:rPr>
      <w:color w:val="808080"/>
      <w:bdr w:space="0" w:sz="0" w:color="auto" w:val="none"/>
      <w:shd w:fill="auto" w:color="auto" w:val="clear"/>
    </w:rPr>
  </w:style>
  <w:style w:customStyle="true" w:styleId="eSPISCCParagraphDefaultFont" w:type="character">
    <w:name w:val="eSPIS_CC_Paragraph Default Font"/>
    <w:basedOn w:val="Zadanifontodlomka"/>
    <w:rsid w:val="006C37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378A"/>
    <w:rPr>
      <w:bdr w:space="0" w:sz="0" w:color="auto" w:val="none"/>
      <w:shd w:fill="FFFFCC" w:color="auto" w:val="clear"/>
      <w:lang w:val="hr-HR"/>
    </w:rPr>
  </w:style>
  <w:style w:customStyle="true" w:styleId="PozadinaSvijetloCrvena" w:type="character">
    <w:name w:val="Pozadina_SvijetloCrvena"/>
    <w:basedOn w:val="eSPISCCParagraphDefaultFont"/>
    <w:rsid w:val="006C37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37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E6163C"/>
    <w:pPr>
      <w:ind w:left="720"/>
      <w:contextualSpacing/>
    </w:pPr>
  </w:style>
  <w:style w:styleId="Tekstrezerviranogmjesta" w:type="character">
    <w:name w:val="Placeholder Text"/>
    <w:basedOn w:val="Zadanifontodlomka"/>
    <w:uiPriority w:val="99"/>
    <w:semiHidden/>
    <w:rsid w:val="006C378A"/>
    <w:rPr>
      <w:color w:val="808080"/>
      <w:bdr w:color="auto" w:space="0" w:sz="0" w:val="none"/>
      <w:shd w:color="auto" w:fill="auto" w:val="clear"/>
    </w:rPr>
  </w:style>
  <w:style w:customStyle="1" w:styleId="eSPISCCParagraphDefaultFont" w:type="character">
    <w:name w:val="eSPIS_CC_Paragraph Default Font"/>
    <w:basedOn w:val="Zadanifontodlomka"/>
    <w:rsid w:val="006C37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78A"/>
    <w:rPr>
      <w:bdr w:color="auto" w:space="0" w:sz="0" w:val="none"/>
      <w:shd w:color="auto" w:fill="FFFFCC" w:val="clear"/>
      <w:lang w:val="hr-HR"/>
    </w:rPr>
  </w:style>
  <w:style w:customStyle="1" w:styleId="PozadinaSvijetloCrvena" w:type="character">
    <w:name w:val="Pozadina_SvijetloCrvena"/>
    <w:basedOn w:val="eSPISCCParagraphDefaultFont"/>
    <w:rsid w:val="006C37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37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1900</izvorni_sadrzaj>
    <derivirana_varijabla naziv="DomainObject.Predmet.Broj_1">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St-1900/2015</izvorni_sadrzaj>
    <derivirana_varijabla naziv="DomainObject.Predmet.OznakaBroj_1">St-1900/2015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AKU-STAS, društvo s ograničenom odgovornošću za građevinarstvo, računovodstvene usluge, unutarnju i vanjsku trgovinu u ste</izvorni_sadrzaj>
    <derivirana_varijabla naziv="DomainObject.Predmet.ProtustrankaFormated_1">  AKU-STAS, društvo s ograničenom odgovornošću za građevinarstvo, računovodstvene usluge, unutarnju i vanjsku trgovinu u ste</derivirana_varijabla>
  </DomainObject.Predmet.ProtustrankaFormated>
  <DomainObject.Predmet.ProtustrankaFormatedOIB>
    <izvorni_sadrzaj>  AKU-STAS, društvo s ograničenom odgovornošću za građevinarstvo, računovodstvene usluge, unutarnju i vanjsku trgovinu u ste, OIB 80716837908</izvorni_sadrzaj>
    <derivirana_varijabla naziv="DomainObject.Predmet.ProtustrankaFormatedOIB_1">  AKU-STAS, društvo s ograničenom odgovornošću za građevinarstvo, računovodstvene usluge, unutarnju i vanjsku trgovinu u ste, OIB 80716837908</derivirana_varijabla>
  </DomainObject.Predmet.ProtustrankaFormatedOIB>
  <DomainObject.Predmet.ProtustrankaFormatedWithAdress>
    <izvorni_sadrzaj> AKU-STAS, društvo s ograničenom odgovornošću za građevinarstvo, računovodstvene usluge, unutarnju i vanjsku trgovinu u ste, Velebitska 87, 21000 Split</izvorni_sadrzaj>
    <derivirana_varijabla naziv="DomainObject.Predmet.ProtustrankaFormatedWithAdress_1"> AKU-STAS, društvo s ograničenom odgovornošću za građevinarstvo, računovodstvene usluge, unutarnju i vanjsku trgovinu u ste, Velebitska 87, 21000 Split</derivirana_varijabla>
  </DomainObject.Predmet.ProtustrankaFormatedWithAdress>
  <DomainObject.Predmet.ProtustrankaFormatedWithAdressOIB>
    <izvorni_sadrzaj> AKU-STAS, društvo s ograničenom odgovornošću za građevinarstvo, računovodstvene usluge, unutarnju i vanjsku trgovinu u ste, OIB 80716837908, Velebitska 87, 21000 Split</izvorni_sadrzaj>
    <derivirana_varijabla naziv="DomainObject.Predmet.ProtustrankaFormatedWithAdressOIB_1"> AKU-STAS, društvo s ograničenom odgovornošću za građevinarstvo, računovodstvene usluge, unutarnju i vanjsku trgovinu u ste, OIB 80716837908, Velebitska 87, 21000 Split</derivirana_varijabla>
  </DomainObject.Predmet.ProtustrankaFormatedWithAdressOIB>
  <DomainObject.Predmet.ProtustrankaWithAdress>
    <izvorni_sadrzaj>AKU-STAS, društvo s ograničenom odgovornošću za građevinarstvo, računovodstvene usluge, unutarnju i vanjsku trgovinu u ste Velebitska 87, 21000 Split</izvorni_sadrzaj>
    <derivirana_varijabla naziv="DomainObject.Predmet.ProtustrankaWithAdress_1">AKU-STAS, društvo s ograničenom odgovornošću za građevinarstvo, računovodstvene usluge, unutarnju i vanjsku trgovinu u ste Velebitska 87, 21000 Split</derivirana_varijabla>
  </DomainObject.Predmet.ProtustrankaWithAdress>
  <DomainObject.Predmet.ProtustrankaWithAdressOIB>
    <izvorni_sadrzaj>AKU-STAS, društvo s ograničenom odgovornošću za građevinarstvo, računovodstvene usluge, unutarnju i vanjsku trgovinu u ste, OIB 80716837908, Velebitska 87, 21000 Split</izvorni_sadrzaj>
    <derivirana_varijabla naziv="DomainObject.Predmet.ProtustrankaWithAdressOIB_1">AKU-STAS, društvo s ograničenom odgovornošću za građevinarstvo, računovodstvene usluge, unutarnju i vanjsku trgovinu u ste, OIB 80716837908, Velebitska 87, 21000 Split</derivirana_varijabla>
  </DomainObject.Predmet.ProtustrankaWithAdressOIB>
  <DomainObject.Predmet.ProtustrankaNazivFormated>
    <izvorni_sadrzaj>AKU-STAS, društvo s ograničenom odgovornošću za građevinarstvo, računovodstvene usluge, unutarnju i vanjsku trgovinu u ste</izvorni_sadrzaj>
    <derivirana_varijabla naziv="DomainObject.Predmet.ProtustrankaNazivFormated_1">AKU-STAS, društvo s ograničenom odgovornošću za građevinarstvo, računovodstvene usluge, unutarnju i vanjsku trgovinu u ste</derivirana_varijabla>
  </DomainObject.Predmet.ProtustrankaNazivFormated>
  <DomainObject.Predmet.ProtustrankaNazivFormatedOIB>
    <izvorni_sadrzaj>AKU-STAS, društvo s ograničenom odgovornošću za građevinarstvo, računovodstvene usluge, unutarnju i vanjsku trgovinu u ste, OIB 80716837908</izvorni_sadrzaj>
    <derivirana_varijabla naziv="DomainObject.Predmet.ProtustrankaNazivFormatedOIB_1">AKU-STAS, društvo s ograničenom odgovornošću za građevinarstvo, računovodstvene usluge, unutarnju i vanjsku trgovinu u ste, OIB 80716837908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Grad Rijeka zastupanog po punomoćniku ZUO V.KNEŽEVIĆ, E.BRADAMANTE, M.HINIĆ MUSLIM, I. RADIĆ, B. PAVKOVIĆ, S. PERHAT SMILJANIĆ I N.KNEŽEVIĆ; ZOU V.KNEŽEVIĆ, E.BRADAMANTE, M.HINIĆ MUSLIM, I.RADIĆ, B.PAVKOVIĆ, S.PERHAT I N.KNEŽEVIĆ; Marijana Barišić; Suzana Stanković; Gorica Žižović; Milena Lovrić; Sanja Slosar; Paula Marušić; Martina Juričević; Gabrijela Marić; Maja Didulica; Marija Matić; Marina Ptičar Papeš; Sandra Stapić; Nenad Pivac; Otjana Supičić; Mia Goliaš; Tanja Matulić; Maja Pavić; Tonća Jakić; Merica Ružić; Dajana Brkić; Snježana Grubišić; Suzana Stipić; Ana Benat; Nataša Gović; Nina Lemac; Ana Doljanin; Marijana Mišanović; Ivona Kurtović; Zorana Vuković; Danijela Đikić; Kristina Perković; Anita Botica Tafra; Tajana Habjančić; Sanja Pejkanović; Amalija Grljušić; Miranda Krnjača; Ivana Adamček; Tanja Perišić; Irena Plazibat; Aleksandra Markušić; Mira Čutura; Željka Bubić; Kristina Jaranović; Barbara Lukavečki; Grad Osijek; PLODINE dioničko društvo za trgovinu i usluge; Ministarstvo financija RH zastupanog po punomoćniku Županijsko državno odvjetništvo u Splitu; Hrvatski Telekom d.d.; Hrvatske vode, pravna osoba za upravljanje vodama; UNIQA osiguranje d.d.; GRADSKA ČISTOĆA društvo s ograničenom odgovornošću za održavanje čistoće i odlaganje komunalnog otpada; ČISTOĆA društvo s ograničenom odgovornošću za obavljanje komunalnih djelatnosti održavanja čistoće i odlaganja komunaln; INTEREUROPA, logističke usluge, društvo s ograničenom odgovornošću; GRAD PULA; SOCIETE GENERALE-SPLITSKA BANKA dioničko društvo; Hrvatsko društvo skladatelja zastupanog po punomoćniku Pavle Fellner; GRAD SPLIT; Hrvatske vode, pravna osoba za upravljanje vodama; GRAD ZAGREB; GRAD RIJEKA; ZOU ECIJA KULJIŠ BAJIĆ I MERI BLASLOV PAVASOVIĆ; Trgovinski centar Zadar - FAZA 2 d.o.o., za građenje i promet nekretnina zastupanog po punomoćniku Odvjetničko društvo VUKUŠIĆ BOKAN i partneri, društvo s ograničenom odgovornošću; Hrvatska radiotelevizija zastupanog po punomoćniku MADIRAZZA &amp; PARTNERI, odvjetničko društvo d.o.o.; CROATIA osiguranje d.d.; FABRICOR d.o.o. za poslovanje nekretninama zastupanog po punomoćniku Mihaela Blažević; ERSTE&amp;STEIERMÄRKISCHE BANKA dioničko društvo zastupanog po punomoćniku OD MAĐARIĆ &amp; LUI; MANTA d.o.o. za građenje, projektiranje i poslovanje nekretninama zastupanog po punomoćniku OD Glinska &amp; Mišković d.o.o.; Supernova Karlovac društvo s ograničenom odgovornošću za poslovanje nekretninama zastupanog po punomoćniku Odvjetničko društvo Balatinec i Nikolić društvo s ograničenom odgovornošću; Supernova Zadar d.o.o., građenje, projektiranje, inženjering zastupanog po punomoćniku Odvjetničko društvo Balatinec i Nikolić društvo s ograničenom odgovornošću; Revizorska tvrtka AUDITOR d.o.o.; KAUFMANN i HOFMANN društvo s ograničenom odgovornošću za poslovanje nekretninama; Josipa Pejić; MERCATOR - H  društvo s ograničenom odgovornošću za trgovinu i proizvodnju zastupanog po punomoćniku OD KOS I PARTNERI</izvorni_sadrzaj>
    <derivirana_varijabla naziv="DomainObject.Predmet.StrankaFormated_1">  FINANCIJSKA AGENCIJA, RC SPLIT; Grad Rijeka zastupanog po punomoćniku ZUO V.KNEŽEVIĆ, E.BRADAMANTE, M.HINIĆ MUSLIM, I. RADIĆ, B. PAVKOVIĆ, S. PERHAT SMILJANIĆ I N.KNEŽEVIĆ; ZOU V.KNEŽEVIĆ, E.BRADAMANTE, M.HINIĆ MUSLIM, I.RADIĆ, B.PAVKOVIĆ, S.PERHAT I N.KNEŽEVIĆ; Marijana Barišić; Suzana Stanković; Gorica Žižović; Milena Lovrić; Sanja Slosar; Paula Marušić; Martina Juričević; Gabrijela Marić; Maja Didulica; Marija Matić; Marina Ptičar Papeš; Sandra Stapić; Nenad Pivac; Otjana Supičić; Mia Goliaš; Tanja Matulić; Maja Pavić; Tonća Jakić; Merica Ružić; Dajana Brkić; Snježana Grubišić; Suzana Stipić; Ana Benat; Nataša Gović; Nina Lemac; Ana Doljanin; Marijana Mišanović; Ivona Kurtović; Zorana Vuković; Danijela Đikić; Kristina Perković; Anita Botica Tafra; Tajana Habjančić; Sanja Pejkanović; Amalija Grljušić; Miranda Krnjača; Ivana Adamček; Tanja Perišić; Irena Plazibat; Aleksandra Markušić; Mira Čutura; Željka Bubić; Kristina Jaranović; Barbara Lukavečki; Grad Osijek; PLODINE dioničko društvo za trgovinu i usluge; Ministarstvo financija RH zastupanog po punomoćniku Županijsko državno odvjetništvo u Splitu; Hrvatski Telekom d.d.; Hrvatske vode, pravna osoba za upravljanje vodama; UNIQA osiguranje d.d.; GRADSKA ČISTOĆA društvo s ograničenom odgovornošću za održavanje čistoće i odlaganje komunalnog otpada; ČISTOĆA društvo s ograničenom odgovornošću za obavljanje komunalnih djelatnosti održavanja čistoće i odlaganja komunaln; INTEREUROPA, logističke usluge, društvo s ograničenom odgovornošću; GRAD PULA; SOCIETE GENERALE-SPLITSKA BANKA dioničko društvo; Hrvatsko društvo skladatelja zastupanog po punomoćniku Pavle Fellner; GRAD SPLIT; Hrvatske vode, pravna osoba za upravljanje vodama; GRAD ZAGREB; GRAD RIJEKA; ZOU ECIJA KULJIŠ BAJIĆ I MERI BLASLOV PAVASOVIĆ; Trgovinski centar Zadar - FAZA 2 d.o.o., za građenje i promet nekretnina zastupanog po punomoćniku Odvjetničko društvo VUKUŠIĆ BOKAN i partneri, društvo s ograničenom odgovornošću; Hrvatska radiotelevizija zastupanog po punomoćniku MADIRAZZA &amp; PARTNERI, odvjetničko društvo d.o.o.; CROATIA osiguranje d.d.; FABRICOR d.o.o. za poslovanje nekretninama zastupanog po punomoćniku Mihaela Blažević; ERSTE&amp;STEIERMÄRKISCHE BANKA dioničko društvo zastupanog po punomoćniku OD MAĐARIĆ &amp; LUI; MANTA d.o.o. za građenje, projektiranje i poslovanje nekretninama zastupanog po punomoćniku OD Glinska &amp; Mišković d.o.o.; Supernova Karlovac društvo s ograničenom odgovornošću za poslovanje nekretninama zastupanog po punomoćniku Odvjetničko društvo Balatinec i Nikolić društvo s ograničenom odgovornošću; Supernova Zadar d.o.o., građenje, projektiranje, inženjering zastupanog po punomoćniku Odvjetničko društvo Balatinec i Nikolić društvo s ograničenom odgovornošću; Revizorska tvrtka AUDITOR d.o.o.; KAUFMANN i HOFMANN društvo s ograničenom odgovornošću za poslovanje nekretninama; Josipa Pejić; MERCATOR - H  društvo s ograničenom odgovornošću za trgovinu i proizvodnju zastupanog po punomoćniku OD KOS I PARTNERI</derivirana_varijabla>
  </DomainObject.Predmet.StrankaFormated>
  <DomainObject.Predmet.StrankaFormatedOIB>
    <izvorni_sadrzaj>  FINANCIJSKA AGENCIJA, RC SPLIT, OIB 85821130368; Grad Rijeka, OIB 54382731928 zastupanog po punomoćniku ZUO V.KNEŽEVIĆ, E.BRADAMANTE, M.HINIĆ MUSLIM, I. RADIĆ, B. PAVKOVIĆ, S. PERHAT SMILJANIĆ I N.KNEŽEVIĆ; ZOU V.KNEŽEVIĆ, E.BRADAMANTE, M.HINIĆ MUSLIM, I.RADIĆ, B.PAVKOVIĆ, S.PERHAT I N.KNEŽEVIĆ; Marijana Barišić, OIB 77551742529; Suzana Stanković, OIB 63505876253; Gorica Žižović, OIB 85967193319; Milena Lovrić, OIB 79935515104; Sanja Slosar, OIB 84418156049; Paula Marušić, OIB 73517537176; Martina Juričević, OIB 89966963913; Gabrijela Marić, OIB 59377613185; Maja Didulica, OIB 00621075022; Marija Matić, OIB 24766675563; Marina Ptičar Papeš, OIB 55793789098; Sandra Stapić, OIB 17249099318; Nenad Pivac, OIB 62537641783; Otjana Supičić, OIB 07950102446; Mia Goliaš, OIB 43707854917; Tanja Matulić, OIB 38405457334; Maja Pavić, OIB 40050624867; Tonća Jakić, OIB 31189045325; Merica Ružić, OIB 74642941270; Dajana Brkić, OIB 79068481996; Snježana Grubišić, OIB 02006838592; Suzana Stipić, OIB 04825225962; Ana Benat, OIB 95560062464; Nataša Gović, OIB 22979573277; Nina Lemac, OIB 14805406013; Ana Doljanin, OIB 03583461222; Marijana Mišanović, OIB 70185483455; Ivona Kurtović, OIB 33544539838; Zorana Vuković, OIB 77278123425; Danijela Đikić, OIB 01960286726; Kristina Perković, OIB 53350489523; Anita Botica Tafra, OIB 60592264658; Tajana Habjančić, OIB 28462555325; Sanja Pejkanović, OIB 04662331286; Amalija Grljušić, OIB 44883238036; Miranda Krnjača, OIB 07217965286; Ivana Adamček, OIB 52477039047; Tanja Perišić, OIB 87161752705; Irena Plazibat, OIB 13174903392; Aleksandra Markušić, OIB 29606106466; Mira Čutura, OIB 53976695131; Željka Bubić, OIB 59083759001; Kristina Jaranović, OIB 58605639937; Barbara Lukavečki, OIB 48591083566; Grad Osijek, OIB 30050049642; PLODINE dioničko društvo za trgovinu i usluge, OIB 92510683607; Ministarstvo financija RH, OIB 18683136487 zastupanog po punomoćniku Županijsko državno odvjetništvo u Splitu; Hrvatski Telekom d.d., OIB 81793146560; Hrvatske vode, pravna osoba za upravljanje vodama, OIB 28921383001; UNIQA osiguranje d.d., OIB 75665455333; GRADSKA ČISTOĆA društvo s ograničenom odgovornošću za održavanje čistoće i odlaganje komunalnog otpada, OIB 54873130289; ČISTOĆA društvo s ograničenom odgovornošću za obavljanje komunalnih djelatnosti održavanja čistoće i odlaganja komunaln, OIB 38812451417; INTEREUROPA, logističke usluge, društvo s ograničenom odgovornošću, OIB 85514716931; GRAD PULA, OIB 79517841355; SOCIETE GENERALE-SPLITSKA BANKA dioničko društvo, OIB 69326397242; Hrvatsko društvo skladatelja, OIB 56668956985 zastupanog po punomoćniku Pavle Fellner; GRAD SPLIT, OIB 78755598868; Hrvatske vode, pravna osoba za upravljanje vodama, OIB 28921383001; GRAD ZAGREB, OIB 61817894937; GRAD RIJEKA, OIB 54382731928; ZOU ECIJA KULJIŠ BAJIĆ I MERI BLASLOV PAVASOVIĆ, OIB 14645320041; Trgovinski centar Zadar - FAZA 2 d.o.o., za građenje i promet nekretnina, OIB 70447395541 zastupanog po punomoćniku Odvjetničko društvo VUKUŠIĆ BOKAN i partneri, društvo s ograničenom odgovornošću; Hrvatska radiotelevizija, OIB 68419124305 zastupanog po punomoćniku MADIRAZZA &amp; PARTNERI, odvjetničko društvo d.o.o.; CROATIA osiguranje d.d., OIB 26187994862; FABRICOR d.o.o. za poslovanje nekretninama, OIB 67341813664 zastupanog po punomoćniku Mihaela Blažević; ERSTE&amp;STEIERMÄRKISCHE BANKA dioničko društvo, OIB 23057039320 zastupanog po punomoćniku OD MAĐARIĆ &amp; LUI; MANTA d.o.o. za građenje, projektiranje i poslovanje nekretninama, OIB 44426143196 zastupanog po punomoćniku OD Glinska &amp; Mišković d.o.o.; Supernova Karlovac društvo s ograničenom odgovornošću za poslovanje nekretninama, OIB 44734581304 zastupanog po punomoćniku Odvjetničko društvo Balatinec i Nikolić društvo s ograničenom odgovornošću; Supernova Zadar d.o.o., građenje, projektiranje, inženjering, OIB 70161208868 zastupanog po punomoćniku Odvjetničko društvo Balatinec i Nikolić društvo s ograničenom odgovornošću; Revizorska tvrtka AUDITOR d.o.o., OIB 03457869045; KAUFMANN i HOFMANN društvo s ograničenom odgovornošću za poslovanje nekretninama, OIB 36528252072; Josipa Pejić, OIB 43039671975; MERCATOR - H  društvo s ograničenom odgovornošću za trgovinu i proizvodnju, OIB 10045107278 zastupanog po punomoćniku OD KOS I PARTNERI</izvorni_sadrzaj>
    <derivirana_varijabla naziv="DomainObject.Predmet.StrankaFormatedOIB_1">  FINANCIJSKA AGENCIJA, RC SPLIT, OIB 85821130368; Grad Rijeka, OIB 54382731928 zastupanog po punomoćniku ZUO V.KNEŽEVIĆ, E.BRADAMANTE, M.HINIĆ MUSLIM, I. RADIĆ, B. PAVKOVIĆ, S. PERHAT SMILJANIĆ I N.KNEŽEVIĆ; ZOU V.KNEŽEVIĆ, E.BRADAMANTE, M.HINIĆ MUSLIM, I.RADIĆ, B.PAVKOVIĆ, S.PERHAT I N.KNEŽEVIĆ; Marijana Barišić, OIB 77551742529; Suzana Stanković, OIB 63505876253; Gorica Žižović, OIB 85967193319; Milena Lovrić, OIB 79935515104; Sanja Slosar, OIB 84418156049; Paula Marušić, OIB 73517537176; Martina Juričević, OIB 89966963913; Gabrijela Marić, OIB 59377613185; Maja Didulica, OIB 00621075022; Marija Matić, OIB 24766675563; Marina Ptičar Papeš, OIB 55793789098; Sandra Stapić, OIB 17249099318; Nenad Pivac, OIB 62537641783; Otjana Supičić, OIB 07950102446; Mia Goliaš, OIB 43707854917; Tanja Matulić, OIB 38405457334; Maja Pavić, OIB 40050624867; Tonća Jakić, OIB 31189045325; Merica Ružić, OIB 74642941270; Dajana Brkić, OIB 79068481996; Snježana Grubišić, OIB 02006838592; Suzana Stipić, OIB 04825225962; Ana Benat, OIB 95560062464; Nataša Gović, OIB 22979573277; Nina Lemac, OIB 14805406013; Ana Doljanin, OIB 03583461222; Marijana Mišanović, OIB 70185483455; Ivona Kurtović, OIB 33544539838; Zorana Vuković, OIB 77278123425; Danijela Đikić, OIB 01960286726; Kristina Perković, OIB 53350489523; Anita Botica Tafra, OIB 60592264658; Tajana Habjančić, OIB 28462555325; Sanja Pejkanović, OIB 04662331286; Amalija Grljušić, OIB 44883238036; Miranda Krnjača, OIB 07217965286; Ivana Adamček, OIB 52477039047; Tanja Perišić, OIB 87161752705; Irena Plazibat, OIB 13174903392; Aleksandra Markušić, OIB 29606106466; Mira Čutura, OIB 53976695131; Željka Bubić, OIB 59083759001; Kristina Jaranović, OIB 58605639937; Barbara Lukavečki, OIB 48591083566; Grad Osijek, OIB 30050049642; PLODINE dioničko društvo za trgovinu i usluge, OIB 92510683607; Ministarstvo financija RH, OIB 18683136487 zastupanog po punomoćniku Županijsko državno odvjetništvo u Splitu; Hrvatski Telekom d.d., OIB 81793146560; Hrvatske vode, pravna osoba za upravljanje vodama, OIB 28921383001; UNIQA osiguranje d.d., OIB 75665455333; GRADSKA ČISTOĆA društvo s ograničenom odgovornošću za održavanje čistoće i odlaganje komunalnog otpada, OIB 54873130289; ČISTOĆA društvo s ograničenom odgovornošću za obavljanje komunalnih djelatnosti održavanja čistoće i odlaganja komunaln, OIB 38812451417; INTEREUROPA, logističke usluge, društvo s ograničenom odgovornošću, OIB 85514716931; GRAD PULA, OIB 79517841355; SOCIETE GENERALE-SPLITSKA BANKA dioničko društvo, OIB 69326397242; Hrvatsko društvo skladatelja, OIB 56668956985 zastupanog po punomoćniku Pavle Fellner; GRAD SPLIT, OIB 78755598868; Hrvatske vode, pravna osoba za upravljanje vodama, OIB 28921383001; GRAD ZAGREB, OIB 61817894937; GRAD RIJEKA, OIB 54382731928; ZOU ECIJA KULJIŠ BAJIĆ I MERI BLASLOV PAVASOVIĆ, OIB 14645320041; Trgovinski centar Zadar - FAZA 2 d.o.o., za građenje i promet nekretnina, OIB 70447395541 zastupanog po punomoćniku Odvjetničko društvo VUKUŠIĆ BOKAN i partneri, društvo s ograničenom odgovornošću; Hrvatska radiotelevizija, OIB 68419124305 zastupanog po punomoćniku MADIRAZZA &amp; PARTNERI, odvjetničko društvo d.o.o.; CROATIA osiguranje d.d., OIB 26187994862; FABRICOR d.o.o. za poslovanje nekretninama, OIB 67341813664 zastupanog po punomoćniku Mihaela Blažević; ERSTE&amp;STEIERMÄRKISCHE BANKA dioničko društvo, OIB 23057039320 zastupanog po punomoćniku OD MAĐARIĆ &amp; LUI; MANTA d.o.o. za građenje, projektiranje i poslovanje nekretninama, OIB 44426143196 zastupanog po punomoćniku OD Glinska &amp; Mišković d.o.o.; Supernova Karlovac društvo s ograničenom odgovornošću za poslovanje nekretninama, OIB 44734581304 zastupanog po punomoćniku Odvjetničko društvo Balatinec i Nikolić društvo s ograničenom odgovornošću; Supernova Zadar d.o.o., građenje, projektiranje, inženjering, OIB 70161208868 zastupanog po punomoćniku Odvjetničko društvo Balatinec i Nikolić društvo s ograničenom odgovornošću; Revizorska tvrtka AUDITOR d.o.o., OIB 03457869045; KAUFMANN i HOFMANN društvo s ograničenom odgovornošću za poslovanje nekretninama, OIB 36528252072; Josipa Pejić, OIB 43039671975; MERCATOR - H  društvo s ograničenom odgovornošću za trgovinu i proizvodnju, OIB 10045107278 zastupanog po punomoćniku OD KOS I PARTNERI</derivirana_varijabla>
  </DomainObject.Predmet.StrankaFormatedOIB>
  <DomainObject.Predmet.StrankaFormatedWithAdress>
    <izvorni_sadrzaj> FINANCIJSKA AGENCIJA, RC SPLIT, Mažuranićevo šetalište 24 b, 21000 Split; Grad Rijeka, Korzo 16, 51000 Rijeka zastupanog po punomoćniku ZUO V.KNEŽEVIĆ, E.BRADAMANTE, M.HINIĆ MUSLIM, I. RADIĆ, B. PAVKOVIĆ, S. PERHAT SMILJANIĆ I N.KNEŽEVIĆ; ZOU V.KNEŽEVIĆ, E.BRADAMANTE, M.HINIĆ MUSLIM, I.RADIĆ, B.PAVKOVIĆ, S.PERHAT I N.KNEŽEVIĆ; Marijana Barišić, Veli Vrh 8a, 52100 Galižana; Suzana Stanković, Banovčeva 3, 52100 Pula; Gorica Žižović, Preradovićeva Ulica 20, 52100 Pula; Milena Lovrić, Ledine 24, 21212 Kaštel Sućurac; Sanja Slosar, Davorina Trinajstića 5, 51410 Opatija; Paula Marušić, Donji Zemunik Ulica Xx 1, 23222 Zemunik Donji; Martina Juričević, Ulica Petra Zoranića 6a, 23242 Posedarje; Gabrijela Marić, Baruna Vjenceslava Lilienberga 4, 23000 Zadar; Maja Didulica, Ulica Dr. Franje Tuđmana 31, 23241 Poličnik; Marija Matić, Hrvatskih Vitezova 30, 21000 Kamen; Marina Ptičar Papeš, Ferenščica I. 25, 10000 Zagreb; Sandra Stapić, Josipa Hatzea 30, 23000 Zadar; Nenad Pivac, Velebitska 87, 21000 Split; Otjana Supičić, Ivićeva Ulica 14, 21210 Vranjic; Mia Goliaš, Marina Getaldića 19, 21000 Split; Tanja Matulić, Put Radoševca 25, 21000 Split; Maja Pavić, Andrije Kačića Miošića 11, 20350 Metković; Tonća Jakić, Andrije Kačića Miošića 9, 20350 Metković; Merica Ružić, Velebitska 65, 21000 Split; Dajana Brkić, Josipe Glembaj 15, 31207 Tenja; Snježana Grubišić, Put Mira 20, 21210 Solin; Suzana Stipić, Ulica Lazi 4, 10370 Dragošička; Ana Benat, Podlukovnik 10, 22000 Bilice; Nataša Gović, Put Bioca 2a, 22000 Šibenik; Nina Lemac, Stjepana Radića 105, 22000 Šibenik; Ana Doljanin, Gašpini 20, 21210 Solin; Marijana Mišanović, Lovački Put 5, 20350 Metković; Ivona Kurtović, Grada Gospića 5, 21000 Split; Zorana Vuković, Pujanke 79, 21000 Split; Danijela Đikić, Put Točila 6, 21000 Split; Kristina Perković, Stjepana Draganića 9, 10000 Zagreb; Anita Botica Tafra, Kukuljevićeva 1, 21000 Split; Tajana Habjančić, Ulica Čempresa 7, 10000 Zagreb; Sanja Pejkanović, Pulac 47, 51000 Rijeka; Amalija Grljušić, Listopadska 1, 10000 Zagreb; Miranda Krnjača, Ulica Don Frane Bulića 117, 21210 Solin; Ivana Adamček, Martina Divalta 72, 31000 Osijek; Tanja Perišić, Vukovarska 21, 21000 Split; Irena Plazibat, M.marulića 48, 21204 Dugopolje; Aleksandra Markušić, Vladka Mačeka 38, 10450 Jastrebarsko; Mira Čutura, Nova Ves 44, 10000 Zagreb; Željka Bubić, Ulica Marka Marulića 8, 23000 Murvica; Kristina Jaranović, Negrijeva Ulica 9, 52100 Pula; Barbara Lukavečki, Trpanjska 6, 31000 Osijek; Grad Osijek, F. Kuhača 9, 31000 Osijek; PLODINE dioničko društvo za trgovinu i usluge, Ružićeva 29, 51000 Rijeka; Ministarstvo financija RH, Katančićeva 5, 10000 Zagreb zastupanog po punomoćniku Županijsko državno odvjetništvo u Splitu; Hrvatski Telekom d.d., Roberta Frangeša Mihanovića 9, 10000 Zagreb; Hrvatske vode, pravna osoba za upravljanje vodama, Grada Vukovara 220, 10000 Zagreb; UNIQA osiguranje d.d., Planinska 13 A, 10000 Zagreb; GRADSKA ČISTOĆA društvo s ograničenom odgovornošću za održavanje čistoće i odlaganje komunalnog otpada, Stjepana Radića 100, 22000 Šibenik; ČISTOĆA društvo s ograničenom odgovornošću za obavljanje komunalnih djelatnosti održavanja čistoće i odlaganja komunaln, Put Plokita 81, 21000 Split; INTEREUROPA, logističke usluge, društvo s ograničenom odgovornošću, Josipa Lončara 3, 10000 Zagreb; GRAD PULA, Forum 1, 52100 Pula; SOCIETE GENERALE-SPLITSKA BANKA dioničko društvo, Ruđera Boškovića 16, 21000 Split; Hrvatsko društvo skladatelja, Berislavićeva 9, 10000 Zagreb zastupanog po punomoćniku Pavle Fellner; GRAD SPLIT, Branimirova obala 17, 21000 Split; Hrvatske vode, pravna osoba za upravljanje vodama, Grada Vukovara 220, 10000 Zagreb; GRAD ZAGREB, Trg S. Radića 1, 10000 Zagreb; GRAD RIJEKA, Korzo 16, 51000 Rijeka; ZOU ECIJA KULJIŠ BAJIĆ I MERI BLASLOV PAVASOVIĆ, Ćiril Metodova 38, 21000 Split; Trgovinski centar Zadar - FAZA 2 d.o.o., za građenje i promet nekretnina, Murvička 1, 23000 Zadar zastupanog po punomoćniku Odvjetničko društvo VUKUŠIĆ BOKAN i partneri, društvo s ograničenom odgovornošću; Hrvatska radiotelevizija, Prisavlje 3, 10000 Zagreb zastupanog po punomoćniku MADIRAZZA &amp; PARTNERI, odvjetničko društvo d.o.o.; CROATIA osiguranje d.d., Vatroslava Jagića 33, 10000 Zagreb; FABRICOR d.o.o. za poslovanje nekretninama, Škorpikova 34/2, 10000 Zagreb zastupanog po punomoćniku Mihaela Blažević; ERSTE&amp;STEIERMÄRKISCHE BANKA dioničko društvo, Jadranski Trg 3/a, 51000 Rijeka zastupanog po punomoćniku OD MAĐARIĆ &amp; LUI; MANTA d.o.o. za građenje, projektiranje i poslovanje nekretninama, Jankomir 33, 10000 Zagreb zastupanog po punomoćniku OD Glinska &amp; Mišković d.o.o.; Supernova Karlovac društvo s ograničenom odgovornošću za poslovanje nekretninama, Avenija Većeslava Holjevca 62, 10000 Zagreb zastupanog po punomoćniku Odvjetničko društvo Balatinec i Nikolić društvo s ograničenom odgovornošću; Supernova Zadar d.o.o., građenje, projektiranje, inženjering, Avenija Većeslava Holjevca 62, 10000 Zagreb zastupanog po punomoćniku Odvjetničko društvo Balatinec i Nikolić društvo s ograničenom odgovornošću; Revizorska tvrtka AUDITOR d.o.o., Tamunić 11., 21212 Kaštel Sućurac; KAUFMANN i HOFMANN društvo s ograničenom odgovornošću za poslovanje nekretninama, Jankomir 33, 10000 Zagreb; Josipa Pejić, Žuti Breg 48b, 10000 Zagreb; MERCATOR - H  društvo s ograničenom odgovornošću za trgovinu i proizvodnju, Ljudevita Posavskog 5, 10360 Sesvete zastupanog po punomoćniku OD KOS I PARTNERI</izvorni_sadrzaj>
    <derivirana_varijabla naziv="DomainObject.Predmet.StrankaFormatedWithAdress_1"> FINANCIJSKA AGENCIJA, RC SPLIT, Mažuranićevo šetalište 24 b, 21000 Split; Grad Rijeka, Korzo 16, 51000 Rijeka zastupanog po punomoćniku ZUO V.KNEŽEVIĆ, E.BRADAMANTE, M.HINIĆ MUSLIM, I. RADIĆ, B. PAVKOVIĆ, S. PERHAT SMILJANIĆ I N.KNEŽEVIĆ; ZOU V.KNEŽEVIĆ, E.BRADAMANTE, M.HINIĆ MUSLIM, I.RADIĆ, B.PAVKOVIĆ, S.PERHAT I N.KNEŽEVIĆ; Marijana Barišić, Veli Vrh 8a, 52100 Galižana; Suzana Stanković, Banovčeva 3, 52100 Pula; Gorica Žižović, Preradovićeva Ulica 20, 52100 Pula; Milena Lovrić, Ledine 24, 21212 Kaštel Sućurac; Sanja Slosar, Davorina Trinajstića 5, 51410 Opatija; Paula Marušić, Donji Zemunik Ulica Xx 1, 23222 Zemunik Donji; Martina Juričević, Ulica Petra Zoranića 6a, 23242 Posedarje; Gabrijela Marić, Baruna Vjenceslava Lilienberga 4, 23000 Zadar; Maja Didulica, Ulica Dr. Franje Tuđmana 31, 23241 Poličnik; Marija Matić, Hrvatskih Vitezova 30, 21000 Kamen; Marina Ptičar Papeš, Ferenščica I. 25, 10000 Zagreb; Sandra Stapić, Josipa Hatzea 30, 23000 Zadar; Nenad Pivac, Velebitska 87, 21000 Split; Otjana Supičić, Ivićeva Ulica 14, 21210 Vranjic; Mia Goliaš, Marina Getaldića 19, 21000 Split; Tanja Matulić, Put Radoševca 25, 21000 Split; Maja Pavić, Andrije Kačića Miošića 11, 20350 Metković; Tonća Jakić, Andrije Kačića Miošića 9, 20350 Metković; Merica Ružić, Velebitska 65, 21000 Split; Dajana Brkić, Josipe Glembaj 15, 31207 Tenja; Snježana Grubišić, Put Mira 20, 21210 Solin; Suzana Stipić, Ulica Lazi 4, 10370 Dragošička; Ana Benat, Podlukovnik 10, 22000 Bilice; Nataša Gović, Put Bioca 2a, 22000 Šibenik; Nina Lemac, Stjepana Radića 105, 22000 Šibenik; Ana Doljanin, Gašpini 20, 21210 Solin; Marijana Mišanović, Lovački Put 5, 20350 Metković; Ivona Kurtović, Grada Gospića 5, 21000 Split; Zorana Vuković, Pujanke 79, 21000 Split; Danijela Đikić, Put Točila 6, 21000 Split; Kristina Perković, Stjepana Draganića 9, 10000 Zagreb; Anita Botica Tafra, Kukuljevićeva 1, 21000 Split; Tajana Habjančić, Ulica Čempresa 7, 10000 Zagreb; Sanja Pejkanović, Pulac 47, 51000 Rijeka; Amalija Grljušić, Listopadska 1, 10000 Zagreb; Miranda Krnjača, Ulica Don Frane Bulića 117, 21210 Solin; Ivana Adamček, Martina Divalta 72, 31000 Osijek; Tanja Perišić, Vukovarska 21, 21000 Split; Irena Plazibat, M.marulića 48, 21204 Dugopolje; Aleksandra Markušić, Vladka Mačeka 38, 10450 Jastrebarsko; Mira Čutura, Nova Ves 44, 10000 Zagreb; Željka Bubić, Ulica Marka Marulića 8, 23000 Murvica; Kristina Jaranović, Negrijeva Ulica 9, 52100 Pula; Barbara Lukavečki, Trpanjska 6, 31000 Osijek; Grad Osijek, F. Kuhača 9, 31000 Osijek; PLODINE dioničko društvo za trgovinu i usluge, Ružićeva 29, 51000 Rijeka; Ministarstvo financija RH, Katančićeva 5, 10000 Zagreb zastupanog po punomoćniku Županijsko državno odvjetništvo u Splitu; Hrvatski Telekom d.d., Roberta Frangeša Mihanovića 9, 10000 Zagreb; Hrvatske vode, pravna osoba za upravljanje vodama, Grada Vukovara 220, 10000 Zagreb; UNIQA osiguranje d.d., Planinska 13 A, 10000 Zagreb; GRADSKA ČISTOĆA društvo s ograničenom odgovornošću za održavanje čistoće i odlaganje komunalnog otpada, Stjepana Radića 100, 22000 Šibenik; ČISTOĆA društvo s ograničenom odgovornošću za obavljanje komunalnih djelatnosti održavanja čistoće i odlaganja komunaln, Put Plokita 81, 21000 Split; INTEREUROPA, logističke usluge, društvo s ograničenom odgovornošću, Josipa Lončara 3, 10000 Zagreb; GRAD PULA, Forum 1, 52100 Pula; SOCIETE GENERALE-SPLITSKA BANKA dioničko društvo, Ruđera Boškovića 16, 21000 Split; Hrvatsko društvo skladatelja, Berislavićeva 9, 10000 Zagreb zastupanog po punomoćniku Pavle Fellner; GRAD SPLIT, Branimirova obala 17, 21000 Split; Hrvatske vode, pravna osoba za upravljanje vodama, Grada Vukovara 220, 10000 Zagreb; GRAD ZAGREB, Trg S. Radića 1, 10000 Zagreb; GRAD RIJEKA, Korzo 16, 51000 Rijeka; ZOU ECIJA KULJIŠ BAJIĆ I MERI BLASLOV PAVASOVIĆ, Ćiril Metodova 38, 21000 Split; Trgovinski centar Zadar - FAZA 2 d.o.o., za građenje i promet nekretnina, Murvička 1, 23000 Zadar zastupanog po punomoćniku Odvjetničko društvo VUKUŠIĆ BOKAN i partneri, društvo s ograničenom odgovornošću; Hrvatska radiotelevizija, Prisavlje 3, 10000 Zagreb zastupanog po punomoćniku MADIRAZZA &amp; PARTNERI, odvjetničko društvo d.o.o.; CROATIA osiguranje d.d., Vatroslava Jagića 33, 10000 Zagreb; FABRICOR d.o.o. za poslovanje nekretninama, Škorpikova 34/2, 10000 Zagreb zastupanog po punomoćniku Mihaela Blažević; ERSTE&amp;STEIERMÄRKISCHE BANKA dioničko društvo, Jadranski Trg 3/a, 51000 Rijeka zastupanog po punomoćniku OD MAĐARIĆ &amp; LUI; MANTA d.o.o. za građenje, projektiranje i poslovanje nekretninama, Jankomir 33, 10000 Zagreb zastupanog po punomoćniku OD Glinska &amp; Mišković d.o.o.; Supernova Karlovac društvo s ograničenom odgovornošću za poslovanje nekretninama, Avenija Većeslava Holjevca 62, 10000 Zagreb zastupanog po punomoćniku Odvjetničko društvo Balatinec i Nikolić društvo s ograničenom odgovornošću; Supernova Zadar d.o.o., građenje, projektiranje, inženjering, Avenija Većeslava Holjevca 62, 10000 Zagreb zastupanog po punomoćniku Odvjetničko društvo Balatinec i Nikolić društvo s ograničenom odgovornošću; Revizorska tvrtka AUDITOR d.o.o., Tamunić 11., 21212 Kaštel Sućurac; KAUFMANN i HOFMANN društvo s ograničenom odgovornošću za poslovanje nekretninama, Jankomir 33, 10000 Zagreb; Josipa Pejić, Žuti Breg 48b, 10000 Zagreb; MERCATOR - H  društvo s ograničenom odgovornošću za trgovinu i proizvodnju, Ljudevita Posavskog 5, 10360 Sesvete zastupanog po punomoćniku OD KOS I PARTNERI</derivirana_varijabla>
  </DomainObject.Predmet.StrankaFormatedWithAdress>
  <DomainObject.Predmet.StrankaFormatedWithAdressOIB>
    <izvorni_sadrzaj> FINANCIJSKA AGENCIJA, RC SPLIT, OIB 85821130368, Mažuranićevo šetalište 24 b, 21000 Split; Grad Rijeka, OIB 54382731928, Korzo 16, 51000 Rijeka zastupanog po punomoćniku ZUO V.KNEŽEVIĆ, E.BRADAMANTE, M.HINIĆ MUSLIM, I. RADIĆ, B. PAVKOVIĆ, S. PERHAT SMILJANIĆ I N.KNEŽEVIĆ; ZOU V.KNEŽEVIĆ, E.BRADAMANTE, M.HINIĆ MUSLIM, I.RADIĆ, B.PAVKOVIĆ, S.PERHAT I N.KNEŽEVIĆ; Marijana Barišić, OIB 77551742529, Veli Vrh 8a, 52100 Galižana; Suzana Stanković, OIB 63505876253, Banovčeva 3, 52100 Pula; Gorica Žižović, OIB 85967193319, Preradovićeva Ulica 20, 52100 Pula; Milena Lovrić, OIB 79935515104, Ledine 24, 21212 Kaštel Sućurac; Sanja Slosar, OIB 84418156049, Davorina Trinajstića 5, 51410 Opatija; Paula Marušić, OIB 73517537176, Donji Zemunik Ulica Xx 1, 23222 Zemunik Donji; Martina Juričević, OIB 89966963913, Ulica Petra Zoranića 6a, 23242 Posedarje; Gabrijela Marić, OIB 59377613185, Baruna Vjenceslava Lilienberga 4, 23000 Zadar; Maja Didulica, OIB 00621075022, Ulica Dr. Franje Tuđmana 31, 23241 Poličnik; Marija Matić, OIB 24766675563, Hrvatskih Vitezova 30, 21000 Kamen; Marina Ptičar Papeš, OIB 55793789098, Ferenščica I. 25, 10000 Zagreb; Sandra Stapić, OIB 17249099318, Josipa Hatzea 30, 23000 Zadar; Nenad Pivac, OIB 62537641783, Velebitska 87, 21000 Split; Otjana Supičić, OIB 07950102446, Ivićeva Ulica 14, 21210 Vranjic; Mia Goliaš, OIB 43707854917, Marina Getaldića 19, 21000 Split; Tanja Matulić, OIB 38405457334, Put Radoševca 25, 21000 Split; Maja Pavić, OIB 40050624867, Andrije Kačića Miošića 11, 20350 Metković; Tonća Jakić, OIB 31189045325, Andrije Kačića Miošića 9, 20350 Metković; Merica Ružić, OIB 74642941270, Velebitska 65, 21000 Split; Dajana Brkić, OIB 79068481996, Josipe Glembaj 15, 31207 Tenja; Snježana Grubišić, OIB 02006838592, Put Mira 20, 21210 Solin; Suzana Stipić, OIB 04825225962, Ulica Lazi 4, 10370 Dragošička; Ana Benat, OIB 95560062464, Podlukovnik 10, 22000 Bilice; Nataša Gović, OIB 22979573277, Put Bioca 2a, 22000 Šibenik; Nina Lemac, OIB 14805406013, Stjepana Radića 105, 22000 Šibenik; Ana Doljanin, OIB 03583461222, Gašpini 20, 21210 Solin; Marijana Mišanović, OIB 70185483455, Lovački Put 5, 20350 Metković; Ivona Kurtović, OIB 33544539838, Grada Gospića 5, 21000 Split; Zorana Vuković, OIB 77278123425, Pujanke 79, 21000 Split; Danijela Đikić, OIB 01960286726, Put Točila 6, 21000 Split; Kristina Perković, OIB 53350489523, Stjepana Draganića 9, 10000 Zagreb; Anita Botica Tafra, OIB 60592264658, Kukuljevićeva 1, 21000 Split; Tajana Habjančić, OIB 28462555325, Ulica Čempresa 7, 10000 Zagreb; Sanja Pejkanović, OIB 04662331286, Pulac 47, 51000 Rijeka; Amalija Grljušić, OIB 44883238036, Listopadska 1, 10000 Zagreb; Miranda Krnjača, OIB 07217965286, Ulica Don Frane Bulića 117, 21210 Solin; Ivana Adamček, OIB 52477039047, Martina Divalta 72, 31000 Osijek; Tanja Perišić, OIB 87161752705, Vukovarska 21, 21000 Split; Irena Plazibat, OIB 13174903392, M.marulića 48, 21204 Dugopolje; Aleksandra Markušić, OIB 29606106466, Vladka Mačeka 38, 10450 Jastrebarsko; Mira Čutura, OIB 53976695131, Nova Ves 44, 10000 Zagreb; Željka Bubić, OIB 59083759001, Ulica Marka Marulića 8, 23000 Murvica; Kristina Jaranović, OIB 58605639937, Negrijeva Ulica 9, 52100 Pula; Barbara Lukavečki, OIB 48591083566, Trpanjska 6, 31000 Osijek; Grad Osijek, OIB 30050049642, F. Kuhača 9, 31000 Osijek; PLODINE dioničko društvo za trgovinu i usluge, OIB 92510683607, Ružićeva 29, 51000 Rijeka; Ministarstvo financija RH, OIB 18683136487, Katančićeva 5, 10000 Zagreb zastupanog po punomoćniku Županijsko državno odvjetništvo u Splitu; Hrvatski Telekom d.d., OIB 81793146560, Roberta Frangeša Mihanovića 9, 10000 Zagreb; Hrvatske vode, pravna osoba za upravljanje vodama, OIB 28921383001, Grada Vukovara 220, 10000 Zagreb; UNIQA osiguranje d.d., OIB 75665455333, Planinska 13 A, 10000 Zagreb; GRADSKA ČISTOĆA društvo s ograničenom odgovornošću za održavanje čistoće i odlaganje komunalnog otpada, OIB 54873130289, Stjepana Radića 100, 22000 Šibenik; ČISTOĆA društvo s ograničenom odgovornošću za obavljanje komunalnih djelatnosti održavanja čistoće i odlaganja komunaln, OIB 38812451417, Put Plokita 81, 21000 Split; INTEREUROPA, logističke usluge, društvo s ograničenom odgovornošću, OIB 85514716931, Josipa Lončara 3, 10000 Zagreb; GRAD PULA, OIB 79517841355, Forum 1, 52100 Pula; SOCIETE GENERALE-SPLITSKA BANKA dioničko društvo, OIB 69326397242, Ruđera Boškovića 16, 21000 Split; Hrvatsko društvo skladatelja, OIB 56668956985, Berislavićeva 9, 10000 Zagreb zastupanog po punomoćniku Pavle Fellner; GRAD SPLIT, OIB 78755598868, Branimirova obala 17, 21000 Split; Hrvatske vode, pravna osoba za upravljanje vodama, OIB 28921383001, Grada Vukovara 220, 10000 Zagreb; GRAD ZAGREB, OIB 61817894937, Trg S. Radića 1, 10000 Zagreb; GRAD RIJEKA, OIB 54382731928, Korzo 16, 51000 Rijeka; ZOU ECIJA KULJIŠ BAJIĆ I MERI BLASLOV PAVASOVIĆ, OIB 14645320041, Ćiril Metodova 38, 21000 Split; Trgovinski centar Zadar - FAZA 2 d.o.o., za građenje i promet nekretnina, OIB 70447395541, Murvička 1, 23000 Zadar zastupanog po punomoćniku Odvjetničko društvo VUKUŠIĆ BOKAN i partneri, društvo s ograničenom odgovornošću; Hrvatska radiotelevizija, OIB 68419124305, Prisavlje 3, 10000 Zagreb zastupanog po punomoćniku MADIRAZZA &amp; PARTNERI, odvjetničko društvo d.o.o.; CROATIA osiguranje d.d., OIB 26187994862, Vatroslava Jagića 33, 10000 Zagreb; FABRICOR d.o.o. za poslovanje nekretninama, OIB 67341813664, Škorpikova 34/2, 10000 Zagreb zastupanog po punomoćniku Mihaela Blažević; ERSTE&amp;STEIERMÄRKISCHE BANKA dioničko društvo, OIB 23057039320, Jadranski Trg 3/a, 51000 Rijeka zastupanog po punomoćniku OD MAĐARIĆ &amp; LUI; MANTA d.o.o. za građenje, projektiranje i poslovanje nekretninama, OIB 44426143196, Jankomir 33, 10000 Zagreb zastupanog po punomoćniku OD Glinska &amp; Mišković d.o.o.; Supernova Karlovac društvo s ograničenom odgovornošću za poslovanje nekretninama, OIB 44734581304, Avenija Većeslava Holjevca 62, 10000 Zagreb zastupanog po punomoćniku Odvjetničko društvo Balatinec i Nikolić društvo s ograničenom odgovornošću; Supernova Zadar d.o.o., građenje, projektiranje, inženjering, OIB 70161208868, Avenija Većeslava Holjevca 62, 10000 Zagreb zastupanog po punomoćniku Odvjetničko društvo Balatinec i Nikolić društvo s ograničenom odgovornošću; Revizorska tvrtka AUDITOR d.o.o., OIB 03457869045, Tamunić 11., 21212 Kaštel Sućurac; KAUFMANN i HOFMANN društvo s ograničenom odgovornošću za poslovanje nekretninama, OIB 36528252072, Jankomir 33, 10000 Zagreb; Josipa Pejić, OIB 43039671975, Žuti Breg 48b, 10000 Zagreb; MERCATOR - H  društvo s ograničenom odgovornošću za trgovinu i proizvodnju, OIB 10045107278, Ljudevita Posavskog 5, 10360 Sesvete zastupanog po punomoćniku OD KOS I PARTNERI</izvorni_sadrzaj>
    <derivirana_varijabla naziv="DomainObject.Predmet.StrankaFormatedWithAdressOIB_1"> FINANCIJSKA AGENCIJA, RC SPLIT, OIB 85821130368, Mažuranićevo šetalište 24 b, 21000 Split; Grad Rijeka, OIB 54382731928, Korzo 16, 51000 Rijeka zastupanog po punomoćniku ZUO V.KNEŽEVIĆ, E.BRADAMANTE, M.HINIĆ MUSLIM, I. RADIĆ, B. PAVKOVIĆ, S. PERHAT SMILJANIĆ I N.KNEŽEVIĆ; ZOU V.KNEŽEVIĆ, E.BRADAMANTE, M.HINIĆ MUSLIM, I.RADIĆ, B.PAVKOVIĆ, S.PERHAT I N.KNEŽEVIĆ; Marijana Barišić, OIB 77551742529, Veli Vrh 8a, 52100 Galižana; Suzana Stanković, OIB 63505876253, Banovčeva 3, 52100 Pula; Gorica Žižović, OIB 85967193319, Preradovićeva Ulica 20, 52100 Pula; Milena Lovrić, OIB 79935515104, Ledine 24, 21212 Kaštel Sućurac; Sanja Slosar, OIB 84418156049, Davorina Trinajstića 5, 51410 Opatija; Paula Marušić, OIB 73517537176, Donji Zemunik Ulica Xx 1, 23222 Zemunik Donji; Martina Juričević, OIB 89966963913, Ulica Petra Zoranića 6a, 23242 Posedarje; Gabrijela Marić, OIB 59377613185, Baruna Vjenceslava Lilienberga 4, 23000 Zadar; Maja Didulica, OIB 00621075022, Ulica Dr. Franje Tuđmana 31, 23241 Poličnik; Marija Matić, OIB 24766675563, Hrvatskih Vitezova 30, 21000 Kamen; Marina Ptičar Papeš, OIB 55793789098, Ferenščica I. 25, 10000 Zagreb; Sandra Stapić, OIB 17249099318, Josipa Hatzea 30, 23000 Zadar; Nenad Pivac, OIB 62537641783, Velebitska 87, 21000 Split; Otjana Supičić, OIB 07950102446, Ivićeva Ulica 14, 21210 Vranjic; Mia Goliaš, OIB 43707854917, Marina Getaldića 19, 21000 Split; Tanja Matulić, OIB 38405457334, Put Radoševca 25, 21000 Split; Maja Pavić, OIB 40050624867, Andrije Kačića Miošića 11, 20350 Metković; Tonća Jakić, OIB 31189045325, Andrije Kačića Miošića 9, 20350 Metković; Merica Ružić, OIB 74642941270, Velebitska 65, 21000 Split; Dajana Brkić, OIB 79068481996, Josipe Glembaj 15, 31207 Tenja; Snježana Grubišić, OIB 02006838592, Put Mira 20, 21210 Solin; Suzana Stipić, OIB 04825225962, Ulica Lazi 4, 10370 Dragošička; Ana Benat, OIB 95560062464, Podlukovnik 10, 22000 Bilice; Nataša Gović, OIB 22979573277, Put Bioca 2a, 22000 Šibenik; Nina Lemac, OIB 14805406013, Stjepana Radića 105, 22000 Šibenik; Ana Doljanin, OIB 03583461222, Gašpini 20, 21210 Solin; Marijana Mišanović, OIB 70185483455, Lovački Put 5, 20350 Metković; Ivona Kurtović, OIB 33544539838, Grada Gospića 5, 21000 Split; Zorana Vuković, OIB 77278123425, Pujanke 79, 21000 Split; Danijela Đikić, OIB 01960286726, Put Točila 6, 21000 Split; Kristina Perković, OIB 53350489523, Stjepana Draganića 9, 10000 Zagreb; Anita Botica Tafra, OIB 60592264658, Kukuljevićeva 1, 21000 Split; Tajana Habjančić, OIB 28462555325, Ulica Čempresa 7, 10000 Zagreb; Sanja Pejkanović, OIB 04662331286, Pulac 47, 51000 Rijeka; Amalija Grljušić, OIB 44883238036, Listopadska 1, 10000 Zagreb; Miranda Krnjača, OIB 07217965286, Ulica Don Frane Bulića 117, 21210 Solin; Ivana Adamček, OIB 52477039047, Martina Divalta 72, 31000 Osijek; Tanja Perišić, OIB 87161752705, Vukovarska 21, 21000 Split; Irena Plazibat, OIB 13174903392, M.marulića 48, 21204 Dugopolje; Aleksandra Markušić, OIB 29606106466, Vladka Mačeka 38, 10450 Jastrebarsko; Mira Čutura, OIB 53976695131, Nova Ves 44, 10000 Zagreb; Željka Bubić, OIB 59083759001, Ulica Marka Marulića 8, 23000 Murvica; Kristina Jaranović, OIB 58605639937, Negrijeva Ulica 9, 52100 Pula; Barbara Lukavečki, OIB 48591083566, Trpanjska 6, 31000 Osijek; Grad Osijek, OIB 30050049642, F. Kuhača 9, 31000 Osijek; PLODINE dioničko društvo za trgovinu i usluge, OIB 92510683607, Ružićeva 29, 51000 Rijeka; Ministarstvo financija RH, OIB 18683136487, Katančićeva 5, 10000 Zagreb zastupanog po punomoćniku Županijsko državno odvjetništvo u Splitu; Hrvatski Telekom d.d., OIB 81793146560, Roberta Frangeša Mihanovića 9, 10000 Zagreb; Hrvatske vode, pravna osoba za upravljanje vodama, OIB 28921383001, Grada Vukovara 220, 10000 Zagreb; UNIQA osiguranje d.d., OIB 75665455333, Planinska 13 A, 10000 Zagreb; GRADSKA ČISTOĆA društvo s ograničenom odgovornošću za održavanje čistoće i odlaganje komunalnog otpada, OIB 54873130289, Stjepana Radića 100, 22000 Šibenik; ČISTOĆA društvo s ograničenom odgovornošću za obavljanje komunalnih djelatnosti održavanja čistoće i odlaganja komunaln, OIB 38812451417, Put Plokita 81, 21000 Split; INTEREUROPA, logističke usluge, društvo s ograničenom odgovornošću, OIB 85514716931, Josipa Lončara 3, 10000 Zagreb; GRAD PULA, OIB 79517841355, Forum 1, 52100 Pula; SOCIETE GENERALE-SPLITSKA BANKA dioničko društvo, OIB 69326397242, Ruđera Boškovića 16, 21000 Split; Hrvatsko društvo skladatelja, OIB 56668956985, Berislavićeva 9, 10000 Zagreb zastupanog po punomoćniku Pavle Fellner; GRAD SPLIT, OIB 78755598868, Branimirova obala 17, 21000 Split; Hrvatske vode, pravna osoba za upravljanje vodama, OIB 28921383001, Grada Vukovara 220, 10000 Zagreb; GRAD ZAGREB, OIB 61817894937, Trg S. Radića 1, 10000 Zagreb; GRAD RIJEKA, OIB 54382731928, Korzo 16, 51000 Rijeka; ZOU ECIJA KULJIŠ BAJIĆ I MERI BLASLOV PAVASOVIĆ, OIB 14645320041, Ćiril Metodova 38, 21000 Split; Trgovinski centar Zadar - FAZA 2 d.o.o., za građenje i promet nekretnina, OIB 70447395541, Murvička 1, 23000 Zadar zastupanog po punomoćniku Odvjetničko društvo VUKUŠIĆ BOKAN i partneri, društvo s ograničenom odgovornošću; Hrvatska radiotelevizija, OIB 68419124305, Prisavlje 3, 10000 Zagreb zastupanog po punomoćniku MADIRAZZA &amp; PARTNERI, odvjetničko društvo d.o.o.; CROATIA osiguranje d.d., OIB 26187994862, Vatroslava Jagića 33, 10000 Zagreb; FABRICOR d.o.o. za poslovanje nekretninama, OIB 67341813664, Škorpikova 34/2, 10000 Zagreb zastupanog po punomoćniku Mihaela Blažević; ERSTE&amp;STEIERMÄRKISCHE BANKA dioničko društvo, OIB 23057039320, Jadranski Trg 3/a, 51000 Rijeka zastupanog po punomoćniku OD MAĐARIĆ &amp; LUI; MANTA d.o.o. za građenje, projektiranje i poslovanje nekretninama, OIB 44426143196, Jankomir 33, 10000 Zagreb zastupanog po punomoćniku OD Glinska &amp; Mišković d.o.o.; Supernova Karlovac društvo s ograničenom odgovornošću za poslovanje nekretninama, OIB 44734581304, Avenija Većeslava Holjevca 62, 10000 Zagreb zastupanog po punomoćniku Odvjetničko društvo Balatinec i Nikolić društvo s ograničenom odgovornošću; Supernova Zadar d.o.o., građenje, projektiranje, inženjering, OIB 70161208868, Avenija Većeslava Holjevca 62, 10000 Zagreb zastupanog po punomoćniku Odvjetničko društvo Balatinec i Nikolić društvo s ograničenom odgovornošću; Revizorska tvrtka AUDITOR d.o.o., OIB 03457869045, Tamunić 11., 21212 Kaštel Sućurac; KAUFMANN i HOFMANN društvo s ograničenom odgovornošću za poslovanje nekretninama, OIB 36528252072, Jankomir 33, 10000 Zagreb; Josipa Pejić, OIB 43039671975, Žuti Breg 48b, 10000 Zagreb; MERCATOR - H  društvo s ograničenom odgovornošću za trgovinu i proizvodnju, OIB 10045107278, Ljudevita Posavskog 5, 10360 Sesvete zastupanog po punomoćniku OD KOS I PARTNERI</derivirana_varijabla>
  </DomainObject.Predmet.StrankaFormatedWithAdressOIB>
  <DomainObject.Predmet.StrankaWithAdress>
    <izvorni_sadrzaj>FINANCIJSKA AGENCIJA, RC SPLIT Mažuranićevo šetalište 24 b,21000 Split,Grad Rijeka Korzo 16,51000 Rijeka,Marijana Barišić Veli Vrh 8a,52100 Galižana,Suzana Stanković Banovčeva 3,52100 Pula,Gorica Žižović Preradovićeva Ulica 20,52100 Pula,Milena Lovrić Ledine 24,21212 Kaštel Sućurac,Sanja Slosar Davorina Trinajstića 5,51410 Opatija,Paula Marušić Donji Zemunik Ulica Xx 1,23222 Zemunik Donji,Martina Juričević Ulica Petra Zoranića 6a,23242 Posedarje,Gabrijela Marić Baruna Vjenceslava Lilienberga 4,23000 Zadar,Maja Didulica Ulica Dr. Franje Tuđmana 31,23241 Poličnik,Marija Matić Hrvatskih Vitezova 30,21000 Kamen,Marina Ptičar Papeš Ferenščica I. 25,10000 Zagreb,Sandra Stapić Josipa Hatzea 30,23000 Zadar,Nenad Pivac Velebitska 87,21000 Split,Otjana Supičić Ivićeva Ulica 14,21210 Vranjic,Mia Goliaš Marina Getaldića 19,21000 Split,Tanja Matulić Put Radoševca 25,21000 Split,Maja Pavić Andrije Kačića Miošića 11,20350 Metković,Tonća Jakić Andrije Kačića Miošića 9,20350 Metković,Merica Ružić Velebitska 65,21000 Split,Dajana Brkić Josipe Glembaj 15,31207 Tenja,Snježana Grubišić Put Mira 20,21210 Solin,Suzana Stipić Ulica Lazi 4,10370 Dragošička,Ana Benat Podlukovnik 10,22000 Bilice,Nataša Gović Put Bioca 2a,22000 Šibenik,Nina Lemac Stjepana Radića 105,22000 Šibenik,Ana Doljanin Gašpini 20,21210 Solin,Marijana Mišanović Lovački Put 5,20350 Metković,Ivona Kurtović Grada Gospića 5,21000 Split,Zorana Vuković Pujanke 79,21000 Split,Danijela Đikić Put Točila 6,21000 Split,Kristina Perković Stjepana Draganića 9,10000 Zagreb,Anita Botica Tafra Kukuljevićeva 1,21000 Split,Tajana Habjančić Ulica Čempresa 7,10000 Zagreb,Sanja Pejkanović Pulac 47,51000 Rijeka,Amalija Grljušić Listopadska 1,10000 Zagreb,Miranda Krnjača Ulica Don Frane Bulića 117,21210 Solin,Ivana Adamček Martina Divalta 72,31000 Osijek,Tanja Perišić Vukovarska 21,21000 Split,Irena Plazibat M.marulića 48,21204 Dugopolje,Aleksandra Markušić Vladka Mačeka 38,10450 Jastrebarsko,Mira Čutura Nova Ves 44,10000 Zagreb,Željka Bubić Ulica Marka Marulića 8,23000 Murvica,Kristina Jaranović Negrijeva Ulica 9,52100 Pula,Barbara Lukavečki Trpanjska 6,31000 Osijek,Grad Osijek F. Kuhača 9,31000 Osijek,PLODINE dioničko društvo za trgovinu i usluge Ružićeva 29,51000 Rijeka,Ministarstvo financija RH Katančićeva 5,10000 Zagreb,Hrvatski Telekom d.d. Roberta Frangeša Mihanovića 9,10000 Zagreb,Hrvatske vode, pravna osoba za upravljanje vodama Grada Vukovara 220,10000 Zagreb,UNIQA osiguranje d.d. Planinska 13 A,10000 Zagreb,GRADSKA ČISTOĆA društvo s ograničenom odgovornošću za održavanje čistoće i odlaganje komunalnog otpada Stjepana Radića 100,22000 Šibenik,ČISTOĆA društvo s ograničenom odgovornošću za obavljanje komunalnih djelatnosti održavanja čistoće i odlaganja komunaln Put Plokita 81,21000 Split,INTEREUROPA, logističke usluge, društvo s ograničenom odgovornošću Josipa Lončara 3,10000 Zagreb,GRAD PULA Forum 1,52100 Pula,SOCIETE GENERALE-SPLITSKA BANKA dioničko društvo Ruđera Boškovića 16,21000 Split,Hrvatsko društvo skladatelja Berislavićeva 9,10000 Zagreb,GRAD SPLIT Branimirova obala 17,21000 Split,Hrvatske vode, pravna osoba za upravljanje vodama Grada Vukovara 220,10000 Zagreb,GRAD ZAGREB Trg S. Radića 1,10000 Zagreb,GRAD RIJEKA Korzo 16,51000 Rijeka,ZOU ECIJA KULJIŠ BAJIĆ I MERI BLASLOV PAVASOVIĆ Ćiril Metodova 38,21000 Split,Trgovinski centar Zadar - FAZA 2 d.o.o., za građenje i promet nekretnina Murvička 1,23000 Zadar,Hrvatska radiotelevizija Prisavlje 3,10000 Zagreb,CROATIA osiguranje d.d. Vatroslava Jagića 33,10000 Zagreb,FABRICOR d.o.o. za poslovanje nekretninama Škorpikova 34/2,10000 Zagreb,ERSTE&amp;STEIERMÄRKISCHE BANKA dioničko društvo Jadranski Trg 3/a,51000 Rijeka,MANTA d.o.o. za građenje, projektiranje i poslovanje nekretninama Jankomir 33,10000 Zagreb,Supernova Karlovac društvo s ograničenom odgovornošću za poslovanje nekretninama Avenija Većeslava Holjevca 62,10000 Zagreb,Supernova Zadar d.o.o., građenje, projektiranje, inženjering Avenija Većeslava Holjevca 62,10000 Zagreb,Revizorska tvrtka AUDITOR d.o.o. Tamunić 11.,21212 Kaštel Sućurac,KAUFMANN i HOFMANN društvo s ograničenom odgovornošću za poslovanje nekretninama Jankomir 33,10000 Zagreb,Josipa Pejić Žuti Breg 48b,10000 Zagreb,MERCATOR - H  društvo s ograničenom odgovornošću za trgovinu i proizvodnju Ljudevita Posavskog 5,10360 Sesvete</izvorni_sadrzaj>
    <derivirana_varijabla naziv="DomainObject.Predmet.StrankaWithAdress_1">FINANCIJSKA AGENCIJA, RC SPLIT Mažuranićevo šetalište 24 b,21000 Split,Grad Rijeka Korzo 16,51000 Rijeka,Marijana Barišić Veli Vrh 8a,52100 Galižana,Suzana Stanković Banovčeva 3,52100 Pula,Gorica Žižović Preradovićeva Ulica 20,52100 Pula,Milena Lovrić Ledine 24,21212 Kaštel Sućurac,Sanja Slosar Davorina Trinajstića 5,51410 Opatija,Paula Marušić Donji Zemunik Ulica Xx 1,23222 Zemunik Donji,Martina Juričević Ulica Petra Zoranića 6a,23242 Posedarje,Gabrijela Marić Baruna Vjenceslava Lilienberga 4,23000 Zadar,Maja Didulica Ulica Dr. Franje Tuđmana 31,23241 Poličnik,Marija Matić Hrvatskih Vitezova 30,21000 Kamen,Marina Ptičar Papeš Ferenščica I. 25,10000 Zagreb,Sandra Stapić Josipa Hatzea 30,23000 Zadar,Nenad Pivac Velebitska 87,21000 Split,Otjana Supičić Ivićeva Ulica 14,21210 Vranjic,Mia Goliaš Marina Getaldića 19,21000 Split,Tanja Matulić Put Radoševca 25,21000 Split,Maja Pavić Andrije Kačića Miošića 11,20350 Metković,Tonća Jakić Andrije Kačića Miošića 9,20350 Metković,Merica Ružić Velebitska 65,21000 Split,Dajana Brkić Josipe Glembaj 15,31207 Tenja,Snježana Grubišić Put Mira 20,21210 Solin,Suzana Stipić Ulica Lazi 4,10370 Dragošička,Ana Benat Podlukovnik 10,22000 Bilice,Nataša Gović Put Bioca 2a,22000 Šibenik,Nina Lemac Stjepana Radića 105,22000 Šibenik,Ana Doljanin Gašpini 20,21210 Solin,Marijana Mišanović Lovački Put 5,20350 Metković,Ivona Kurtović Grada Gospića 5,21000 Split,Zorana Vuković Pujanke 79,21000 Split,Danijela Đikić Put Točila 6,21000 Split,Kristina Perković Stjepana Draganića 9,10000 Zagreb,Anita Botica Tafra Kukuljevićeva 1,21000 Split,Tajana Habjančić Ulica Čempresa 7,10000 Zagreb,Sanja Pejkanović Pulac 47,51000 Rijeka,Amalija Grljušić Listopadska 1,10000 Zagreb,Miranda Krnjača Ulica Don Frane Bulića 117,21210 Solin,Ivana Adamček Martina Divalta 72,31000 Osijek,Tanja Perišić Vukovarska 21,21000 Split,Irena Plazibat M.marulića 48,21204 Dugopolje,Aleksandra Markušić Vladka Mačeka 38,10450 Jastrebarsko,Mira Čutura Nova Ves 44,10000 Zagreb,Željka Bubić Ulica Marka Marulića 8,23000 Murvica,Kristina Jaranović Negrijeva Ulica 9,52100 Pula,Barbara Lukavečki Trpanjska 6,31000 Osijek,Grad Osijek F. Kuhača 9,31000 Osijek,PLODINE dioničko društvo za trgovinu i usluge Ružićeva 29,51000 Rijeka,Ministarstvo financija RH Katančićeva 5,10000 Zagreb,Hrvatski Telekom d.d. Roberta Frangeša Mihanovića 9,10000 Zagreb,Hrvatske vode, pravna osoba za upravljanje vodama Grada Vukovara 220,10000 Zagreb,UNIQA osiguranje d.d. Planinska 13 A,10000 Zagreb,GRADSKA ČISTOĆA društvo s ograničenom odgovornošću za održavanje čistoće i odlaganje komunalnog otpada Stjepana Radića 100,22000 Šibenik,ČISTOĆA društvo s ograničenom odgovornošću za obavljanje komunalnih djelatnosti održavanja čistoće i odlaganja komunaln Put Plokita 81,21000 Split,INTEREUROPA, logističke usluge, društvo s ograničenom odgovornošću Josipa Lončara 3,10000 Zagreb,GRAD PULA Forum 1,52100 Pula,SOCIETE GENERALE-SPLITSKA BANKA dioničko društvo Ruđera Boškovića 16,21000 Split,Hrvatsko društvo skladatelja Berislavićeva 9,10000 Zagreb,GRAD SPLIT Branimirova obala 17,21000 Split,Hrvatske vode, pravna osoba za upravljanje vodama Grada Vukovara 220,10000 Zagreb,GRAD ZAGREB Trg S. Radića 1,10000 Zagreb,GRAD RIJEKA Korzo 16,51000 Rijeka,ZOU ECIJA KULJIŠ BAJIĆ I MERI BLASLOV PAVASOVIĆ Ćiril Metodova 38,21000 Split,Trgovinski centar Zadar - FAZA 2 d.o.o., za građenje i promet nekretnina Murvička 1,23000 Zadar,Hrvatska radiotelevizija Prisavlje 3,10000 Zagreb,CROATIA osiguranje d.d. Vatroslava Jagića 33,10000 Zagreb,FABRICOR d.o.o. za poslovanje nekretninama Škorpikova 34/2,10000 Zagreb,ERSTE&amp;STEIERMÄRKISCHE BANKA dioničko društvo Jadranski Trg 3/a,51000 Rijeka,MANTA d.o.o. za građenje, projektiranje i poslovanje nekretninama Jankomir 33,10000 Zagreb,Supernova Karlovac društvo s ograničenom odgovornošću za poslovanje nekretninama Avenija Većeslava Holjevca 62,10000 Zagreb,Supernova Zadar d.o.o., građenje, projektiranje, inženjering Avenija Većeslava Holjevca 62,10000 Zagreb,Revizorska tvrtka AUDITOR d.o.o. Tamunić 11.,21212 Kaštel Sućurac,KAUFMANN i HOFMANN društvo s ograničenom odgovornošću za poslovanje nekretninama Jankomir 33,10000 Zagreb,Josipa Pejić Žuti Breg 48b,10000 Zagreb,MERCATOR - H  društvo s ograničenom odgovornošću za trgovinu i proizvodnju Ljudevita Posavskog 5,10360 Sesvete</derivirana_varijabla>
  </DomainObject.Predmet.StrankaWithAdress>
  <DomainObject.Predmet.StrankaWithAdressOIB>
    <izvorni_sadrzaj>FINANCIJSKA AGENCIJA, RC SPLIT, OIB 85821130368, Mažuranićevo šetalište 24 b,21000 Split,Grad Rijeka, OIB 54382731928, Korzo 16,51000 Rijeka,Marijana Barišić, OIB 77551742529, Veli Vrh 8a,52100 Galižana,Suzana Stanković, OIB 63505876253, Banovčeva 3,52100 Pula,Gorica Žižović, OIB 85967193319, Preradovićeva Ulica 20,52100 Pula,Milena Lovrić, OIB 79935515104, Ledine 24,21212 Kaštel Sućurac,Sanja Slosar, OIB 84418156049, Davorina Trinajstića 5,51410 Opatija,Paula Marušić, OIB 73517537176, Donji Zemunik Ulica Xx 1,23222 Zemunik Donji,Martina Juričević, OIB 89966963913, Ulica Petra Zoranića 6a,23242 Posedarje,Gabrijela Marić, OIB 59377613185, Baruna Vjenceslava Lilienberga 4,23000 Zadar,Maja Didulica, OIB 00621075022, Ulica Dr. Franje Tuđmana 31,23241 Poličnik,Marija Matić, OIB 24766675563, Hrvatskih Vitezova 30,21000 Kamen,Marina Ptičar Papeš, OIB 55793789098, Ferenščica I. 25,10000 Zagreb,Sandra Stapić, OIB 17249099318, Josipa Hatzea 30,23000 Zadar,Nenad Pivac, OIB 62537641783, Velebitska 87,21000 Split,Otjana Supičić, OIB 07950102446, Ivićeva Ulica 14,21210 Vranjic,Mia Goliaš, OIB 43707854917, Marina Getaldića 19,21000 Split,Tanja Matulić, OIB 38405457334, Put Radoševca 25,21000 Split,Maja Pavić, OIB 40050624867, Andrije Kačića Miošića 11,20350 Metković,Tonća Jakić, OIB 31189045325, Andrije Kačića Miošića 9,20350 Metković,Merica Ružić, OIB 74642941270, Velebitska 65,21000 Split,Dajana Brkić, OIB 79068481996, Josipe Glembaj 15,31207 Tenja,Snježana Grubišić, OIB 02006838592, Put Mira 20,21210 Solin,Suzana Stipić, OIB 04825225962, Ulica Lazi 4,10370 Dragošička,Ana Benat, OIB 95560062464, Podlukovnik 10,22000 Bilice,Nataša Gović, OIB 22979573277, Put Bioca 2a,22000 Šibenik,Nina Lemac, OIB 14805406013, Stjepana Radića 105,22000 Šibenik,Ana Doljanin, OIB 03583461222, Gašpini 20,21210 Solin,Marijana Mišanović, OIB 70185483455, Lovački Put 5,20350 Metković,Ivona Kurtović, OIB 33544539838, Grada Gospića 5,21000 Split,Zorana Vuković, OIB 77278123425, Pujanke 79,21000 Split,Danijela Đikić, OIB 01960286726, Put Točila 6,21000 Split,Kristina Perković, OIB 53350489523, Stjepana Draganića 9,10000 Zagreb,Anita Botica Tafra, OIB 60592264658, Kukuljevićeva 1,21000 Split,Tajana Habjančić, OIB 28462555325, Ulica Čempresa 7,10000 Zagreb,Sanja Pejkanović, OIB 04662331286, Pulac 47,51000 Rijeka,Amalija Grljušić, OIB 44883238036, Listopadska 1,10000 Zagreb,Miranda Krnjača, OIB 07217965286, Ulica Don Frane Bulića 117,21210 Solin,Ivana Adamček, OIB 52477039047, Martina Divalta 72,31000 Osijek,Tanja Perišić, OIB 87161752705, Vukovarska 21,21000 Split,Irena Plazibat, OIB 13174903392, M.marulića 48,21204 Dugopolje,Aleksandra Markušić, OIB 29606106466, Vladka Mačeka 38,10450 Jastrebarsko,Mira Čutura, OIB 53976695131, Nova Ves 44,10000 Zagreb,Željka Bubić, OIB 59083759001, Ulica Marka Marulića 8,23000 Murvica,Kristina Jaranović, OIB 58605639937, Negrijeva Ulica 9,52100 Pula,Barbara Lukavečki, OIB 48591083566, Trpanjska 6,31000 Osijek,Grad Osijek, OIB 30050049642, F. Kuhača 9,31000 Osijek,PLODINE dioničko društvo za trgovinu i usluge, OIB 92510683607, Ružićeva 29,51000 Rijeka,Ministarstvo financija RH, OIB 18683136487, Katančićeva 5,10000 Zagreb,Hrvatski Telekom d.d., OIB 81793146560, Roberta Frangeša Mihanovića 9,10000 Zagreb,Hrvatske vode, pravna osoba za upravljanje vodama, OIB 28921383001, Grada Vukovara 220,10000 Zagreb,UNIQA osiguranje d.d., OIB 75665455333, Planinska 13 A,10000 Zagreb,GRADSKA ČISTOĆA društvo s ograničenom odgovornošću za održavanje čistoće i odlaganje komunalnog otpada, OIB 54873130289, Stjepana Radića 100,22000 Šibenik,ČISTOĆA društvo s ograničenom odgovornošću za obavljanje komunalnih djelatnosti održavanja čistoće i odlaganja komunaln, OIB 38812451417, Put Plokita 81,21000 Split,INTEREUROPA, logističke usluge, društvo s ograničenom odgovornošću, OIB 85514716931, Josipa Lončara 3,10000 Zagreb,GRAD PULA, OIB 79517841355, Forum 1,52100 Pula,SOCIETE GENERALE-SPLITSKA BANKA dioničko društvo, OIB 69326397242, Ruđera Boškovića 16,21000 Split,Hrvatsko društvo skladatelja, OIB 56668956985, Berislavićeva 9,10000 Zagreb,GRAD SPLIT, OIB 78755598868, Branimirova obala 17,21000 Split,Hrvatske vode, pravna osoba za upravljanje vodama, OIB 28921383001, Grada Vukovara 220,10000 Zagreb,GRAD ZAGREB, OIB 61817894937, Trg S. Radića 1,10000 Zagreb,GRAD RIJEKA, OIB 54382731928, Korzo 16,51000 Rijeka,ZOU ECIJA KULJIŠ BAJIĆ I MERI BLASLOV PAVASOVIĆ, OIB 14645320041, Ćiril Metodova 38,21000 Split,Trgovinski centar Zadar - FAZA 2 d.o.o., za građenje i promet nekretnina, OIB 70447395541, Murvička 1,23000 Zadar,Hrvatska radiotelevizija, OIB 68419124305, Prisavlje 3,10000 Zagreb,CROATIA osiguranje d.d., OIB 26187994862, Vatroslava Jagića 33,10000 Zagreb,FABRICOR d.o.o. za poslovanje nekretninama, OIB 67341813664, Škorpikova 34/2,10000 Zagreb,ERSTE&amp;STEIERMÄRKISCHE BANKA dioničko društvo, OIB 23057039320, Jadranski Trg 3/a,51000 Rijeka,MANTA d.o.o. za građenje, projektiranje i poslovanje nekretninama, OIB 44426143196, Jankomir 33,10000 Zagreb,Supernova Karlovac društvo s ograničenom odgovornošću za poslovanje nekretninama, OIB 44734581304, Avenija Većeslava Holjevca 62,10000 Zagreb,Supernova Zadar d.o.o., građenje, projektiranje, inženjering, OIB 70161208868, Avenija Većeslava Holjevca 62,10000 Zagreb,Revizorska tvrtka AUDITOR d.o.o., OIB 03457869045, Tamunić 11.,21212 Kaštel Sućurac,KAUFMANN i HOFMANN društvo s ograničenom odgovornošću za poslovanje nekretninama, OIB 36528252072, Jankomir 33,10000 Zagreb,Josipa Pejić, OIB 43039671975, Žuti Breg 48b,10000 Zagreb,MERCATOR - H  društvo s ograničenom odgovornošću za trgovinu i proizvodnju, OIB 10045107278, Ljudevita Posavskog 5,10360 Sesvete</izvorni_sadrzaj>
    <derivirana_varijabla naziv="DomainObject.Predmet.StrankaWithAdressOIB_1">FINANCIJSKA AGENCIJA, RC SPLIT, OIB 85821130368, Mažuranićevo šetalište 24 b,21000 Split,Grad Rijeka, OIB 54382731928, Korzo 16,51000 Rijeka,Marijana Barišić, OIB 77551742529, Veli Vrh 8a,52100 Galižana,Suzana Stanković, OIB 63505876253, Banovčeva 3,52100 Pula,Gorica Žižović, OIB 85967193319, Preradovićeva Ulica 20,52100 Pula,Milena Lovrić, OIB 79935515104, Ledine 24,21212 Kaštel Sućurac,Sanja Slosar, OIB 84418156049, Davorina Trinajstića 5,51410 Opatija,Paula Marušić, OIB 73517537176, Donji Zemunik Ulica Xx 1,23222 Zemunik Donji,Martina Juričević, OIB 89966963913, Ulica Petra Zoranića 6a,23242 Posedarje,Gabrijela Marić, OIB 59377613185, Baruna Vjenceslava Lilienberga 4,23000 Zadar,Maja Didulica, OIB 00621075022, Ulica Dr. Franje Tuđmana 31,23241 Poličnik,Marija Matić, OIB 24766675563, Hrvatskih Vitezova 30,21000 Kamen,Marina Ptičar Papeš, OIB 55793789098, Ferenščica I. 25,10000 Zagreb,Sandra Stapić, OIB 17249099318, Josipa Hatzea 30,23000 Zadar,Nenad Pivac, OIB 62537641783, Velebitska 87,21000 Split,Otjana Supičić, OIB 07950102446, Ivićeva Ulica 14,21210 Vranjic,Mia Goliaš, OIB 43707854917, Marina Getaldića 19,21000 Split,Tanja Matulić, OIB 38405457334, Put Radoševca 25,21000 Split,Maja Pavić, OIB 40050624867, Andrije Kačića Miošića 11,20350 Metković,Tonća Jakić, OIB 31189045325, Andrije Kačića Miošića 9,20350 Metković,Merica Ružić, OIB 74642941270, Velebitska 65,21000 Split,Dajana Brkić, OIB 79068481996, Josipe Glembaj 15,31207 Tenja,Snježana Grubišić, OIB 02006838592, Put Mira 20,21210 Solin,Suzana Stipić, OIB 04825225962, Ulica Lazi 4,10370 Dragošička,Ana Benat, OIB 95560062464, Podlukovnik 10,22000 Bilice,Nataša Gović, OIB 22979573277, Put Bioca 2a,22000 Šibenik,Nina Lemac, OIB 14805406013, Stjepana Radića 105,22000 Šibenik,Ana Doljanin, OIB 03583461222, Gašpini 20,21210 Solin,Marijana Mišanović, OIB 70185483455, Lovački Put 5,20350 Metković,Ivona Kurtović, OIB 33544539838, Grada Gospića 5,21000 Split,Zorana Vuković, OIB 77278123425, Pujanke 79,21000 Split,Danijela Đikić, OIB 01960286726, Put Točila 6,21000 Split,Kristina Perković, OIB 53350489523, Stjepana Draganića 9,10000 Zagreb,Anita Botica Tafra, OIB 60592264658, Kukuljevićeva 1,21000 Split,Tajana Habjančić, OIB 28462555325, Ulica Čempresa 7,10000 Zagreb,Sanja Pejkanović, OIB 04662331286, Pulac 47,51000 Rijeka,Amalija Grljušić, OIB 44883238036, Listopadska 1,10000 Zagreb,Miranda Krnjača, OIB 07217965286, Ulica Don Frane Bulića 117,21210 Solin,Ivana Adamček, OIB 52477039047, Martina Divalta 72,31000 Osijek,Tanja Perišić, OIB 87161752705, Vukovarska 21,21000 Split,Irena Plazibat, OIB 13174903392, M.marulića 48,21204 Dugopolje,Aleksandra Markušić, OIB 29606106466, Vladka Mačeka 38,10450 Jastrebarsko,Mira Čutura, OIB 53976695131, Nova Ves 44,10000 Zagreb,Željka Bubić, OIB 59083759001, Ulica Marka Marulića 8,23000 Murvica,Kristina Jaranović, OIB 58605639937, Negrijeva Ulica 9,52100 Pula,Barbara Lukavečki, OIB 48591083566, Trpanjska 6,31000 Osijek,Grad Osijek, OIB 30050049642, F. Kuhača 9,31000 Osijek,PLODINE dioničko društvo za trgovinu i usluge, OIB 92510683607, Ružićeva 29,51000 Rijeka,Ministarstvo financija RH, OIB 18683136487, Katančićeva 5,10000 Zagreb,Hrvatski Telekom d.d., OIB 81793146560, Roberta Frangeša Mihanovića 9,10000 Zagreb,Hrvatske vode, pravna osoba za upravljanje vodama, OIB 28921383001, Grada Vukovara 220,10000 Zagreb,UNIQA osiguranje d.d., OIB 75665455333, Planinska 13 A,10000 Zagreb,GRADSKA ČISTOĆA društvo s ograničenom odgovornošću za održavanje čistoće i odlaganje komunalnog otpada, OIB 54873130289, Stjepana Radića 100,22000 Šibenik,ČISTOĆA društvo s ograničenom odgovornošću za obavljanje komunalnih djelatnosti održavanja čistoće i odlaganja komunaln, OIB 38812451417, Put Plokita 81,21000 Split,INTEREUROPA, logističke usluge, društvo s ograničenom odgovornošću, OIB 85514716931, Josipa Lončara 3,10000 Zagreb,GRAD PULA, OIB 79517841355, Forum 1,52100 Pula,SOCIETE GENERALE-SPLITSKA BANKA dioničko društvo, OIB 69326397242, Ruđera Boškovića 16,21000 Split,Hrvatsko društvo skladatelja, OIB 56668956985, Berislavićeva 9,10000 Zagreb,GRAD SPLIT, OIB 78755598868, Branimirova obala 17,21000 Split,Hrvatske vode, pravna osoba za upravljanje vodama, OIB 28921383001, Grada Vukovara 220,10000 Zagreb,GRAD ZAGREB, OIB 61817894937, Trg S. Radića 1,10000 Zagreb,GRAD RIJEKA, OIB 54382731928, Korzo 16,51000 Rijeka,ZOU ECIJA KULJIŠ BAJIĆ I MERI BLASLOV PAVASOVIĆ, OIB 14645320041, Ćiril Metodova 38,21000 Split,Trgovinski centar Zadar - FAZA 2 d.o.o., za građenje i promet nekretnina, OIB 70447395541, Murvička 1,23000 Zadar,Hrvatska radiotelevizija, OIB 68419124305, Prisavlje 3,10000 Zagreb,CROATIA osiguranje d.d., OIB 26187994862, Vatroslava Jagića 33,10000 Zagreb,FABRICOR d.o.o. za poslovanje nekretninama, OIB 67341813664, Škorpikova 34/2,10000 Zagreb,ERSTE&amp;STEIERMÄRKISCHE BANKA dioničko društvo, OIB 23057039320, Jadranski Trg 3/a,51000 Rijeka,MANTA d.o.o. za građenje, projektiranje i poslovanje nekretninama, OIB 44426143196, Jankomir 33,10000 Zagreb,Supernova Karlovac društvo s ograničenom odgovornošću za poslovanje nekretninama, OIB 44734581304, Avenija Većeslava Holjevca 62,10000 Zagreb,Supernova Zadar d.o.o., građenje, projektiranje, inženjering, OIB 70161208868, Avenija Većeslava Holjevca 62,10000 Zagreb,Revizorska tvrtka AUDITOR d.o.o., OIB 03457869045, Tamunić 11.,21212 Kaštel Sućurac,KAUFMANN i HOFMANN društvo s ograničenom odgovornošću za poslovanje nekretninama, OIB 36528252072, Jankomir 33,10000 Zagreb,Josipa Pejić, OIB 43039671975, Žuti Breg 48b,10000 Zagreb,MERCATOR - H  društvo s ograničenom odgovornošću za trgovinu i proizvodnju, OIB 10045107278, Ljudevita Posavskog 5,10360 Sesvete</derivirana_varijabla>
  </DomainObject.Predmet.StrankaWithAdressOIB>
  <DomainObject.Predmet.StrankaNazivFormated>
    <izvorni_sadrzaj>FINANCIJSKA AGENCIJA, RC SPLIT,Grad Rijeka,Marijana Barišić,Suzana Stanković,Gorica Žižović,Milena Lovrić,Sanja Slosar,Paula Marušić,Martina Juričević,Gabrijela Marić,Maja Didulica,Marija Matić,Marina Ptičar Papeš,Sandra Stapić,Nenad Pivac,Otjana Supičić,Mia Goliaš,Tanja Matulić,Maja Pavić,Tonća Jakić,Merica Ružić,Dajana Brkić,Snježana Grubišić,Suzana Stipić,Ana Benat,Nataša Gović,Nina Lemac,Ana Doljanin,Marijana Mišanović,Ivona Kurtović,Zorana Vuković,Danijela Đikić,Kristina Perković,Anita Botica Tafra,Tajana Habjančić,Sanja Pejkanović,Amalija Grljušić,Miranda Krnjača,Ivana Adamček,Tanja Perišić,Irena Plazibat,Aleksandra Markušić,Mira Čutura,Željka Bubić,Kristina Jaranović,Barbara Lukavečki,Grad Osijek,PLODINE dioničko društvo za trgovinu i usluge,Ministarstvo financija RH,Hrvatski Telekom d.d.,Hrvatske vode, pravna osoba za upravljanje vodama,UNIQA osiguranje d.d.,GRADSKA ČISTOĆA društvo s ograničenom odgovornošću za održavanje čistoće i odlaganje komunalnog otpada,ČISTOĆA društvo s ograničenom odgovornošću za obavljanje komunalnih djelatnosti održavanja čistoće i odlaganja komunaln,INTEREUROPA, logističke usluge, društvo s ograničenom odgovornošću,GRAD PULA,SOCIETE GENERALE-SPLITSKA BANKA dioničko društvo,Hrvatsko društvo skladatelja,GRAD SPLIT,Hrvatske vode, pravna osoba za upravljanje vodama,GRAD ZAGREB,GRAD RIJEKA,ZOU ECIJA KULJIŠ BAJIĆ I MERI BLASLOV PAVASOVIĆ,Trgovinski centar Zadar - FAZA 2 d.o.o., za građenje i promet nekretnina,Hrvatska radiotelevizija,CROATIA osiguranje d.d.,FABRICOR d.o.o. za poslovanje nekretninama,ERSTE&amp;STEIERMÄRKISCHE BANKA dioničko društvo,MANTA d.o.o. za građenje, projektiranje i poslovanje nekretninama,Supernova Karlovac društvo s ograničenom odgovornošću za poslovanje nekretninama,Supernova Zadar d.o.o., građenje, projektiranje, inženjering,Revizorska tvrtka AUDITOR d.o.o.,KAUFMANN i HOFMANN društvo s ograničenom odgovornošću za poslovanje nekretninama,Josipa Pejić,MERCATOR - H  društvo s ograničenom odgovornošću za trgovinu i proizvodnju</izvorni_sadrzaj>
    <derivirana_varijabla naziv="DomainObject.Predmet.StrankaNazivFormated_1">FINANCIJSKA AGENCIJA, RC SPLIT,Grad Rijeka,Marijana Barišić,Suzana Stanković,Gorica Žižović,Milena Lovrić,Sanja Slosar,Paula Marušić,Martina Juričević,Gabrijela Marić,Maja Didulica,Marija Matić,Marina Ptičar Papeš,Sandra Stapić,Nenad Pivac,Otjana Supičić,Mia Goliaš,Tanja Matulić,Maja Pavić,Tonća Jakić,Merica Ružić,Dajana Brkić,Snježana Grubišić,Suzana Stipić,Ana Benat,Nataša Gović,Nina Lemac,Ana Doljanin,Marijana Mišanović,Ivona Kurtović,Zorana Vuković,Danijela Đikić,Kristina Perković,Anita Botica Tafra,Tajana Habjančić,Sanja Pejkanović,Amalija Grljušić,Miranda Krnjača,Ivana Adamček,Tanja Perišić,Irena Plazibat,Aleksandra Markušić,Mira Čutura,Željka Bubić,Kristina Jaranović,Barbara Lukavečki,Grad Osijek,PLODINE dioničko društvo za trgovinu i usluge,Ministarstvo financija RH,Hrvatski Telekom d.d.,Hrvatske vode, pravna osoba za upravljanje vodama,UNIQA osiguranje d.d.,GRADSKA ČISTOĆA društvo s ograničenom odgovornošću za održavanje čistoće i odlaganje komunalnog otpada,ČISTOĆA društvo s ograničenom odgovornošću za obavljanje komunalnih djelatnosti održavanja čistoće i odlaganja komunaln,INTEREUROPA, logističke usluge, društvo s ograničenom odgovornošću,GRAD PULA,SOCIETE GENERALE-SPLITSKA BANKA dioničko društvo,Hrvatsko društvo skladatelja,GRAD SPLIT,Hrvatske vode, pravna osoba za upravljanje vodama,GRAD ZAGREB,GRAD RIJEKA,ZOU ECIJA KULJIŠ BAJIĆ I MERI BLASLOV PAVASOVIĆ,Trgovinski centar Zadar - FAZA 2 d.o.o., za građenje i promet nekretnina,Hrvatska radiotelevizija,CROATIA osiguranje d.d.,FABRICOR d.o.o. za poslovanje nekretninama,ERSTE&amp;STEIERMÄRKISCHE BANKA dioničko društvo,MANTA d.o.o. za građenje, projektiranje i poslovanje nekretninama,Supernova Karlovac društvo s ograničenom odgovornošću za poslovanje nekretninama,Supernova Zadar d.o.o., građenje, projektiranje, inženjering,Revizorska tvrtka AUDITOR d.o.o.,KAUFMANN i HOFMANN društvo s ograničenom odgovornošću za poslovanje nekretninama,Josipa Pejić,MERCATOR - H  društvo s ograničenom odgovornošću za trgovinu i proizvodnju</derivirana_varijabla>
  </DomainObject.Predmet.StrankaNazivFormated>
  <DomainObject.Predmet.StrankaNazivFormatedOIB>
    <izvorni_sadrzaj>FINANCIJSKA AGENCIJA, RC SPLIT, OIB 85821130368,Grad Rijeka, OIB 54382731928,Marijana Barišić, OIB 77551742529,Suzana Stanković, OIB 63505876253,Gorica Žižović, OIB 85967193319,Milena Lovrić, OIB 79935515104,Sanja Slosar, OIB 84418156049,Paula Marušić, OIB 73517537176,Martina Juričević, OIB 89966963913,Gabrijela Marić, OIB 59377613185,Maja Didulica, OIB 00621075022,Marija Matić, OIB 24766675563,Marina Ptičar Papeš, OIB 55793789098,Sandra Stapić, OIB 17249099318,Nenad Pivac, OIB 62537641783,Otjana Supičić, OIB 07950102446,Mia Goliaš, OIB 43707854917,Tanja Matulić, OIB 38405457334,Maja Pavić, OIB 40050624867,Tonća Jakić, OIB 31189045325,Merica Ružić, OIB 74642941270,Dajana Brkić, OIB 79068481996,Snježana Grubišić, OIB 02006838592,Suzana Stipić, OIB 04825225962,Ana Benat, OIB 95560062464,Nataša Gović, OIB 22979573277,Nina Lemac, OIB 14805406013,Ana Doljanin, OIB 03583461222,Marijana Mišanović, OIB 70185483455,Ivona Kurtović, OIB 33544539838,Zorana Vuković, OIB 77278123425,Danijela Đikić, OIB 01960286726,Kristina Perković, OIB 53350489523,Anita Botica Tafra, OIB 60592264658,Tajana Habjančić, OIB 28462555325,Sanja Pejkanović, OIB 04662331286,Amalija Grljušić, OIB 44883238036,Miranda Krnjača, OIB 07217965286,Ivana Adamček, OIB 52477039047,Tanja Perišić, OIB 87161752705,Irena Plazibat, OIB 13174903392,Aleksandra Markušić, OIB 29606106466,Mira Čutura, OIB 53976695131,Željka Bubić, OIB 59083759001,Kristina Jaranović, OIB 58605639937,Barbara Lukavečki, OIB 48591083566,Grad Osijek, OIB 30050049642,PLODINE dioničko društvo za trgovinu i usluge, OIB 92510683607,Ministarstvo financija RH, OIB 18683136487,Hrvatski Telekom d.d., OIB 81793146560,Hrvatske vode, pravna osoba za upravljanje vodama, OIB 28921383001,UNIQA osiguranje d.d., OIB 75665455333,GRADSKA ČISTOĆA društvo s ograničenom odgovornošću za održavanje čistoće i odlaganje komunalnog otpada, OIB 54873130289,ČISTOĆA društvo s ograničenom odgovornošću za obavljanje komunalnih djelatnosti održavanja čistoće i odlaganja komunaln, OIB 38812451417,INTEREUROPA, logističke usluge, društvo s ograničenom odgovornošću, OIB 85514716931,GRAD PULA, OIB 79517841355,SOCIETE GENERALE-SPLITSKA BANKA dioničko društvo, OIB 69326397242,Hrvatsko društvo skladatelja, OIB 56668956985,GRAD SPLIT, OIB 78755598868,Hrvatske vode, pravna osoba za upravljanje vodama, OIB 28921383001,GRAD ZAGREB, OIB 61817894937,GRAD RIJEKA, OIB 54382731928,ZOU ECIJA KULJIŠ BAJIĆ I MERI BLASLOV PAVASOVIĆ, OIB 14645320041,Trgovinski centar Zadar - FAZA 2 d.o.o., za građenje i promet nekretnina, OIB 70447395541,Hrvatska radiotelevizija, OIB 68419124305,CROATIA osiguranje d.d., OIB 26187994862,FABRICOR d.o.o. za poslovanje nekretninama, OIB 67341813664,ERSTE&amp;STEIERMÄRKISCHE BANKA dioničko društvo, OIB 23057039320,MANTA d.o.o. za građenje, projektiranje i poslovanje nekretninama, OIB 44426143196,Supernova Karlovac društvo s ograničenom odgovornošću za poslovanje nekretninama, OIB 44734581304,Supernova Zadar d.o.o., građenje, projektiranje, inženjering, OIB 70161208868,Revizorska tvrtka AUDITOR d.o.o., OIB 03457869045,KAUFMANN i HOFMANN društvo s ograničenom odgovornošću za poslovanje nekretninama, OIB 36528252072,Josipa Pejić, OIB 43039671975,MERCATOR - H  društvo s ograničenom odgovornošću za trgovinu i proizvodnju, OIB 10045107278</izvorni_sadrzaj>
    <derivirana_varijabla naziv="DomainObject.Predmet.StrankaNazivFormatedOIB_1">FINANCIJSKA AGENCIJA, RC SPLIT, OIB 85821130368,Grad Rijeka, OIB 54382731928,Marijana Barišić, OIB 77551742529,Suzana Stanković, OIB 63505876253,Gorica Žižović, OIB 85967193319,Milena Lovrić, OIB 79935515104,Sanja Slosar, OIB 84418156049,Paula Marušić, OIB 73517537176,Martina Juričević, OIB 89966963913,Gabrijela Marić, OIB 59377613185,Maja Didulica, OIB 00621075022,Marija Matić, OIB 24766675563,Marina Ptičar Papeš, OIB 55793789098,Sandra Stapić, OIB 17249099318,Nenad Pivac, OIB 62537641783,Otjana Supičić, OIB 07950102446,Mia Goliaš, OIB 43707854917,Tanja Matulić, OIB 38405457334,Maja Pavić, OIB 40050624867,Tonća Jakić, OIB 31189045325,Merica Ružić, OIB 74642941270,Dajana Brkić, OIB 79068481996,Snježana Grubišić, OIB 02006838592,Suzana Stipić, OIB 04825225962,Ana Benat, OIB 95560062464,Nataša Gović, OIB 22979573277,Nina Lemac, OIB 14805406013,Ana Doljanin, OIB 03583461222,Marijana Mišanović, OIB 70185483455,Ivona Kurtović, OIB 33544539838,Zorana Vuković, OIB 77278123425,Danijela Đikić, OIB 01960286726,Kristina Perković, OIB 53350489523,Anita Botica Tafra, OIB 60592264658,Tajana Habjančić, OIB 28462555325,Sanja Pejkanović, OIB 04662331286,Amalija Grljušić, OIB 44883238036,Miranda Krnjača, OIB 07217965286,Ivana Adamček, OIB 52477039047,Tanja Perišić, OIB 87161752705,Irena Plazibat, OIB 13174903392,Aleksandra Markušić, OIB 29606106466,Mira Čutura, OIB 53976695131,Željka Bubić, OIB 59083759001,Kristina Jaranović, OIB 58605639937,Barbara Lukavečki, OIB 48591083566,Grad Osijek, OIB 30050049642,PLODINE dioničko društvo za trgovinu i usluge, OIB 92510683607,Ministarstvo financija RH, OIB 18683136487,Hrvatski Telekom d.d., OIB 81793146560,Hrvatske vode, pravna osoba za upravljanje vodama, OIB 28921383001,UNIQA osiguranje d.d., OIB 75665455333,GRADSKA ČISTOĆA društvo s ograničenom odgovornošću za održavanje čistoće i odlaganje komunalnog otpada, OIB 54873130289,ČISTOĆA društvo s ograničenom odgovornošću za obavljanje komunalnih djelatnosti održavanja čistoće i odlaganja komunaln, OIB 38812451417,INTEREUROPA, logističke usluge, društvo s ograničenom odgovornošću, OIB 85514716931,GRAD PULA, OIB 79517841355,SOCIETE GENERALE-SPLITSKA BANKA dioničko društvo, OIB 69326397242,Hrvatsko društvo skladatelja, OIB 56668956985,GRAD SPLIT, OIB 78755598868,Hrvatske vode, pravna osoba za upravljanje vodama, OIB 28921383001,GRAD ZAGREB, OIB 61817894937,GRAD RIJEKA, OIB 54382731928,ZOU ECIJA KULJIŠ BAJIĆ I MERI BLASLOV PAVASOVIĆ, OIB 14645320041,Trgovinski centar Zadar - FAZA 2 d.o.o., za građenje i promet nekretnina, OIB 70447395541,Hrvatska radiotelevizija, OIB 68419124305,CROATIA osiguranje d.d., OIB 26187994862,FABRICOR d.o.o. za poslovanje nekretninama, OIB 67341813664,ERSTE&amp;STEIERMÄRKISCHE BANKA dioničko društvo, OIB 23057039320,MANTA d.o.o. za građenje, projektiranje i poslovanje nekretninama, OIB 44426143196,Supernova Karlovac društvo s ograničenom odgovornošću za poslovanje nekretninama, OIB 44734581304,Supernova Zadar d.o.o., građenje, projektiranje, inženjering, OIB 70161208868,Revizorska tvrtka AUDITOR d.o.o., OIB 03457869045,KAUFMANN i HOFMANN društvo s ograničenom odgovornošću za poslovanje nekretninama, OIB 36528252072,Josipa Pejić, OIB 43039671975,MERCATOR - H  društvo s ograničenom odgovornošću za trgovinu i proizvodnju, OIB 10045107278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10036558.76</izvorni_sadrzaj>
    <derivirana_varijabla naziv="DomainObject.Predmet.TrenutnaVrijednost_1">10036558.76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Grad Rijeka zastupanog po punomoćniku ZUO V.KNEŽEVIĆ, E.BRADAMANTE, M.HINIĆ MUSLIM, I. RADIĆ, B. PAVKOVIĆ, S. PERHAT SMILJANIĆ I N.KNEŽEVIĆ; ZOU V.KNEŽEVIĆ, E.BRADAMANTE, M.HINIĆ MUSLIM, I.RADIĆ, B.PAVKOVIĆ, S.PERHAT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 zastupanog po punomoćniku 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 zastupanog po punomoćniku Pavle Fellner</item>
      <item>GRAD SPLIT</item>
      <item>Hrvatske vode, pravna osoba za upravljanje vodama</item>
      <item>GRAD ZAGREB</item>
      <item>GRAD RIJEKA</item>
      <item>ZOU ECIJA KULJIŠ BAJIĆ I MERI BLASLOV PAVASOVIĆ</item>
      <item>Trgovinski centar Zadar - FAZA 2 d.o.o., za građenje i promet nekretnina zastupanog po punomoćniku Odvjetničko društvo VUKUŠIĆ BOKAN i partneri, društvo s ograničenom odgovornošću</item>
      <item>Hrvatska radiotelevizija zastupanog po punomoćniku MADIRAZZA &amp; PARTNERI, odvjetničko društvo d.o.o.</item>
      <item>CROATIA osiguranje d.d.</item>
      <item>FABRICOR d.o.o. za poslovanje nekretninama zastupanog po punomoćniku Mihaela Blažević</item>
      <item>ERSTE&amp;STEIERMÄRKISCHE BANKA dioničko društvo zastupanog po punomoćniku OD MAĐARIĆ &amp; LUI</item>
      <item>MANTA d.o.o. za građenje, projektiranje i poslovanje nekretninama zastupanog po punomoćniku OD Glinska &amp; Mišković d.o.o.</item>
      <item>Supernova Karlovac društvo s ograničenom odgovornošću za poslovanje nekretninama zastupanog po punomoćniku Odvjetničko društvo Balatinec i Nikolić društvo s ograničenom odgovornošću</item>
      <item>Supernova Zadar d.o.o., građenje, projektiranje, inženjering zastupanog po punomoćniku Odvjetničko društvo Balatinec i Nikolić društvo s ograničenom odgovornošću</item>
      <item>Revizorska tvrtka AUDITOR d.o.o.</item>
      <item>KAUFMANN i HOFMANN društvo s ograničenom odgovornošću za poslovanje nekretninama</item>
      <item>Josipa Pejić</item>
      <item>MERCATOR - H  društvo s ograničenom odgovornošću za trgovinu i proizvodnju zastupanog po punomoćniku OD KOS I PARTNERI</item>
    </izvorni_sadrzaj>
    <derivirana_varijabla naziv="DomainObject.Predmet.StrankaListFormated_1">
      <item>FINANCIJSKA AGENCIJA, RC SPLIT</item>
      <item>Grad Rijeka zastupanog po punomoćniku ZUO V.KNEŽEVIĆ, E.BRADAMANTE, M.HINIĆ MUSLIM, I. RADIĆ, B. PAVKOVIĆ, S. PERHAT SMILJANIĆ I N.KNEŽEVIĆ; ZOU V.KNEŽEVIĆ, E.BRADAMANTE, M.HINIĆ MUSLIM, I.RADIĆ, B.PAVKOVIĆ, S.PERHAT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 zastupanog po punomoćniku 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 zastupanog po punomoćniku Pavle Fellner</item>
      <item>GRAD SPLIT</item>
      <item>Hrvatske vode, pravna osoba za upravljanje vodama</item>
      <item>GRAD ZAGREB</item>
      <item>GRAD RIJEKA</item>
      <item>ZOU ECIJA KULJIŠ BAJIĆ I MERI BLASLOV PAVASOVIĆ</item>
      <item>Trgovinski centar Zadar - FAZA 2 d.o.o., za građenje i promet nekretnina zastupanog po punomoćniku Odvjetničko društvo VUKUŠIĆ BOKAN i partneri, društvo s ograničenom odgovornošću</item>
      <item>Hrvatska radiotelevizija zastupanog po punomoćniku MADIRAZZA &amp; PARTNERI, odvjetničko društvo d.o.o.</item>
      <item>CROATIA osiguranje d.d.</item>
      <item>FABRICOR d.o.o. za poslovanje nekretninama zastupanog po punomoćniku Mihaela Blažević</item>
      <item>ERSTE&amp;STEIERMÄRKISCHE BANKA dioničko društvo zastupanog po punomoćniku OD MAĐARIĆ &amp; LUI</item>
      <item>MANTA d.o.o. za građenje, projektiranje i poslovanje nekretninama zastupanog po punomoćniku OD Glinska &amp; Mišković d.o.o.</item>
      <item>Supernova Karlovac društvo s ograničenom odgovornošću za poslovanje nekretninama zastupanog po punomoćniku Odvjetničko društvo Balatinec i Nikolić društvo s ograničenom odgovornošću</item>
      <item>Supernova Zadar d.o.o., građenje, projektiranje, inženjering zastupanog po punomoćniku Odvjetničko društvo Balatinec i Nikolić društvo s ograničenom odgovornošću</item>
      <item>Revizorska tvrtka AUDITOR d.o.o.</item>
      <item>KAUFMANN i HOFMANN društvo s ograničenom odgovornošću za poslovanje nekretninama</item>
      <item>Josipa Pejić</item>
      <item>MERCATOR - H  društvo s ograničenom odgovornošću za trgovinu i proizvodnju zastupanog po punomoćniku OD KOS I PARTNERI</item>
    </derivirana_varijabla>
  </DomainObject.Predmet.StrankaListFormated>
  <DomainObject.Predmet.StrankaListFormatedOIB>
    <izvorni_sadrzaj>
      <item>FINANCIJSKA AGENCIJA, RC SPLIT, OIB 85821130368</item>
      <item>Grad Rijeka, OIB 54382731928 zastupanog po punomoćniku ZUO V.KNEŽEVIĆ, E.BRADAMANTE, M.HINIĆ MUSLIM, I. RADIĆ, B. PAVKOVIĆ, S. PERHAT SMILJANIĆ I N.KNEŽEVIĆ; ZOU V.KNEŽEVIĆ, E.BRADAMANTE, M.HINIĆ MUSLIM, I.RADIĆ, B.PAVKOVIĆ, S.PERHAT I N.KNEŽEVIĆ</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 zastupanog po punomoćniku Županijsko državno odvjetništvo u Splitu</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 zastupanog po punomoćniku Pavle Fellner</item>
      <item>GRAD SPLIT, OIB 78755598868</item>
      <item>Hrvatske vode, pravna osoba za upravljanje vodama, OIB 28921383001</item>
      <item>GRAD ZAGREB, OIB 61817894937</item>
      <item>GRAD RIJEKA, OIB 54382731928</item>
      <item>ZOU ECIJA KULJIŠ BAJIĆ I MERI BLASLOV PAVASOVIĆ, OIB 14645320041</item>
      <item>Trgovinski centar Zadar - FAZA 2 d.o.o., za građenje i promet nekretnina, OIB 70447395541 zastupanog po punomoćniku Odvjetničko društvo VUKUŠIĆ BOKAN i partneri, društvo s ograničenom odgovornošću</item>
      <item>Hrvatska radiotelevizija, OIB 68419124305 zastupanog po punomoćniku MADIRAZZA &amp; PARTNERI, odvjetničko društvo d.o.o.</item>
      <item>CROATIA osiguranje d.d., OIB 26187994862</item>
      <item>FABRICOR d.o.o. za poslovanje nekretninama, OIB 67341813664 zastupanog po punomoćniku Mihaela Blažević</item>
      <item>ERSTE&amp;STEIERMÄRKISCHE BANKA dioničko društvo, OIB 23057039320 zastupanog po punomoćniku OD MAĐARIĆ &amp; LUI</item>
      <item>MANTA d.o.o. za građenje, projektiranje i poslovanje nekretninama, OIB 44426143196 zastupanog po punomoćniku OD Glinska &amp; Mišković d.o.o.</item>
      <item>Supernova Karlovac društvo s ograničenom odgovornošću za poslovanje nekretninama, OIB 44734581304 zastupanog po punomoćniku Odvjetničko društvo Balatinec i Nikolić društvo s ograničenom odgovornošću</item>
      <item>Supernova Zadar d.o.o., građenje, projektiranje, inženjering, OIB 70161208868 zastupanog po punomoćniku Odvjetničko društvo Balatinec i Nikolić društvo s ograničenom odgovornošću</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 zastupanog po punomoćniku OD KOS I PARTNERI</item>
    </izvorni_sadrzaj>
    <derivirana_varijabla naziv="DomainObject.Predmet.StrankaListFormatedOIB_1">
      <item>FINANCIJSKA AGENCIJA, RC SPLIT, OIB 85821130368</item>
      <item>Grad Rijeka, OIB 54382731928 zastupanog po punomoćniku ZUO V.KNEŽEVIĆ, E.BRADAMANTE, M.HINIĆ MUSLIM, I. RADIĆ, B. PAVKOVIĆ, S. PERHAT SMILJANIĆ I N.KNEŽEVIĆ; ZOU V.KNEŽEVIĆ, E.BRADAMANTE, M.HINIĆ MUSLIM, I.RADIĆ, B.PAVKOVIĆ, S.PERHAT I N.KNEŽEVIĆ</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 zastupanog po punomoćniku Županijsko državno odvjetništvo u Splitu</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 zastupanog po punomoćniku Pavle Fellner</item>
      <item>GRAD SPLIT, OIB 78755598868</item>
      <item>Hrvatske vode, pravna osoba za upravljanje vodama, OIB 28921383001</item>
      <item>GRAD ZAGREB, OIB 61817894937</item>
      <item>GRAD RIJEKA, OIB 54382731928</item>
      <item>ZOU ECIJA KULJIŠ BAJIĆ I MERI BLASLOV PAVASOVIĆ, OIB 14645320041</item>
      <item>Trgovinski centar Zadar - FAZA 2 d.o.o., za građenje i promet nekretnina, OIB 70447395541 zastupanog po punomoćniku Odvjetničko društvo VUKUŠIĆ BOKAN i partneri, društvo s ograničenom odgovornošću</item>
      <item>Hrvatska radiotelevizija, OIB 68419124305 zastupanog po punomoćniku MADIRAZZA &amp; PARTNERI, odvjetničko društvo d.o.o.</item>
      <item>CROATIA osiguranje d.d., OIB 26187994862</item>
      <item>FABRICOR d.o.o. za poslovanje nekretninama, OIB 67341813664 zastupanog po punomoćniku Mihaela Blažević</item>
      <item>ERSTE&amp;STEIERMÄRKISCHE BANKA dioničko društvo, OIB 23057039320 zastupanog po punomoćniku OD MAĐARIĆ &amp; LUI</item>
      <item>MANTA d.o.o. za građenje, projektiranje i poslovanje nekretninama, OIB 44426143196 zastupanog po punomoćniku OD Glinska &amp; Mišković d.o.o.</item>
      <item>Supernova Karlovac društvo s ograničenom odgovornošću za poslovanje nekretninama, OIB 44734581304 zastupanog po punomoćniku Odvjetničko društvo Balatinec i Nikolić društvo s ograničenom odgovornošću</item>
      <item>Supernova Zadar d.o.o., građenje, projektiranje, inženjering, OIB 70161208868 zastupanog po punomoćniku Odvjetničko društvo Balatinec i Nikolić društvo s ograničenom odgovornošću</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 zastupanog po punomoćniku OD KOS I PARTNERI</item>
    </derivirana_varijabla>
  </DomainObject.Predmet.StrankaListFormatedOIB>
  <DomainObject.Predmet.StrankaListFormatedWithAdress>
    <izvorni_sadrzaj>
      <item>FINANCIJSKA AGENCIJA, RC SPLIT, Mažuranićevo šetalište 24 b, 21000 Split</item>
      <item>Grad Rijeka, Korzo 16, 51000 Rijeka zastupanog po punomoćniku ZUO V.KNEŽEVIĆ, E.BRADAMANTE, M.HINIĆ MUSLIM, I. RADIĆ, B. PAVKOVIĆ, S. PERHAT SMILJANIĆ I N.KNEŽEVIĆ; ZOU V.KNEŽEVIĆ, E.BRADAMANTE, M.HINIĆ MUSLIM, I.RADIĆ, B.PAVKOVIĆ, S.PERHAT I N.KNEŽEVIĆ</item>
      <item>Marijana Barišić, Veli Vrh 8a, 52100 Galižana</item>
      <item>Suzana Stanković, Banovčeva 3, 52100 Pula</item>
      <item>Gorica Žižović, Preradovićeva Ulica 20, 52100 Pula</item>
      <item>Milena Lovrić, Ledine 24, 21212 Kaštel Sućurac</item>
      <item>Sanja Slosar, Davorina Trinajstića 5, 51410 Opatija</item>
      <item>Paula Marušić, Donji Zemunik Ulica Xx 1, 23222 Zemunik Donji</item>
      <item>Martina Juričević, Ulica Petra Zoranića 6a, 23242 Posedarje</item>
      <item>Gabrijela Marić, Baruna Vjenceslava Lilienberga 4, 23000 Zadar</item>
      <item>Maja Didulica, Ulica Dr. Franje Tuđmana 31, 23241 Poličnik</item>
      <item>Marija Matić, Hrvatskih Vitezova 30, 21000 Kamen</item>
      <item>Marina Ptičar Papeš, Ferenščica I. 25, 10000 Zagreb</item>
      <item>Sandra Stapić, Josipa Hatzea 30, 23000 Zadar</item>
      <item>Nenad Pivac, Velebitska 87, 21000 Split</item>
      <item>Otjana Supičić, Ivićeva Ulica 14, 21210 Vranjic</item>
      <item>Mia Goliaš, Marina Getaldića 19, 21000 Split</item>
      <item>Tanja Matulić, Put Radoševca 25, 21000 Split</item>
      <item>Maja Pavić, Andrije Kačića Miošića 11, 20350 Metković</item>
      <item>Tonća Jakić, Andrije Kačića Miošića 9, 20350 Metković</item>
      <item>Merica Ružić, Velebitska 65, 21000 Split</item>
      <item>Dajana Brkić, Josipe Glembaj 15, 31207 Tenja</item>
      <item>Snježana Grubišić, Put Mira 20, 21210 Solin</item>
      <item>Suzana Stipić, Ulica Lazi 4, 10370 Dragošička</item>
      <item>Ana Benat, Podlukovnik 10, 22000 Bilice</item>
      <item>Nataša Gović, Put Bioca 2a, 22000 Šibenik</item>
      <item>Nina Lemac, Stjepana Radića 105, 22000 Šibenik</item>
      <item>Ana Doljanin, Gašpini 20, 21210 Solin</item>
      <item>Marijana Mišanović, Lovački Put 5, 20350 Metković</item>
      <item>Ivona Kurtović, Grada Gospića 5, 21000 Split</item>
      <item>Zorana Vuković, Pujanke 79, 21000 Split</item>
      <item>Danijela Đikić, Put Točila 6, 21000 Split</item>
      <item>Kristina Perković, Stjepana Draganića 9, 10000 Zagreb</item>
      <item>Anita Botica Tafra, Kukuljevićeva 1, 21000 Split</item>
      <item>Tajana Habjančić, Ulica Čempresa 7, 10000 Zagreb</item>
      <item>Sanja Pejkanović, Pulac 47, 51000 Rijeka</item>
      <item>Amalija Grljušić, Listopadska 1, 10000 Zagreb</item>
      <item>Miranda Krnjača, Ulica Don Frane Bulića 117, 21210 Solin</item>
      <item>Ivana Adamček, Martina Divalta 72, 31000 Osijek</item>
      <item>Tanja Perišić, Vukovarska 21, 21000 Split</item>
      <item>Irena Plazibat, M.marulića 48, 21204 Dugopolje</item>
      <item>Aleksandra Markušić, Vladka Mačeka 38, 10450 Jastrebarsko</item>
      <item>Mira Čutura, Nova Ves 44, 10000 Zagreb</item>
      <item>Željka Bubić, Ulica Marka Marulića 8, 23000 Murvica</item>
      <item>Kristina Jaranović, Negrijeva Ulica 9, 52100 Pula</item>
      <item>Barbara Lukavečki, Trpanjska 6, 31000 Osijek</item>
      <item>Grad Osijek, F. Kuhača 9, 31000 Osijek</item>
      <item>PLODINE dioničko društvo za trgovinu i usluge, Ružićeva 29, 51000 Rijeka</item>
      <item>Ministarstvo financija RH, Katančićeva 5, 10000 Zagreb zastupanog po punomoćniku Županijsko državno odvjetništvo u Splitu</item>
      <item>Hrvatski Telekom d.d., Roberta Frangeša Mihanovića 9, 10000 Zagreb</item>
      <item>Hrvatske vode, pravna osoba za upravljanje vodama, Grada Vukovara 220, 10000 Zagreb</item>
      <item>UNIQA osiguranje d.d., Planinska 13 A, 10000 Zagreb</item>
      <item>GRADSKA ČISTOĆA društvo s ograničenom odgovornošću za održavanje čistoće i odlaganje komunalnog otpada, Stjepana Radića 100, 22000 Šibenik</item>
      <item>ČISTOĆA društvo s ograničenom odgovornošću za obavljanje komunalnih djelatnosti održavanja čistoće i odlaganja komunaln, Put Plokita 81, 21000 Split</item>
      <item>INTEREUROPA, logističke usluge, društvo s ograničenom odgovornošću, Josipa Lončara 3, 10000 Zagreb</item>
      <item>GRAD PULA, Forum 1, 52100 Pula</item>
      <item>SOCIETE GENERALE-SPLITSKA BANKA dioničko društvo, Ruđera Boškovića 16, 21000 Split</item>
      <item>Hrvatsko društvo skladatelja, Berislavićeva 9, 10000 Zagreb zastupanog po punomoćniku Pavle Fellner</item>
      <item>GRAD SPLIT, Branimirova obala 17, 21000 Split</item>
      <item>Hrvatske vode, pravna osoba za upravljanje vodama, Grada Vukovara 220, 10000 Zagreb</item>
      <item>GRAD ZAGREB, Trg S. Radića 1, 10000 Zagreb</item>
      <item>GRAD RIJEKA, Korzo 16, 51000 Rijeka</item>
      <item>ZOU ECIJA KULJIŠ BAJIĆ I MERI BLASLOV PAVASOVIĆ, Ćiril Metodova 38, 21000 Split</item>
      <item>Trgovinski centar Zadar - FAZA 2 d.o.o., za građenje i promet nekretnina, Murvička 1, 23000 Zadar zastupanog po punomoćniku Odvjetničko društvo VUKUŠIĆ BOKAN i partneri, društvo s ograničenom odgovornošću</item>
      <item>Hrvatska radiotelevizija, Prisavlje 3, 10000 Zagreb zastupanog po punomoćniku MADIRAZZA &amp; PARTNERI, odvjetničko društvo d.o.o.</item>
      <item>CROATIA osiguranje d.d., Vatroslava Jagića 33, 10000 Zagreb</item>
      <item>FABRICOR d.o.o. za poslovanje nekretninama, Škorpikova 34/2, 10000 Zagreb zastupanog po punomoćniku Mihaela Blažević</item>
      <item>ERSTE&amp;STEIERMÄRKISCHE BANKA dioničko društvo, Jadranski Trg 3/a, 51000 Rijeka zastupanog po punomoćniku OD MAĐARIĆ &amp; LUI</item>
      <item>MANTA d.o.o. za građenje, projektiranje i poslovanje nekretninama, Jankomir 33, 10000 Zagreb zastupanog po punomoćniku OD Glinska &amp; Mišković d.o.o.</item>
      <item>Supernova Karlovac društvo s ograničenom odgovornošću za poslovanje nekretninama, Avenija Većeslava Holjevca 62, 10000 Zagreb zastupanog po punomoćniku Odvjetničko društvo Balatinec i Nikolić društvo s ograničenom odgovornošću</item>
      <item>Supernova Zadar d.o.o., građenje, projektiranje, inženjering, Avenija Većeslava Holjevca 62, 10000 Zagreb zastupanog po punomoćniku Odvjetničko društvo Balatinec i Nikolić društvo s ograničenom odgovornošću</item>
      <item>Revizorska tvrtka AUDITOR d.o.o., Tamunić 11., 21212 Kaštel Sućurac</item>
      <item>KAUFMANN i HOFMANN društvo s ograničenom odgovornošću za poslovanje nekretninama, Jankomir 33, 10000 Zagreb</item>
      <item>Josipa Pejić, Žuti Breg 48b, 10000 Zagreb</item>
      <item>MERCATOR - H  društvo s ograničenom odgovornošću za trgovinu i proizvodnju, Ljudevita Posavskog 5, 10360 Sesvete zastupanog po punomoćniku OD KOS I PARTNERI</item>
    </izvorni_sadrzaj>
    <derivirana_varijabla naziv="DomainObject.Predmet.StrankaListFormatedWithAdress_1">
      <item>FINANCIJSKA AGENCIJA, RC SPLIT, Mažuranićevo šetalište 24 b, 21000 Split</item>
      <item>Grad Rijeka, Korzo 16, 51000 Rijeka zastupanog po punomoćniku ZUO V.KNEŽEVIĆ, E.BRADAMANTE, M.HINIĆ MUSLIM, I. RADIĆ, B. PAVKOVIĆ, S. PERHAT SMILJANIĆ I N.KNEŽEVIĆ; ZOU V.KNEŽEVIĆ, E.BRADAMANTE, M.HINIĆ MUSLIM, I.RADIĆ, B.PAVKOVIĆ, S.PERHAT I N.KNEŽEVIĆ</item>
      <item>Marijana Barišić, Veli Vrh 8a, 52100 Galižana</item>
      <item>Suzana Stanković, Banovčeva 3, 52100 Pula</item>
      <item>Gorica Žižović, Preradovićeva Ulica 20, 52100 Pula</item>
      <item>Milena Lovrić, Ledine 24, 21212 Kaštel Sućurac</item>
      <item>Sanja Slosar, Davorina Trinajstića 5, 51410 Opatija</item>
      <item>Paula Marušić, Donji Zemunik Ulica Xx 1, 23222 Zemunik Donji</item>
      <item>Martina Juričević, Ulica Petra Zoranića 6a, 23242 Posedarje</item>
      <item>Gabrijela Marić, Baruna Vjenceslava Lilienberga 4, 23000 Zadar</item>
      <item>Maja Didulica, Ulica Dr. Franje Tuđmana 31, 23241 Poličnik</item>
      <item>Marija Matić, Hrvatskih Vitezova 30, 21000 Kamen</item>
      <item>Marina Ptičar Papeš, Ferenščica I. 25, 10000 Zagreb</item>
      <item>Sandra Stapić, Josipa Hatzea 30, 23000 Zadar</item>
      <item>Nenad Pivac, Velebitska 87, 21000 Split</item>
      <item>Otjana Supičić, Ivićeva Ulica 14, 21210 Vranjic</item>
      <item>Mia Goliaš, Marina Getaldića 19, 21000 Split</item>
      <item>Tanja Matulić, Put Radoševca 25, 21000 Split</item>
      <item>Maja Pavić, Andrije Kačića Miošića 11, 20350 Metković</item>
      <item>Tonća Jakić, Andrije Kačića Miošića 9, 20350 Metković</item>
      <item>Merica Ružić, Velebitska 65, 21000 Split</item>
      <item>Dajana Brkić, Josipe Glembaj 15, 31207 Tenja</item>
      <item>Snježana Grubišić, Put Mira 20, 21210 Solin</item>
      <item>Suzana Stipić, Ulica Lazi 4, 10370 Dragošička</item>
      <item>Ana Benat, Podlukovnik 10, 22000 Bilice</item>
      <item>Nataša Gović, Put Bioca 2a, 22000 Šibenik</item>
      <item>Nina Lemac, Stjepana Radića 105, 22000 Šibenik</item>
      <item>Ana Doljanin, Gašpini 20, 21210 Solin</item>
      <item>Marijana Mišanović, Lovački Put 5, 20350 Metković</item>
      <item>Ivona Kurtović, Grada Gospića 5, 21000 Split</item>
      <item>Zorana Vuković, Pujanke 79, 21000 Split</item>
      <item>Danijela Đikić, Put Točila 6, 21000 Split</item>
      <item>Kristina Perković, Stjepana Draganića 9, 10000 Zagreb</item>
      <item>Anita Botica Tafra, Kukuljevićeva 1, 21000 Split</item>
      <item>Tajana Habjančić, Ulica Čempresa 7, 10000 Zagreb</item>
      <item>Sanja Pejkanović, Pulac 47, 51000 Rijeka</item>
      <item>Amalija Grljušić, Listopadska 1, 10000 Zagreb</item>
      <item>Miranda Krnjača, Ulica Don Frane Bulića 117, 21210 Solin</item>
      <item>Ivana Adamček, Martina Divalta 72, 31000 Osijek</item>
      <item>Tanja Perišić, Vukovarska 21, 21000 Split</item>
      <item>Irena Plazibat, M.marulića 48, 21204 Dugopolje</item>
      <item>Aleksandra Markušić, Vladka Mačeka 38, 10450 Jastrebarsko</item>
      <item>Mira Čutura, Nova Ves 44, 10000 Zagreb</item>
      <item>Željka Bubić, Ulica Marka Marulića 8, 23000 Murvica</item>
      <item>Kristina Jaranović, Negrijeva Ulica 9, 52100 Pula</item>
      <item>Barbara Lukavečki, Trpanjska 6, 31000 Osijek</item>
      <item>Grad Osijek, F. Kuhača 9, 31000 Osijek</item>
      <item>PLODINE dioničko društvo za trgovinu i usluge, Ružićeva 29, 51000 Rijeka</item>
      <item>Ministarstvo financija RH, Katančićeva 5, 10000 Zagreb zastupanog po punomoćniku Županijsko državno odvjetništvo u Splitu</item>
      <item>Hrvatski Telekom d.d., Roberta Frangeša Mihanovića 9, 10000 Zagreb</item>
      <item>Hrvatske vode, pravna osoba za upravljanje vodama, Grada Vukovara 220, 10000 Zagreb</item>
      <item>UNIQA osiguranje d.d., Planinska 13 A, 10000 Zagreb</item>
      <item>GRADSKA ČISTOĆA društvo s ograničenom odgovornošću za održavanje čistoće i odlaganje komunalnog otpada, Stjepana Radića 100, 22000 Šibenik</item>
      <item>ČISTOĆA društvo s ograničenom odgovornošću za obavljanje komunalnih djelatnosti održavanja čistoće i odlaganja komunaln, Put Plokita 81, 21000 Split</item>
      <item>INTEREUROPA, logističke usluge, društvo s ograničenom odgovornošću, Josipa Lončara 3, 10000 Zagreb</item>
      <item>GRAD PULA, Forum 1, 52100 Pula</item>
      <item>SOCIETE GENERALE-SPLITSKA BANKA dioničko društvo, Ruđera Boškovića 16, 21000 Split</item>
      <item>Hrvatsko društvo skladatelja, Berislavićeva 9, 10000 Zagreb zastupanog po punomoćniku Pavle Fellner</item>
      <item>GRAD SPLIT, Branimirova obala 17, 21000 Split</item>
      <item>Hrvatske vode, pravna osoba za upravljanje vodama, Grada Vukovara 220, 10000 Zagreb</item>
      <item>GRAD ZAGREB, Trg S. Radića 1, 10000 Zagreb</item>
      <item>GRAD RIJEKA, Korzo 16, 51000 Rijeka</item>
      <item>ZOU ECIJA KULJIŠ BAJIĆ I MERI BLASLOV PAVASOVIĆ, Ćiril Metodova 38, 21000 Split</item>
      <item>Trgovinski centar Zadar - FAZA 2 d.o.o., za građenje i promet nekretnina, Murvička 1, 23000 Zadar zastupanog po punomoćniku Odvjetničko društvo VUKUŠIĆ BOKAN i partneri, društvo s ograničenom odgovornošću</item>
      <item>Hrvatska radiotelevizija, Prisavlje 3, 10000 Zagreb zastupanog po punomoćniku MADIRAZZA &amp; PARTNERI, odvjetničko društvo d.o.o.</item>
      <item>CROATIA osiguranje d.d., Vatroslava Jagića 33, 10000 Zagreb</item>
      <item>FABRICOR d.o.o. za poslovanje nekretninama, Škorpikova 34/2, 10000 Zagreb zastupanog po punomoćniku Mihaela Blažević</item>
      <item>ERSTE&amp;STEIERMÄRKISCHE BANKA dioničko društvo, Jadranski Trg 3/a, 51000 Rijeka zastupanog po punomoćniku OD MAĐARIĆ &amp; LUI</item>
      <item>MANTA d.o.o. za građenje, projektiranje i poslovanje nekretninama, Jankomir 33, 10000 Zagreb zastupanog po punomoćniku OD Glinska &amp; Mišković d.o.o.</item>
      <item>Supernova Karlovac društvo s ograničenom odgovornošću za poslovanje nekretninama, Avenija Većeslava Holjevca 62, 10000 Zagreb zastupanog po punomoćniku Odvjetničko društvo Balatinec i Nikolić društvo s ograničenom odgovornošću</item>
      <item>Supernova Zadar d.o.o., građenje, projektiranje, inženjering, Avenija Većeslava Holjevca 62, 10000 Zagreb zastupanog po punomoćniku Odvjetničko društvo Balatinec i Nikolić društvo s ograničenom odgovornošću</item>
      <item>Revizorska tvrtka AUDITOR d.o.o., Tamunić 11., 21212 Kaštel Sućurac</item>
      <item>KAUFMANN i HOFMANN društvo s ograničenom odgovornošću za poslovanje nekretninama, Jankomir 33, 10000 Zagreb</item>
      <item>Josipa Pejić, Žuti Breg 48b, 10000 Zagreb</item>
      <item>MERCATOR - H  društvo s ograničenom odgovornošću za trgovinu i proizvodnju, Ljudevita Posavskog 5, 10360 Sesvete zastupanog po punomoćniku OD KOS I PARTNERI</item>
    </derivirana_varijabla>
  </DomainObject.Predmet.StrankaListFormatedWithAdress>
  <DomainObject.Predmet.StrankaListFormatedWithAdressOIB>
    <izvorni_sadrzaj>
      <item>FINANCIJSKA AGENCIJA, RC SPLIT, OIB 85821130368, Mažuranićevo šetalište 24 b, 21000 Split</item>
      <item>Grad Rijeka, OIB 54382731928, Korzo 16, 51000 Rijeka zastupanog po punomoćniku ZUO V.KNEŽEVIĆ, E.BRADAMANTE, M.HINIĆ MUSLIM, I. RADIĆ, B. PAVKOVIĆ, S. PERHAT SMILJANIĆ I N.KNEŽEVIĆ; ZOU V.KNEŽEVIĆ, E.BRADAMANTE, M.HINIĆ MUSLIM, I.RADIĆ, B.PAVKOVIĆ, S.PERHAT I N.KNEŽEVIĆ</item>
      <item>Marijana Barišić, OIB 77551742529, Veli Vrh 8a, 52100 Galižana</item>
      <item>Suzana Stanković, OIB 63505876253, Banovčeva 3, 52100 Pula</item>
      <item>Gorica Žižović, OIB 85967193319, Preradovićeva Ulica 20, 52100 Pula</item>
      <item>Milena Lovrić, OIB 79935515104, Ledine 24, 21212 Kaštel Sućurac</item>
      <item>Sanja Slosar, OIB 84418156049, Davorina Trinajstića 5, 51410 Opatija</item>
      <item>Paula Marušić, OIB 73517537176, Donji Zemunik Ulica Xx 1, 23222 Zemunik Donji</item>
      <item>Martina Juričević, OIB 89966963913, Ulica Petra Zoranića 6a, 23242 Posedarje</item>
      <item>Gabrijela Marić, OIB 59377613185, Baruna Vjenceslava Lilienberga 4, 23000 Zadar</item>
      <item>Maja Didulica, OIB 00621075022, Ulica Dr. Franje Tuđmana 31, 23241 Poličnik</item>
      <item>Marija Matić, OIB 24766675563, Hrvatskih Vitezova 30, 21000 Kamen</item>
      <item>Marina Ptičar Papeš, OIB 55793789098, Ferenščica I. 25, 10000 Zagreb</item>
      <item>Sandra Stapić, OIB 17249099318, Josipa Hatzea 30, 23000 Zadar</item>
      <item>Nenad Pivac, OIB 62537641783, Velebitska 87, 21000 Split</item>
      <item>Otjana Supičić, OIB 07950102446, Ivićeva Ulica 14, 21210 Vranjic</item>
      <item>Mia Goliaš, OIB 43707854917, Marina Getaldića 19, 21000 Split</item>
      <item>Tanja Matulić, OIB 38405457334, Put Radoševca 25, 21000 Split</item>
      <item>Maja Pavić, OIB 40050624867, Andrije Kačića Miošića 11, 20350 Metković</item>
      <item>Tonća Jakić, OIB 31189045325, Andrije Kačića Miošića 9, 20350 Metković</item>
      <item>Merica Ružić, OIB 74642941270, Velebitska 65, 21000 Split</item>
      <item>Dajana Brkić, OIB 79068481996, Josipe Glembaj 15, 31207 Tenja</item>
      <item>Snježana Grubišić, OIB 02006838592, Put Mira 20, 21210 Solin</item>
      <item>Suzana Stipić, OIB 04825225962, Ulica Lazi 4, 10370 Dragošička</item>
      <item>Ana Benat, OIB 95560062464, Podlukovnik 10, 22000 Bilice</item>
      <item>Nataša Gović, OIB 22979573277, Put Bioca 2a, 22000 Šibenik</item>
      <item>Nina Lemac, OIB 14805406013, Stjepana Radića 105, 22000 Šibenik</item>
      <item>Ana Doljanin, OIB 03583461222, Gašpini 20, 21210 Solin</item>
      <item>Marijana Mišanović, OIB 70185483455, Lovački Put 5, 20350 Metković</item>
      <item>Ivona Kurtović, OIB 33544539838, Grada Gospića 5, 21000 Split</item>
      <item>Zorana Vuković, OIB 77278123425, Pujanke 79, 21000 Split</item>
      <item>Danijela Đikić, OIB 01960286726, Put Točila 6, 21000 Split</item>
      <item>Kristina Perković, OIB 53350489523, Stjepana Draganića 9, 10000 Zagreb</item>
      <item>Anita Botica Tafra, OIB 60592264658, Kukuljevićeva 1, 21000 Split</item>
      <item>Tajana Habjančić, OIB 28462555325, Ulica Čempresa 7, 10000 Zagreb</item>
      <item>Sanja Pejkanović, OIB 04662331286, Pulac 47, 51000 Rijeka</item>
      <item>Amalija Grljušić, OIB 44883238036, Listopadska 1, 10000 Zagreb</item>
      <item>Miranda Krnjača, OIB 07217965286, Ulica Don Frane Bulića 117, 21210 Solin</item>
      <item>Ivana Adamček, OIB 52477039047, Martina Divalta 72, 31000 Osijek</item>
      <item>Tanja Perišić, OIB 87161752705, Vukovarska 21, 21000 Split</item>
      <item>Irena Plazibat, OIB 13174903392, M.marulića 48, 21204 Dugopolje</item>
      <item>Aleksandra Markušić, OIB 29606106466, Vladka Mačeka 38, 10450 Jastrebarsko</item>
      <item>Mira Čutura, OIB 53976695131, Nova Ves 44, 10000 Zagreb</item>
      <item>Željka Bubić, OIB 59083759001, Ulica Marka Marulića 8, 23000 Murvica</item>
      <item>Kristina Jaranović, OIB 58605639937, Negrijeva Ulica 9, 52100 Pula</item>
      <item>Barbara Lukavečki, OIB 48591083566, Trpanjska 6, 31000 Osijek</item>
      <item>Grad Osijek, OIB 30050049642, F. Kuhača 9, 31000 Osijek</item>
      <item>PLODINE dioničko društvo za trgovinu i usluge, OIB 92510683607, Ružićeva 29, 51000 Rijeka</item>
      <item>Ministarstvo financija RH, OIB 18683136487, Katančićeva 5, 10000 Zagreb zastupanog po punomoćniku Županijsko državno odvjetništvo u Splitu</item>
      <item>Hrvatski Telekom d.d., OIB 81793146560, Roberta Frangeša Mihanovića 9, 10000 Zagreb</item>
      <item>Hrvatske vode, pravna osoba za upravljanje vodama, OIB 28921383001, Grada Vukovara 220, 10000 Zagreb</item>
      <item>UNIQA osiguranje d.d., OIB 75665455333, Planinska 13 A, 10000 Zagreb</item>
      <item>GRADSKA ČISTOĆA društvo s ograničenom odgovornošću za održavanje čistoće i odlaganje komunalnog otpada, OIB 54873130289, Stjepana Radića 100, 22000 Šibenik</item>
      <item>ČISTOĆA društvo s ograničenom odgovornošću za obavljanje komunalnih djelatnosti održavanja čistoće i odlaganja komunaln, OIB 38812451417, Put Plokita 81, 21000 Split</item>
      <item>INTEREUROPA, logističke usluge, društvo s ograničenom odgovornošću, OIB 85514716931, Josipa Lončara 3, 10000 Zagreb</item>
      <item>GRAD PULA, OIB 79517841355, Forum 1, 52100 Pula</item>
      <item>SOCIETE GENERALE-SPLITSKA BANKA dioničko društvo, OIB 69326397242, Ruđera Boškovića 16, 21000 Split</item>
      <item>Hrvatsko društvo skladatelja, OIB 56668956985, Berislavićeva 9, 10000 Zagreb zastupanog po punomoćniku Pavle Fellner</item>
      <item>GRAD SPLIT, OIB 78755598868, Branimirova obala 17, 21000 Split</item>
      <item>Hrvatske vode, pravna osoba za upravljanje vodama, OIB 28921383001, Grada Vukovara 220, 10000 Zagreb</item>
      <item>GRAD ZAGREB, OIB 61817894937, Trg S. Radića 1, 10000 Zagreb</item>
      <item>GRAD RIJEKA, OIB 54382731928, Korzo 16, 51000 Rijeka</item>
      <item>ZOU ECIJA KULJIŠ BAJIĆ I MERI BLASLOV PAVASOVIĆ, OIB 14645320041, Ćiril Metodova 38, 21000 Split</item>
      <item>Trgovinski centar Zadar - FAZA 2 d.o.o., za građenje i promet nekretnina, OIB 70447395541, Murvička 1, 23000 Zadar zastupanog po punomoćniku Odvjetničko društvo VUKUŠIĆ BOKAN i partneri, društvo s ograničenom odgovornošću</item>
      <item>Hrvatska radiotelevizija, OIB 68419124305, Prisavlje 3, 10000 Zagreb zastupanog po punomoćniku MADIRAZZA &amp; PARTNERI, odvjetničko društvo d.o.o.</item>
      <item>CROATIA osiguranje d.d., OIB 26187994862, Vatroslava Jagića 33, 10000 Zagreb</item>
      <item>FABRICOR d.o.o. za poslovanje nekretninama, OIB 67341813664, Škorpikova 34/2, 10000 Zagreb zastupanog po punomoćniku Mihaela Blažević</item>
      <item>ERSTE&amp;STEIERMÄRKISCHE BANKA dioničko društvo, OIB 23057039320, Jadranski Trg 3/a, 51000 Rijeka zastupanog po punomoćniku OD MAĐARIĆ &amp; LUI</item>
      <item>MANTA d.o.o. za građenje, projektiranje i poslovanje nekretninama, OIB 44426143196, Jankomir 33, 10000 Zagreb zastupanog po punomoćniku OD Glinska &amp; Mišković d.o.o.</item>
      <item>Supernova Karlovac društvo s ograničenom odgovornošću za poslovanje nekretninama, OIB 44734581304, Avenija Većeslava Holjevca 62, 10000 Zagreb zastupanog po punomoćniku Odvjetničko društvo Balatinec i Nikolić društvo s ograničenom odgovornošću</item>
      <item>Supernova Zadar d.o.o., građenje, projektiranje, inženjering, OIB 70161208868, Avenija Većeslava Holjevca 62, 10000 Zagreb zastupanog po punomoćniku Odvjetničko društvo Balatinec i Nikolić društvo s ograničenom odgovornošću</item>
      <item>Revizorska tvrtka AUDITOR d.o.o., OIB 03457869045, Tamunić 11., 21212 Kaštel Sućurac</item>
      <item>KAUFMANN i HOFMANN društvo s ograničenom odgovornošću za poslovanje nekretninama, OIB 36528252072, Jankomir 33, 10000 Zagreb</item>
      <item>Josipa Pejić, OIB 43039671975, Žuti Breg 48b, 10000 Zagreb</item>
      <item>MERCATOR - H  društvo s ograničenom odgovornošću za trgovinu i proizvodnju, OIB 10045107278, Ljudevita Posavskog 5, 10360 Sesvete zastupanog po punomoćniku OD KOS I PARTNERI</item>
    </izvorni_sadrzaj>
    <derivirana_varijabla naziv="DomainObject.Predmet.StrankaListFormatedWithAdressOIB_1">
      <item>FINANCIJSKA AGENCIJA, RC SPLIT, OIB 85821130368, Mažuranićevo šetalište 24 b, 21000 Split</item>
      <item>Grad Rijeka, OIB 54382731928, Korzo 16, 51000 Rijeka zastupanog po punomoćniku ZUO V.KNEŽEVIĆ, E.BRADAMANTE, M.HINIĆ MUSLIM, I. RADIĆ, B. PAVKOVIĆ, S. PERHAT SMILJANIĆ I N.KNEŽEVIĆ; ZOU V.KNEŽEVIĆ, E.BRADAMANTE, M.HINIĆ MUSLIM, I.RADIĆ, B.PAVKOVIĆ, S.PERHAT I N.KNEŽEVIĆ</item>
      <item>Marijana Barišić, OIB 77551742529, Veli Vrh 8a, 52100 Galižana</item>
      <item>Suzana Stanković, OIB 63505876253, Banovčeva 3, 52100 Pula</item>
      <item>Gorica Žižović, OIB 85967193319, Preradovićeva Ulica 20, 52100 Pula</item>
      <item>Milena Lovrić, OIB 79935515104, Ledine 24, 21212 Kaštel Sućurac</item>
      <item>Sanja Slosar, OIB 84418156049, Davorina Trinajstića 5, 51410 Opatija</item>
      <item>Paula Marušić, OIB 73517537176, Donji Zemunik Ulica Xx 1, 23222 Zemunik Donji</item>
      <item>Martina Juričević, OIB 89966963913, Ulica Petra Zoranića 6a, 23242 Posedarje</item>
      <item>Gabrijela Marić, OIB 59377613185, Baruna Vjenceslava Lilienberga 4, 23000 Zadar</item>
      <item>Maja Didulica, OIB 00621075022, Ulica Dr. Franje Tuđmana 31, 23241 Poličnik</item>
      <item>Marija Matić, OIB 24766675563, Hrvatskih Vitezova 30, 21000 Kamen</item>
      <item>Marina Ptičar Papeš, OIB 55793789098, Ferenščica I. 25, 10000 Zagreb</item>
      <item>Sandra Stapić, OIB 17249099318, Josipa Hatzea 30, 23000 Zadar</item>
      <item>Nenad Pivac, OIB 62537641783, Velebitska 87, 21000 Split</item>
      <item>Otjana Supičić, OIB 07950102446, Ivićeva Ulica 14, 21210 Vranjic</item>
      <item>Mia Goliaš, OIB 43707854917, Marina Getaldića 19, 21000 Split</item>
      <item>Tanja Matulić, OIB 38405457334, Put Radoševca 25, 21000 Split</item>
      <item>Maja Pavić, OIB 40050624867, Andrije Kačića Miošića 11, 20350 Metković</item>
      <item>Tonća Jakić, OIB 31189045325, Andrije Kačića Miošića 9, 20350 Metković</item>
      <item>Merica Ružić, OIB 74642941270, Velebitska 65, 21000 Split</item>
      <item>Dajana Brkić, OIB 79068481996, Josipe Glembaj 15, 31207 Tenja</item>
      <item>Snježana Grubišić, OIB 02006838592, Put Mira 20, 21210 Solin</item>
      <item>Suzana Stipić, OIB 04825225962, Ulica Lazi 4, 10370 Dragošička</item>
      <item>Ana Benat, OIB 95560062464, Podlukovnik 10, 22000 Bilice</item>
      <item>Nataša Gović, OIB 22979573277, Put Bioca 2a, 22000 Šibenik</item>
      <item>Nina Lemac, OIB 14805406013, Stjepana Radića 105, 22000 Šibenik</item>
      <item>Ana Doljanin, OIB 03583461222, Gašpini 20, 21210 Solin</item>
      <item>Marijana Mišanović, OIB 70185483455, Lovački Put 5, 20350 Metković</item>
      <item>Ivona Kurtović, OIB 33544539838, Grada Gospića 5, 21000 Split</item>
      <item>Zorana Vuković, OIB 77278123425, Pujanke 79, 21000 Split</item>
      <item>Danijela Đikić, OIB 01960286726, Put Točila 6, 21000 Split</item>
      <item>Kristina Perković, OIB 53350489523, Stjepana Draganića 9, 10000 Zagreb</item>
      <item>Anita Botica Tafra, OIB 60592264658, Kukuljevićeva 1, 21000 Split</item>
      <item>Tajana Habjančić, OIB 28462555325, Ulica Čempresa 7, 10000 Zagreb</item>
      <item>Sanja Pejkanović, OIB 04662331286, Pulac 47, 51000 Rijeka</item>
      <item>Amalija Grljušić, OIB 44883238036, Listopadska 1, 10000 Zagreb</item>
      <item>Miranda Krnjača, OIB 07217965286, Ulica Don Frane Bulića 117, 21210 Solin</item>
      <item>Ivana Adamček, OIB 52477039047, Martina Divalta 72, 31000 Osijek</item>
      <item>Tanja Perišić, OIB 87161752705, Vukovarska 21, 21000 Split</item>
      <item>Irena Plazibat, OIB 13174903392, M.marulića 48, 21204 Dugopolje</item>
      <item>Aleksandra Markušić, OIB 29606106466, Vladka Mačeka 38, 10450 Jastrebarsko</item>
      <item>Mira Čutura, OIB 53976695131, Nova Ves 44, 10000 Zagreb</item>
      <item>Željka Bubić, OIB 59083759001, Ulica Marka Marulića 8, 23000 Murvica</item>
      <item>Kristina Jaranović, OIB 58605639937, Negrijeva Ulica 9, 52100 Pula</item>
      <item>Barbara Lukavečki, OIB 48591083566, Trpanjska 6, 31000 Osijek</item>
      <item>Grad Osijek, OIB 30050049642, F. Kuhača 9, 31000 Osijek</item>
      <item>PLODINE dioničko društvo za trgovinu i usluge, OIB 92510683607, Ružićeva 29, 51000 Rijeka</item>
      <item>Ministarstvo financija RH, OIB 18683136487, Katančićeva 5, 10000 Zagreb zastupanog po punomoćniku Županijsko državno odvjetništvo u Splitu</item>
      <item>Hrvatski Telekom d.d., OIB 81793146560, Roberta Frangeša Mihanovića 9, 10000 Zagreb</item>
      <item>Hrvatske vode, pravna osoba za upravljanje vodama, OIB 28921383001, Grada Vukovara 220, 10000 Zagreb</item>
      <item>UNIQA osiguranje d.d., OIB 75665455333, Planinska 13 A, 10000 Zagreb</item>
      <item>GRADSKA ČISTOĆA društvo s ograničenom odgovornošću za održavanje čistoće i odlaganje komunalnog otpada, OIB 54873130289, Stjepana Radića 100, 22000 Šibenik</item>
      <item>ČISTOĆA društvo s ograničenom odgovornošću za obavljanje komunalnih djelatnosti održavanja čistoće i odlaganja komunaln, OIB 38812451417, Put Plokita 81, 21000 Split</item>
      <item>INTEREUROPA, logističke usluge, društvo s ograničenom odgovornošću, OIB 85514716931, Josipa Lončara 3, 10000 Zagreb</item>
      <item>GRAD PULA, OIB 79517841355, Forum 1, 52100 Pula</item>
      <item>SOCIETE GENERALE-SPLITSKA BANKA dioničko društvo, OIB 69326397242, Ruđera Boškovića 16, 21000 Split</item>
      <item>Hrvatsko društvo skladatelja, OIB 56668956985, Berislavićeva 9, 10000 Zagreb zastupanog po punomoćniku Pavle Fellner</item>
      <item>GRAD SPLIT, OIB 78755598868, Branimirova obala 17, 21000 Split</item>
      <item>Hrvatske vode, pravna osoba za upravljanje vodama, OIB 28921383001, Grada Vukovara 220, 10000 Zagreb</item>
      <item>GRAD ZAGREB, OIB 61817894937, Trg S. Radića 1, 10000 Zagreb</item>
      <item>GRAD RIJEKA, OIB 54382731928, Korzo 16, 51000 Rijeka</item>
      <item>ZOU ECIJA KULJIŠ BAJIĆ I MERI BLASLOV PAVASOVIĆ, OIB 14645320041, Ćiril Metodova 38, 21000 Split</item>
      <item>Trgovinski centar Zadar - FAZA 2 d.o.o., za građenje i promet nekretnina, OIB 70447395541, Murvička 1, 23000 Zadar zastupanog po punomoćniku Odvjetničko društvo VUKUŠIĆ BOKAN i partneri, društvo s ograničenom odgovornošću</item>
      <item>Hrvatska radiotelevizija, OIB 68419124305, Prisavlje 3, 10000 Zagreb zastupanog po punomoćniku MADIRAZZA &amp; PARTNERI, odvjetničko društvo d.o.o.</item>
      <item>CROATIA osiguranje d.d., OIB 26187994862, Vatroslava Jagića 33, 10000 Zagreb</item>
      <item>FABRICOR d.o.o. za poslovanje nekretninama, OIB 67341813664, Škorpikova 34/2, 10000 Zagreb zastupanog po punomoćniku Mihaela Blažević</item>
      <item>ERSTE&amp;STEIERMÄRKISCHE BANKA dioničko društvo, OIB 23057039320, Jadranski Trg 3/a, 51000 Rijeka zastupanog po punomoćniku OD MAĐARIĆ &amp; LUI</item>
      <item>MANTA d.o.o. za građenje, projektiranje i poslovanje nekretninama, OIB 44426143196, Jankomir 33, 10000 Zagreb zastupanog po punomoćniku OD Glinska &amp; Mišković d.o.o.</item>
      <item>Supernova Karlovac društvo s ograničenom odgovornošću za poslovanje nekretninama, OIB 44734581304, Avenija Većeslava Holjevca 62, 10000 Zagreb zastupanog po punomoćniku Odvjetničko društvo Balatinec i Nikolić društvo s ograničenom odgovornošću</item>
      <item>Supernova Zadar d.o.o., građenje, projektiranje, inženjering, OIB 70161208868, Avenija Većeslava Holjevca 62, 10000 Zagreb zastupanog po punomoćniku Odvjetničko društvo Balatinec i Nikolić društvo s ograničenom odgovornošću</item>
      <item>Revizorska tvrtka AUDITOR d.o.o., OIB 03457869045, Tamunić 11., 21212 Kaštel Sućurac</item>
      <item>KAUFMANN i HOFMANN društvo s ograničenom odgovornošću za poslovanje nekretninama, OIB 36528252072, Jankomir 33, 10000 Zagreb</item>
      <item>Josipa Pejić, OIB 43039671975, Žuti Breg 48b, 10000 Zagreb</item>
      <item>MERCATOR - H  društvo s ograničenom odgovornošću za trgovinu i proizvodnju, OIB 10045107278, Ljudevita Posavskog 5, 10360 Sesvete zastupanog po punomoćniku OD KOS I PARTNERI</item>
    </derivirana_varijabla>
  </DomainObject.Predmet.StrankaListFormatedWithAdressOIB>
  <DomainObject.Predmet.StrankaListNazivFormated>
    <izvorni_sadrzaj>
      <item>FINANCIJSKA AGENCIJA, RC SPLIT</item>
      <item>Grad Rijeka</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Trgovinski centar Zadar - FAZA 2 d.o.o., za građenje i promet nekretnina</item>
      <item>Hrvatska radiotelevizija</item>
      <item>CROATIA osiguranje d.d.</item>
      <item>FABRICOR d.o.o. za poslovanje nekretninama</item>
      <item>ERSTE&amp;STEIERMÄRKISCHE BANKA dioničko društvo</item>
      <item>MANTA d.o.o. za građenje, projektiranje i poslovanje nekretninama</item>
      <item>Supernova Karlovac društvo s ograničenom odgovornošću za poslovanje nekretninama</item>
      <item>Supernova Zadar d.o.o., građenje, projektiranje, inženjering</item>
      <item>Revizorska tvrtka AUDITOR d.o.o.</item>
      <item>KAUFMANN i HOFMANN društvo s ograničenom odgovornošću za poslovanje nekretninama</item>
      <item>Josipa Pejić</item>
      <item>MERCATOR - H  društvo s ograničenom odgovornošću za trgovinu i proizvodnju</item>
    </izvorni_sadrzaj>
    <derivirana_varijabla naziv="DomainObject.Predmet.StrankaListNazivFormated_1">
      <item>FINANCIJSKA AGENCIJA, RC SPLIT</item>
      <item>Grad Rijeka</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Trgovinski centar Zadar - FAZA 2 d.o.o., za građenje i promet nekretnina</item>
      <item>Hrvatska radiotelevizija</item>
      <item>CROATIA osiguranje d.d.</item>
      <item>FABRICOR d.o.o. za poslovanje nekretninama</item>
      <item>ERSTE&amp;STEIERMÄRKISCHE BANKA dioničko društvo</item>
      <item>MANTA d.o.o. za građenje, projektiranje i poslovanje nekretninama</item>
      <item>Supernova Karlovac društvo s ograničenom odgovornošću za poslovanje nekretninama</item>
      <item>Supernova Zadar d.o.o., građenje, projektiranje, inženjering</item>
      <item>Revizorska tvrtka AUDITOR d.o.o.</item>
      <item>KAUFMANN i HOFMANN društvo s ograničenom odgovornošću za poslovanje nekretninama</item>
      <item>Josipa Pejić</item>
      <item>MERCATOR - H  društvo s ograničenom odgovornošću za trgovinu i proizvodnju</item>
    </derivirana_varijabla>
  </DomainObject.Predmet.StrankaListNazivFormated>
  <DomainObject.Predmet.StrankaListNazivFormatedOIB>
    <izvorni_sadrzaj>
      <item>FINANCIJSKA AGENCIJA, RC SPLIT, OIB 85821130368</item>
      <item>Grad Rijeka, OIB 54382731928</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item>
      <item>GRAD SPLIT, OIB 78755598868</item>
      <item>Hrvatske vode, pravna osoba za upravljanje vodama, OIB 28921383001</item>
      <item>GRAD ZAGREB, OIB 61817894937</item>
      <item>GRAD RIJEKA, OIB 54382731928</item>
      <item>ZOU ECIJA KULJIŠ BAJIĆ I MERI BLASLOV PAVASOVIĆ, OIB 14645320041</item>
      <item>Trgovinski centar Zadar - FAZA 2 d.o.o., za građenje i promet nekretnina, OIB 70447395541</item>
      <item>Hrvatska radiotelevizija, OIB 68419124305</item>
      <item>CROATIA osiguranje d.d., OIB 26187994862</item>
      <item>FABRICOR d.o.o. za poslovanje nekretninama, OIB 67341813664</item>
      <item>ERSTE&amp;STEIERMÄRKISCHE BANKA dioničko društvo, OIB 23057039320</item>
      <item>MANTA d.o.o. za građenje, projektiranje i poslovanje nekretninama, OIB 44426143196</item>
      <item>Supernova Karlovac društvo s ograničenom odgovornošću za poslovanje nekretninama, OIB 44734581304</item>
      <item>Supernova Zadar d.o.o., građenje, projektiranje, inženjering, OIB 70161208868</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item>
    </izvorni_sadrzaj>
    <derivirana_varijabla naziv="DomainObject.Predmet.StrankaListNazivFormatedOIB_1">
      <item>FINANCIJSKA AGENCIJA, RC SPLIT, OIB 85821130368</item>
      <item>Grad Rijeka, OIB 54382731928</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item>
      <item>GRAD SPLIT, OIB 78755598868</item>
      <item>Hrvatske vode, pravna osoba za upravljanje vodama, OIB 28921383001</item>
      <item>GRAD ZAGREB, OIB 61817894937</item>
      <item>GRAD RIJEKA, OIB 54382731928</item>
      <item>ZOU ECIJA KULJIŠ BAJIĆ I MERI BLASLOV PAVASOVIĆ, OIB 14645320041</item>
      <item>Trgovinski centar Zadar - FAZA 2 d.o.o., za građenje i promet nekretnina, OIB 70447395541</item>
      <item>Hrvatska radiotelevizija, OIB 68419124305</item>
      <item>CROATIA osiguranje d.d., OIB 26187994862</item>
      <item>FABRICOR d.o.o. za poslovanje nekretninama, OIB 67341813664</item>
      <item>ERSTE&amp;STEIERMÄRKISCHE BANKA dioničko društvo, OIB 23057039320</item>
      <item>MANTA d.o.o. za građenje, projektiranje i poslovanje nekretninama, OIB 44426143196</item>
      <item>Supernova Karlovac društvo s ograničenom odgovornošću za poslovanje nekretninama, OIB 44734581304</item>
      <item>Supernova Zadar d.o.o., građenje, projektiranje, inženjering, OIB 70161208868</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item>
    </derivirana_varijabla>
  </DomainObject.Predmet.StrankaListNazivFormatedOIB>
  <DomainObject.Predmet.ProtuStrankaListFormated>
    <izvorni_sadrzaj>
      <item>AKU-STAS, društvo s ograničenom odgovornošću za građevinarstvo, računovodstvene usluge, unutarnju i vanjsku trgovinu u ste</item>
    </izvorni_sadrzaj>
    <derivirana_varijabla naziv="DomainObject.Predmet.ProtuStrankaListFormated_1">
      <item>AKU-STAS, društvo s ograničenom odgovornošću za građevinarstvo, računovodstvene usluge, unutarnju i vanjsku trgovinu u ste</item>
    </derivirana_varijabla>
  </DomainObject.Predmet.ProtuStrankaListFormated>
  <DomainObject.Predmet.ProtuStrankaListFormatedOIB>
    <izvorni_sadrzaj>
      <item>AKU-STAS, društvo s ograničenom odgovornošću za građevinarstvo, računovodstvene usluge, unutarnju i vanjsku trgovinu u ste, OIB 80716837908</item>
    </izvorni_sadrzaj>
    <derivirana_varijabla naziv="DomainObject.Predmet.ProtuStrankaListFormatedOIB_1">
      <item>AKU-STAS, društvo s ograničenom odgovornošću za građevinarstvo, računovodstvene usluge, unutarnju i vanjsku trgovinu u ste, OIB 80716837908</item>
    </derivirana_varijabla>
  </DomainObject.Predmet.ProtuStrankaListFormatedOIB>
  <DomainObject.Predmet.ProtuStrankaListFormatedWithAdress>
    <izvorni_sadrzaj>
      <item>AKU-STAS, društvo s ograničenom odgovornošću za građevinarstvo, računovodstvene usluge, unutarnju i vanjsku trgovinu u ste, Velebitska 87, 21000 Split</item>
    </izvorni_sadrzaj>
    <derivirana_varijabla naziv="DomainObject.Predmet.ProtuStrankaListFormatedWithAdress_1">
      <item>AKU-STAS, društvo s ograničenom odgovornošću za građevinarstvo, računovodstvene usluge, unutarnju i vanjsku trgovinu u ste, Velebitska 87, 21000 Split</item>
    </derivirana_varijabla>
  </DomainObject.Predmet.ProtuStrankaListFormatedWithAdress>
  <DomainObject.Predmet.ProtuStrankaListFormatedWithAdressOIB>
    <izvorni_sadrzaj>
      <item>AKU-STAS, društvo s ograničenom odgovornošću za građevinarstvo, računovodstvene usluge, unutarnju i vanjsku trgovinu u ste, OIB 80716837908, Velebitska 87, 21000 Split</item>
    </izvorni_sadrzaj>
    <derivirana_varijabla naziv="DomainObject.Predmet.ProtuStrankaListFormatedWithAdressOIB_1">
      <item>AKU-STAS, društvo s ograničenom odgovornošću za građevinarstvo, računovodstvene usluge, unutarnju i vanjsku trgovinu u ste, OIB 80716837908, Velebitska 87, 21000 Split</item>
    </derivirana_varijabla>
  </DomainObject.Predmet.ProtuStrankaListFormatedWithAdressOIB>
  <DomainObject.Predmet.ProtuStrankaListNazivFormated>
    <izvorni_sadrzaj>
      <item>AKU-STAS, društvo s ograničenom odgovornošću za građevinarstvo, računovodstvene usluge, unutarnju i vanjsku trgovinu u ste</item>
    </izvorni_sadrzaj>
    <derivirana_varijabla naziv="DomainObject.Predmet.ProtuStrankaListNazivFormated_1">
      <item>AKU-STAS, društvo s ograničenom odgovornošću za građevinarstvo, računovodstvene usluge, unutarnju i vanjsku trgovinu u ste</item>
    </derivirana_varijabla>
  </DomainObject.Predmet.ProtuStrankaListNazivFormated>
  <DomainObject.Predmet.ProtuStrankaListNazivFormatedOIB>
    <izvorni_sadrzaj>
      <item>AKU-STAS, društvo s ograničenom odgovornošću za građevinarstvo, računovodstvene usluge, unutarnju i vanjsku trgovinu u ste, OIB 80716837908</item>
    </izvorni_sadrzaj>
    <derivirana_varijabla naziv="DomainObject.Predmet.ProtuStrankaListNazivFormatedOIB_1">
      <item>AKU-STAS, društvo s ograničenom odgovornošću za građevinarstvo, računovodstvene usluge, unutarnju i vanjsku trgovinu u ste, OIB 80716837908</item>
    </derivirana_varijabla>
  </DomainObject.Predmet.ProtuStrankaListNazivFormatedOIB>
  <DomainObject.Predmet.OstaliListFormated>
    <izvorni_sadrzaj>
      <item>Nenad Pivac</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punomoćnik sudionika u postupku Hrvatsko društvo skladatelja</item>
      <item>Mihaela Blažević punomoćnik sudionika u postupku FABRICOR d.o.o. za poslovanje nekretninama</item>
      <item>Odvjetničko društvo VUKUŠIĆ BOKAN i partneri, društvo s ograničenom odgovornošću punomoćnik sudionika u postupku Trgovinski centar Zadar - FAZA 2 d.o.o., za građenje i promet nekretnina</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 Glinska &amp; Mišković d.o.o. punomoćnik sudionika u postupku MANTA d.o.o. za građenje, projektiranje i poslovanje nekretninama</item>
      <item>MADIRAZZA &amp; PARTNERI, odvjetničko društvo d.o.o. punomoćnik sudionika u postupku Hrvatska radiotelevizija</item>
      <item>Odvjetničko društvo Balatinec i Nikolić društvo s ograničenom odgovornošću punomoćnik sudionika u postupku Supernova Karlovac društvo s ograničenom odgovornošću za poslovanje nekretninama</item>
      <item>Odvjetničko društvo Balatinec i Nikolić društvo s ograničenom odgovornošću punomoćnik sudionika u postupku Supernova Zadar d.o.o., građenje, projektiranje, inženjering</item>
    </izvorni_sadrzaj>
    <derivirana_varijabla naziv="DomainObject.Predmet.OstaliListFormated_1">
      <item>Nenad Pivac</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punomoćnik sudionika u postupku Hrvatsko društvo skladatelja</item>
      <item>Mihaela Blažević punomoćnik sudionika u postupku FABRICOR d.o.o. za poslovanje nekretninama</item>
      <item>Odvjetničko društvo VUKUŠIĆ BOKAN i partneri, društvo s ograničenom odgovornošću punomoćnik sudionika u postupku Trgovinski centar Zadar - FAZA 2 d.o.o., za građenje i promet nekretnina</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 Glinska &amp; Mišković d.o.o. punomoćnik sudionika u postupku MANTA d.o.o. za građenje, projektiranje i poslovanje nekretninama</item>
      <item>MADIRAZZA &amp; PARTNERI, odvjetničko društvo d.o.o. punomoćnik sudionika u postupku Hrvatska radiotelevizija</item>
      <item>Odvjetničko društvo Balatinec i Nikolić društvo s ograničenom odgovornošću punomoćnik sudionika u postupku Supernova Karlovac društvo s ograničenom odgovornošću za poslovanje nekretninama</item>
      <item>Odvjetničko društvo Balatinec i Nikolić društvo s ograničenom odgovornošću punomoćnik sudionika u postupku Supernova Zadar d.o.o., građenje, projektiranje, inženjering</item>
    </derivirana_varijabla>
  </DomainObject.Predmet.OstaliListFormated>
  <DomainObject.Predmet.OstaliListFormatedOIB>
    <izvorni_sadrzaj>
      <item>Nenad Pivac, OIB 62537641783</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OIB 66210646862 punomoćnik sudionika u postupku Hrvatsko društvo skladatelja</item>
      <item>Mihaela Blažević punomoćnik sudionika u postupku FABRICOR d.o.o. za poslovanje nekretninama</item>
      <item>Odvjetničko društvo VUKUŠIĆ BOKAN i partneri, društvo s ograničenom odgovornošću, OIB 78236605503 punomoćnik sudionika u postupku Trgovinski centar Zadar - FAZA 2 d.o.o., za građenje i promet nekretnina</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 Glinska &amp; Mišković d.o.o. punomoćnik sudionika u postupku MANTA d.o.o. za građenje, projektiranje i poslovanje nekretninama</item>
      <item>MADIRAZZA &amp; PARTNERI, odvjetničko društvo d.o.o., OIB 37462847637 punomoćnik sudionika u postupku Hrvatska radiotelevizija</item>
      <item>Odvjetničko društvo Balatinec i Nikolić društvo s ograničenom odgovornošću, OIB 55497820258 punomoćnik sudionika u postupku Supernova Karlovac društvo s ograničenom odgovornošću za poslovanje nekretninama</item>
      <item>Odvjetničko društvo Balatinec i Nikolić društvo s ograničenom odgovornošću, OIB 55497820258 punomoćnik sudionika u postupku Supernova Zadar d.o.o., građenje, projektiranje, inženjering</item>
    </izvorni_sadrzaj>
    <derivirana_varijabla naziv="DomainObject.Predmet.OstaliListFormatedOIB_1">
      <item>Nenad Pivac, OIB 62537641783</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OIB 66210646862 punomoćnik sudionika u postupku Hrvatsko društvo skladatelja</item>
      <item>Mihaela Blažević punomoćnik sudionika u postupku FABRICOR d.o.o. za poslovanje nekretninama</item>
      <item>Odvjetničko društvo VUKUŠIĆ BOKAN i partneri, društvo s ograničenom odgovornošću, OIB 78236605503 punomoćnik sudionika u postupku Trgovinski centar Zadar - FAZA 2 d.o.o., za građenje i promet nekretnina</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 Glinska &amp; Mišković d.o.o. punomoćnik sudionika u postupku MANTA d.o.o. za građenje, projektiranje i poslovanje nekretninama</item>
      <item>MADIRAZZA &amp; PARTNERI, odvjetničko društvo d.o.o., OIB 37462847637 punomoćnik sudionika u postupku Hrvatska radiotelevizija</item>
      <item>Odvjetničko društvo Balatinec i Nikolić društvo s ograničenom odgovornošću, OIB 55497820258 punomoćnik sudionika u postupku Supernova Karlovac društvo s ograničenom odgovornošću za poslovanje nekretninama</item>
      <item>Odvjetničko društvo Balatinec i Nikolić društvo s ograničenom odgovornošću, OIB 55497820258 punomoćnik sudionika u postupku Supernova Zadar d.o.o., građenje, projektiranje, inženjering</item>
    </derivirana_varijabla>
  </DomainObject.Predmet.OstaliListFormatedOIB>
  <DomainObject.Predmet.OstaliListFormatedWithAdress>
    <izvorni_sadrzaj>
      <item>Nenad Pivac,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Polačišće 2, 23000 Zadar punomoćnik sudionika u postupku Trgovinski centar Zadar - FAZA 2 d.o.o., za građenje i promet nekretnina</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 Glinska &amp; Mišković d.o.o., Ulica grada Vukovara 269f, 10000 Zagreb punomoćnik sudionika u postupku MANTA d.o.o. za građenje, projektiranje i poslovanje nekretninama</item>
      <item>MADIRAZZA &amp; PARTNERI, odvjetničko društvo d.o.o., Masarykova 21, 10000 Zagreb punomoćnik sudionika u postupku Hrvatska radiotelevizija</item>
      <item>Odvjetničko društvo Balatinec i Nikolić društvo s ograničenom odgovornošću, Draškovićeva 13/V, 10000 Zagreb punomoćnik sudionika u postupku Supernova Karlovac društvo s ograničenom odgovornošću za poslovanje nekretninama</item>
      <item>Odvjetničko društvo Balatinec i Nikolić društvo s ograničenom odgovornošću, Draškovićeva 13/V, 10000 Zagreb punomoćnik sudionika u postupku Supernova Zadar d.o.o., građenje, projektiranje, inženjering</item>
    </izvorni_sadrzaj>
    <derivirana_varijabla naziv="DomainObject.Predmet.OstaliListFormatedWithAdress_1">
      <item>Nenad Pivac,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Polačišće 2, 23000 Zadar punomoćnik sudionika u postupku Trgovinski centar Zadar - FAZA 2 d.o.o., za građenje i promet nekretnina</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 Glinska &amp; Mišković d.o.o., Ulica grada Vukovara 269f, 10000 Zagreb punomoćnik sudionika u postupku MANTA d.o.o. za građenje, projektiranje i poslovanje nekretninama</item>
      <item>MADIRAZZA &amp; PARTNERI, odvjetničko društvo d.o.o., Masarykova 21, 10000 Zagreb punomoćnik sudionika u postupku Hrvatska radiotelevizija</item>
      <item>Odvjetničko društvo Balatinec i Nikolić društvo s ograničenom odgovornošću, Draškovićeva 13/V, 10000 Zagreb punomoćnik sudionika u postupku Supernova Karlovac društvo s ograničenom odgovornošću za poslovanje nekretninama</item>
      <item>Odvjetničko društvo Balatinec i Nikolić društvo s ograničenom odgovornošću, Draškovićeva 13/V, 10000 Zagreb punomoćnik sudionika u postupku Supernova Zadar d.o.o., građenje, projektiranje, inženjering</item>
    </derivirana_varijabla>
  </DomainObject.Predmet.OstaliListFormatedWithAdress>
  <DomainObject.Predmet.OstaliListFormatedWithAdressOIB>
    <izvorni_sadrzaj>
      <item>Nenad Pivac, OIB 62537641783,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OIB 66210646862,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OIB 78236605503, Polačišće 2, 23000 Zadar punomoćnik sudionika u postupku Trgovinski centar Zadar - FAZA 2 d.o.o., za građenje i promet nekretnina</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 Glinska &amp; Mišković d.o.o., Ulica grada Vukovara 269f, 10000 Zagreb punomoćnik sudionika u postupku MANTA d.o.o. za građenje, projektiranje i poslovanje nekretninama</item>
      <item>MADIRAZZA &amp; PARTNERI, odvjetničko društvo d.o.o., OIB 37462847637, Masarykova 21, 10000 Zagreb punomoćnik sudionika u postupku Hrvatska radiotelevizija</item>
      <item>Odvjetničko društvo Balatinec i Nikolić društvo s ograničenom odgovornošću, OIB 55497820258, Draškovićeva 13/V, 10000 Zagreb punomoćnik sudionika u postupku Supernova Karlovac društvo s ograničenom odgovornošću za poslovanje nekretninama</item>
      <item>Odvjetničko društvo Balatinec i Nikolić društvo s ograničenom odgovornošću, OIB 55497820258, Draškovićeva 13/V, 10000 Zagreb punomoćnik sudionika u postupku Supernova Zadar d.o.o., građenje, projektiranje, inženjering</item>
    </izvorni_sadrzaj>
    <derivirana_varijabla naziv="DomainObject.Predmet.OstaliListFormatedWithAdressOIB_1">
      <item>Nenad Pivac, OIB 62537641783,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OIB 66210646862,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OIB 78236605503, Polačišće 2, 23000 Zadar punomoćnik sudionika u postupku Trgovinski centar Zadar - FAZA 2 d.o.o., za građenje i promet nekretnina</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 Glinska &amp; Mišković d.o.o., Ulica grada Vukovara 269f, 10000 Zagreb punomoćnik sudionika u postupku MANTA d.o.o. za građenje, projektiranje i poslovanje nekretninama</item>
      <item>MADIRAZZA &amp; PARTNERI, odvjetničko društvo d.o.o., OIB 37462847637, Masarykova 21, 10000 Zagreb punomoćnik sudionika u postupku Hrvatska radiotelevizija</item>
      <item>Odvjetničko društvo Balatinec i Nikolić društvo s ograničenom odgovornošću, OIB 55497820258, Draškovićeva 13/V, 10000 Zagreb punomoćnik sudionika u postupku Supernova Karlovac društvo s ograničenom odgovornošću za poslovanje nekretninama</item>
      <item>Odvjetničko društvo Balatinec i Nikolić društvo s ograničenom odgovornošću, OIB 55497820258, Draškovićeva 13/V, 10000 Zagreb punomoćnik sudionika u postupku Supernova Zadar d.o.o., građenje, projektiranje, inženjering</item>
    </derivirana_varijabla>
  </DomainObject.Predmet.OstaliListFormatedWithAdressOIB>
  <DomainObject.Predmet.OstaliListNazivFormated>
    <izvorni_sadrzaj>
      <item>Nenad Pivac</item>
      <item>ZUO V.KNEŽEVIĆ, E.BRADAMANTE, M.HINIĆ MUSLIM, I. RADIĆ, B. PAVKOVIĆ, S. PERHAT SMILJANIĆ I N.KNEŽEVIĆ</item>
      <item>Županijsko državno odvjetništvo u Splitu</item>
      <item>OD MAĐARIĆ &amp; LUI</item>
      <item>Pavle Fellner</item>
      <item>Mihaela Blažević</item>
      <item>Odvjetničko društvo VUKUŠIĆ BOKAN i partneri, društvo s ograničenom odgovornošću</item>
      <item>ZOU V.KNEŽEVIĆ, E.BRADAMANTE, M.HINIĆ MUSLIM, I.RADIĆ, B.PAVKOVIĆ, S.PERHAT I N.KNEŽEVIĆ</item>
      <item>OD KOS I PARTNERI</item>
      <item>OD Glinska &amp; Mišković d.o.o.</item>
      <item>MADIRAZZA &amp; PARTNERI, odvjetničko društvo d.o.o.</item>
      <item>Odvjetničko društvo Balatinec i Nikolić društvo s ograničenom odgovornošću</item>
      <item>Odvjetničko društvo Balatinec i Nikolić društvo s ograničenom odgovornošću</item>
    </izvorni_sadrzaj>
    <derivirana_varijabla naziv="DomainObject.Predmet.OstaliListNazivFormated_1">
      <item>Nenad Pivac</item>
      <item>ZUO V.KNEŽEVIĆ, E.BRADAMANTE, M.HINIĆ MUSLIM, I. RADIĆ, B. PAVKOVIĆ, S. PERHAT SMILJANIĆ I N.KNEŽEVIĆ</item>
      <item>Županijsko državno odvjetništvo u Splitu</item>
      <item>OD MAĐARIĆ &amp; LUI</item>
      <item>Pavle Fellner</item>
      <item>Mihaela Blažević</item>
      <item>Odvjetničko društvo VUKUŠIĆ BOKAN i partneri, društvo s ograničenom odgovornošću</item>
      <item>ZOU V.KNEŽEVIĆ, E.BRADAMANTE, M.HINIĆ MUSLIM, I.RADIĆ, B.PAVKOVIĆ, S.PERHAT I N.KNEŽEVIĆ</item>
      <item>OD KOS I PARTNERI</item>
      <item>OD Glinska &amp; Mišković d.o.o.</item>
      <item>MADIRAZZA &amp; PARTNERI, odvjetničko društvo d.o.o.</item>
      <item>Odvjetničko društvo Balatinec i Nikolić društvo s ograničenom odgovornošću</item>
      <item>Odvjetničko društvo Balatinec i Nikolić društvo s ograničenom odgovornošću</item>
    </derivirana_varijabla>
  </DomainObject.Predmet.OstaliListNazivFormated>
  <DomainObject.Predmet.OstaliListNazivFormatedOIB>
    <izvorni_sadrzaj>
      <item>Nenad Pivac, OIB 62537641783</item>
      <item>ZUO V.KNEŽEVIĆ, E.BRADAMANTE, M.HINIĆ MUSLIM, I. RADIĆ, B. PAVKOVIĆ, S. PERHAT SMILJANIĆ I N.KNEŽEVIĆ</item>
      <item>Županijsko državno odvjetništvo u Splitu</item>
      <item>OD MAĐARIĆ &amp; LUI</item>
      <item>Pavle Fellner, OIB 66210646862</item>
      <item>Mihaela Blažević</item>
      <item>Odvjetničko društvo VUKUŠIĆ BOKAN i partneri, društvo s ograničenom odgovornošću, OIB 78236605503</item>
      <item>ZOU V.KNEŽEVIĆ, E.BRADAMANTE, M.HINIĆ MUSLIM, I.RADIĆ, B.PAVKOVIĆ, S.PERHAT I N.KNEŽEVIĆ</item>
      <item>OD KOS I PARTNERI</item>
      <item>OD Glinska &amp; Mišković d.o.o.</item>
      <item>MADIRAZZA &amp; PARTNERI, odvjetničko društvo d.o.o., OIB 37462847637</item>
      <item>Odvjetničko društvo Balatinec i Nikolić društvo s ograničenom odgovornošću, OIB 55497820258</item>
      <item>Odvjetničko društvo Balatinec i Nikolić društvo s ograničenom odgovornošću, OIB 55497820258</item>
    </izvorni_sadrzaj>
    <derivirana_varijabla naziv="DomainObject.Predmet.OstaliListNazivFormatedOIB_1">
      <item>Nenad Pivac, OIB 62537641783</item>
      <item>ZUO V.KNEŽEVIĆ, E.BRADAMANTE, M.HINIĆ MUSLIM, I. RADIĆ, B. PAVKOVIĆ, S. PERHAT SMILJANIĆ I N.KNEŽEVIĆ</item>
      <item>Županijsko državno odvjetništvo u Splitu</item>
      <item>OD MAĐARIĆ &amp; LUI</item>
      <item>Pavle Fellner, OIB 66210646862</item>
      <item>Mihaela Blažević</item>
      <item>Odvjetničko društvo VUKUŠIĆ BOKAN i partneri, društvo s ograničenom odgovornošću, OIB 78236605503</item>
      <item>ZOU V.KNEŽEVIĆ, E.BRADAMANTE, M.HINIĆ MUSLIM, I.RADIĆ, B.PAVKOVIĆ, S.PERHAT I N.KNEŽEVIĆ</item>
      <item>OD KOS I PARTNERI</item>
      <item>OD Glinska &amp; Mišković d.o.o.</item>
      <item>MADIRAZZA &amp; PARTNERI, odvjetničko društvo d.o.o., OIB 37462847637</item>
      <item>Odvjetničko društvo Balatinec i Nikolić društvo s ograničenom odgovornošću, OIB 55497820258</item>
      <item>Odvjetničko društvo Balatinec i Nikolić društvo s ograničenom odgovornošću, OIB 55497820258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AKU-STAS, društvo s ograničenom odgovornošću za građevinarstvo, računovodstvene usluge, unutarnju i vanjsku trgovinu u ste</izvorni_sadrzaj>
    <derivirana_varijabla naziv="DomainObject.Predmet.ProtustrankaIDrugi_1">AKU-STAS, društvo s ograničenom odgovornošću za građevinarstvo, računovodstvene usluge, unutarnju i vanjsku trgovinu u ste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AKU-STAS, društvo s ograničenom odgovornošću za građevinarstvo, računovodstvene usluge, unutarnju i vanjsku trgovinu u ste, OIB 80716837908, Velebitska 87, 21000 Split</izvorni_sadrzaj>
    <derivirana_varijabla naziv="DomainObject.Predmet.ProtustrankaIDrugiAdressOIB_1">AKU-STAS, društvo s ograničenom odgovornošću za građevinarstvo, računovodstvene usluge, unutarnju i vanjsku trgovinu u ste, OIB 80716837908, Velebitska 87,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AKU-STAS, društvo s ograničenom odgovornošću za građevinarstvo, računovodstvene usluge, unutarnju i vanjsku trgovinu u ste</item>
      <item>FINANCIJSKA AGENCIJA, RC SPLIT</item>
      <item>Nenad Pivac</item>
      <item>Grad Rijeka</item>
      <item>ZUO V.KNEŽEVIĆ, E.BRADAMANTE, M.HINIĆ MUSLIM, I. RADIĆ, B. PAVKOVIĆ, S. PERHAT SMILJANIĆ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Trgovinski centar Zadar - FAZA 2 d.o.o., za građenje i promet nekretnina</item>
      <item>Hrvatska radiotelevizija</item>
      <item>CROATIA osiguranje d.d.</item>
      <item>FABRICOR d.o.o. za poslovanje nekretninama</item>
      <item>ERSTE&amp;STEIERMÄRKISCHE BANKA dioničko društvo</item>
      <item>MANTA d.o.o. za građenje, projektiranje i poslovanje nekretninama</item>
      <item>Supernova Karlovac društvo s ograničenom odgovornošću za poslovanje nekretninama</item>
      <item>Supernova Zadar d.o.o., građenje, projektiranje, inženjering</item>
      <item>Revizorska tvrtka AUDITOR d.o.o.</item>
      <item>KAUFMANN i HOFMANN društvo s ograničenom odgovornošću za poslovanje nekretninama</item>
      <item>Josipa Pejić</item>
      <item>OD MAĐARIĆ &amp; LUI</item>
      <item>Pavle Fellner</item>
      <item>Mihaela Blažević</item>
      <item>Odvjetničko društvo VUKUŠIĆ BOKAN i partneri, društvo s ograničenom odgovornošću</item>
      <item>ZOU V.KNEŽEVIĆ, E.BRADAMANTE, M.HINIĆ MUSLIM, I.RADIĆ, B.PAVKOVIĆ, S.PERHAT I N.KNEŽEVIĆ</item>
      <item>MERCATOR - H  društvo s ograničenom odgovornošću za trgovinu i proizvodnju</item>
      <item>OD KOS I PARTNERI</item>
      <item>OD Glinska &amp; Mišković d.o.o.</item>
      <item>MADIRAZZA &amp; PARTNERI, odvjetničko društvo d.o.o.</item>
      <item>Odvjetničko društvo Balatinec i Nikolić društvo s ograničenom odgovornošću</item>
      <item>Odvjetničko društvo Balatinec i Nikolić društvo s ograničenom odgovornošću</item>
    </izvorni_sadrzaj>
    <derivirana_varijabla naziv="DomainObject.Predmet.SudioniciListNaziv_1">
      <item>AKU-STAS, društvo s ograničenom odgovornošću za građevinarstvo, računovodstvene usluge, unutarnju i vanjsku trgovinu u ste</item>
      <item>FINANCIJSKA AGENCIJA, RC SPLIT</item>
      <item>Nenad Pivac</item>
      <item>Grad Rijeka</item>
      <item>ZUO V.KNEŽEVIĆ, E.BRADAMANTE, M.HINIĆ MUSLIM, I. RADIĆ, B. PAVKOVIĆ, S. PERHAT SMILJANIĆ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Trgovinski centar Zadar - FAZA 2 d.o.o., za građenje i promet nekretnina</item>
      <item>Hrvatska radiotelevizija</item>
      <item>CROATIA osiguranje d.d.</item>
      <item>FABRICOR d.o.o. za poslovanje nekretninama</item>
      <item>ERSTE&amp;STEIERMÄRKISCHE BANKA dioničko društvo</item>
      <item>MANTA d.o.o. za građenje, projektiranje i poslovanje nekretninama</item>
      <item>Supernova Karlovac društvo s ograničenom odgovornošću za poslovanje nekretninama</item>
      <item>Supernova Zadar d.o.o., građenje, projektiranje, inženjering</item>
      <item>Revizorska tvrtka AUDITOR d.o.o.</item>
      <item>KAUFMANN i HOFMANN društvo s ograničenom odgovornošću za poslovanje nekretninama</item>
      <item>Josipa Pejić</item>
      <item>OD MAĐARIĆ &amp; LUI</item>
      <item>Pavle Fellner</item>
      <item>Mihaela Blažević</item>
      <item>Odvjetničko društvo VUKUŠIĆ BOKAN i partneri, društvo s ograničenom odgovornošću</item>
      <item>ZOU V.KNEŽEVIĆ, E.BRADAMANTE, M.HINIĆ MUSLIM, I.RADIĆ, B.PAVKOVIĆ, S.PERHAT I N.KNEŽEVIĆ</item>
      <item>MERCATOR - H  društvo s ograničenom odgovornošću za trgovinu i proizvodnju</item>
      <item>OD KOS I PARTNERI</item>
      <item>OD Glinska &amp; Mišković d.o.o.</item>
      <item>MADIRAZZA &amp; PARTNERI, odvjetničko društvo d.o.o.</item>
      <item>Odvjetničko društvo Balatinec i Nikolić društvo s ograničenom odgovornošću</item>
      <item>Odvjetničko društvo Balatinec i Nikolić društvo s ograničenom odgovornošću</item>
    </derivirana_varijabla>
  </DomainObject.Predmet.SudioniciListNaziv>
  <DomainObject.Predmet.SudioniciListAdressOIB>
    <izvorni_sadrzaj>
      <item>AKU-STAS, društvo s ograničenom odgovornošću za građevinarstvo, računovodstvene usluge, unutarnju i vanjsku trgovinu u ste, OIB 80716837908, Velebitska 87,21000 Split</item>
      <item>FINANCIJSKA AGENCIJA, RC SPLIT, OIB 85821130368, Mažuranićevo šetalište 24 b,21000 Split</item>
      <item>Nenad Pivac, OIB 62537641783, Velebitska 87,21000 Split</item>
      <item>Grad Rijeka, OIB 54382731928, Korzo 16,51000 Rijeka</item>
      <item>ZUO V.KNEŽEVIĆ, E.BRADAMANTE, M.HINIĆ MUSLIM, I. RADIĆ, B. PAVKOVIĆ, S. PERHAT SMILJANIĆ I N.KNEŽEVIĆ, Ribarska 4,51000 Rijeka</item>
      <item>Marijana Barišić, OIB 77551742529, Veli Vrh 8a,52100 Galižana</item>
      <item>Suzana Stanković, OIB 63505876253, Banovčeva 3,52100 Pula</item>
      <item>Gorica Žižović, OIB 85967193319, Preradovićeva Ulica 20,52100 Pula</item>
      <item>Milena Lovrić, OIB 79935515104, Ledine 24,21212 Kaštel Sućurac</item>
      <item>Sanja Slosar, OIB 84418156049, Davorina Trinajstića 5,51410 Opatija</item>
      <item>Paula Marušić, OIB 73517537176, Donji Zemunik Ulica Xx 1,23222 Zemunik Donji</item>
      <item>Martina Juričević, OIB 89966963913, Ulica Petra Zoranića 6a,23242 Posedarje</item>
      <item>Gabrijela Marić, OIB 59377613185, Baruna Vjenceslava Lilienberga 4,23000 Zadar</item>
      <item>Maja Didulica, OIB 00621075022, Ulica Dr. Franje Tuđmana 31,23241 Poličnik</item>
      <item>Marija Matić, OIB 24766675563, Hrvatskih Vitezova 30,21000 Kamen</item>
      <item>Marina Ptičar Papeš, OIB 55793789098, Ferenščica I. 25,10000 Zagreb</item>
      <item>Sandra Stapić, OIB 17249099318, Josipa Hatzea 30,23000 Zadar</item>
      <item>Nenad Pivac, OIB 62537641783, Velebitska 87,21000 Split</item>
      <item>Otjana Supičić, OIB 07950102446, Ivićeva Ulica 14,21210 Vranjic</item>
      <item>Mia Goliaš, OIB 43707854917, Marina Getaldića 19,21000 Split</item>
      <item>Tanja Matulić, OIB 38405457334, Put Radoševca 25,21000 Split</item>
      <item>Maja Pavić, OIB 40050624867, Andrije Kačića Miošića 11,20350 Metković</item>
      <item>Tonća Jakić, OIB 31189045325, Andrije Kačića Miošića 9,20350 Metković</item>
      <item>Merica Ružić, OIB 74642941270, Velebitska 65,21000 Split</item>
      <item>Dajana Brkić, OIB 79068481996, Josipe Glembaj 15,31207 Tenja</item>
      <item>Snježana Grubišić, OIB 02006838592, Put Mira 20,21210 Solin</item>
      <item>Suzana Stipić, OIB 04825225962, Ulica Lazi 4,10370 Dragošička</item>
      <item>Ana Benat, OIB 95560062464, Podlukovnik 10,22000 Bilice</item>
      <item>Nataša Gović, OIB 22979573277, Put Bioca 2a,22000 Šibenik</item>
      <item>Nina Lemac, OIB 14805406013, Stjepana Radića 105,22000 Šibenik</item>
      <item>Ana Doljanin, OIB 03583461222, Gašpini 20,21210 Solin</item>
      <item>Marijana Mišanović, OIB 70185483455, Lovački Put 5,20350 Metković</item>
      <item>Ivona Kurtović, OIB 33544539838, Grada Gospića 5,21000 Split</item>
      <item>Zorana Vuković, OIB 77278123425, Pujanke 79,21000 Split</item>
      <item>Danijela Đikić, OIB 01960286726, Put Točila 6,21000 Split</item>
      <item>Kristina Perković, OIB 53350489523, Stjepana Draganića 9,10000 Zagreb</item>
      <item>Anita Botica Tafra, OIB 60592264658, Kukuljevićeva 1,21000 Split</item>
      <item>Tajana Habjančić, OIB 28462555325, Ulica Čempresa 7,10000 Zagreb</item>
      <item>Sanja Pejkanović, OIB 04662331286, Pulac 47,51000 Rijeka</item>
      <item>Amalija Grljušić, OIB 44883238036, Listopadska 1,10000 Zagreb</item>
      <item>Miranda Krnjača, OIB 07217965286, Ulica Don Frane Bulića 117,21210 Solin</item>
      <item>Ivana Adamček, OIB 52477039047, Martina Divalta 72,31000 Osijek</item>
      <item>Tanja Perišić, OIB 87161752705, Vukovarska 21,21000 Split</item>
      <item>Irena Plazibat, OIB 13174903392, M.marulića 48,21204 Dugopolje</item>
      <item>Aleksandra Markušić, OIB 29606106466, Vladka Mačeka 38,10450 Jastrebarsko</item>
      <item>Mira Čutura, OIB 53976695131, Nova Ves 44,10000 Zagreb</item>
      <item>Željka Bubić, OIB 59083759001, Ulica Marka Marulića 8,23000 Murvica</item>
      <item>Kristina Jaranović, OIB 58605639937, Negrijeva Ulica 9,52100 Pula</item>
      <item>Barbara Lukavečki, OIB 48591083566, Trpanjska 6,31000 Osijek</item>
      <item>Grad Osijek, OIB 30050049642, F. Kuhača 9,31000 Osijek</item>
      <item>PLODINE dioničko društvo za trgovinu i usluge, OIB 92510683607, Ružićeva 29,51000 Rijeka</item>
      <item>Ministarstvo financija RH, OIB 18683136487, Katančićeva 5,10000 Zagreb</item>
      <item>Županijsko državno odvjetništvo u Splitu, Gundulićeva 29a,21000 Split</item>
      <item>Hrvatski Telekom d.d., OIB 81793146560, Roberta Frangeša Mihanovića 9,10000 Zagreb</item>
      <item>Hrvatske vode, pravna osoba za upravljanje vodama, OIB 28921383001, Grada Vukovara 220,10000 Zagreb</item>
      <item>UNIQA osiguranje d.d., OIB 75665455333, Planinska 13 A,10000 Zagreb</item>
      <item>GRADSKA ČISTOĆA društvo s ograničenom odgovornošću za održavanje čistoće i odlaganje komunalnog otpada, OIB 54873130289, Stjepana Radića 100,22000 Šibenik</item>
      <item>ČISTOĆA društvo s ograničenom odgovornošću za obavljanje komunalnih djelatnosti održavanja čistoće i odlaganja komunaln, OIB 38812451417, Put Plokita 81,21000 Split</item>
      <item>INTEREUROPA, logističke usluge, društvo s ograničenom odgovornošću, OIB 85514716931, Josipa Lončara 3,10000 Zagreb</item>
      <item>GRAD PULA, OIB 79517841355, Forum 1,52100 Pula</item>
      <item>SOCIETE GENERALE-SPLITSKA BANKA dioničko društvo, OIB 69326397242, Ruđera Boškovića 16,21000 Split</item>
      <item>Hrvatsko društvo skladatelja, OIB 56668956985, Berislavićeva 9,10000 Zagreb</item>
      <item>GRAD SPLIT, OIB 78755598868, Branimirova obala 17,21000 Split</item>
      <item>Hrvatske vode, pravna osoba za upravljanje vodama, OIB 28921383001, Grada Vukovara 220,10000 Zagreb</item>
      <item>GRAD ZAGREB, OIB 61817894937, Trg S. Radića 1,10000 Zagreb</item>
      <item>GRAD RIJEKA, OIB 54382731928, Korzo 16,51000 Rijeka</item>
      <item>ZOU ECIJA KULJIŠ BAJIĆ I MERI BLASLOV PAVASOVIĆ, OIB 14645320041, Ćiril Metodova 38,21000 Split</item>
      <item>Trgovinski centar Zadar - FAZA 2 d.o.o., za građenje i promet nekretnina, OIB 70447395541, Murvička 1,23000 Zadar</item>
      <item>Hrvatska radiotelevizija, OIB 68419124305, Prisavlje 3,10000 Zagreb</item>
      <item>CROATIA osiguranje d.d., OIB 26187994862, Vatroslava Jagića 33,10000 Zagreb</item>
      <item>FABRICOR d.o.o. za poslovanje nekretninama, OIB 67341813664, Škorpikova 34/2,10000 Zagreb</item>
      <item>ERSTE&amp;STEIERMÄRKISCHE BANKA dioničko društvo, OIB 23057039320, Jadranski Trg 3/a,51000 Rijeka</item>
      <item>MANTA d.o.o. za građenje, projektiranje i poslovanje nekretninama, OIB 44426143196, Jankomir 33,10000 Zagreb</item>
      <item>Supernova Karlovac društvo s ograničenom odgovornošću za poslovanje nekretninama, OIB 44734581304, Avenija Većeslava Holjevca 62,10000 Zagreb</item>
      <item>Supernova Zadar d.o.o., građenje, projektiranje, inženjering, OIB 70161208868, Avenija Većeslava Holjevca 62,10000 Zagreb</item>
      <item>Revizorska tvrtka AUDITOR d.o.o., OIB 03457869045, Tamunić 11.,21212 Kaštel Sućurac</item>
      <item>KAUFMANN i HOFMANN društvo s ograničenom odgovornošću za poslovanje nekretninama, OIB 36528252072, Jankomir 33,10000 Zagreb</item>
      <item>Josipa Pejić, OIB 43039671975, Žuti Breg 48b,10000 Zagreb</item>
      <item>OD MAĐARIĆ &amp; LUI, Ivana Cankara 7,42000 Varaždin</item>
      <item>Pavle Fellner, OIB 66210646862, Jurišićeva 1A,10000 Zagreb</item>
      <item>Mihaela Blažević, Prilaz Gjure Deželića 51,10000 Zagreb</item>
      <item>Odvjetničko društvo VUKUŠIĆ BOKAN i partneri, društvo s ograničenom odgovornošću, OIB 78236605503, Polačišće 2,23000 Zadar</item>
      <item>ZOU V.KNEŽEVIĆ, E.BRADAMANTE, M.HINIĆ MUSLIM, I.RADIĆ, B.PAVKOVIĆ, S.PERHAT I N.KNEŽEVIĆ, Ribarska 4,51000 Rijeka</item>
      <item>MERCATOR - H  društvo s ograničenom odgovornošću za trgovinu i proizvodnju, OIB 10045107278, Ljudevita Posavskog 5,10360 Sesvete</item>
      <item>OD KOS I PARTNERI, Nodilova 1,10000 Zagreb</item>
      <item>OD Glinska &amp; Mišković d.o.o., Ulica grada Vukovara 269f,10000 Zagreb</item>
      <item>MADIRAZZA &amp; PARTNERI, odvjetničko društvo d.o.o., OIB 37462847637, Masarykova 21,10000 Zagreb</item>
      <item>Odvjetničko društvo Balatinec i Nikolić društvo s ograničenom odgovornošću, OIB 55497820258, Draškovićeva 13/V,10000 Zagreb</item>
      <item>Odvjetničko društvo Balatinec i Nikolić društvo s ograničenom odgovornošću, OIB 55497820258, Draškovićeva 13/V,10000 Zagreb</item>
    </izvorni_sadrzaj>
    <derivirana_varijabla naziv="DomainObject.Predmet.SudioniciListAdressOIB_1">
      <item>AKU-STAS, društvo s ograničenom odgovornošću za građevinarstvo, računovodstvene usluge, unutarnju i vanjsku trgovinu u ste, OIB 80716837908, Velebitska 87,21000 Split</item>
      <item>FINANCIJSKA AGENCIJA, RC SPLIT, OIB 85821130368, Mažuranićevo šetalište 24 b,21000 Split</item>
      <item>Nenad Pivac, OIB 62537641783, Velebitska 87,21000 Split</item>
      <item>Grad Rijeka, OIB 54382731928, Korzo 16,51000 Rijeka</item>
      <item>ZUO V.KNEŽEVIĆ, E.BRADAMANTE, M.HINIĆ MUSLIM, I. RADIĆ, B. PAVKOVIĆ, S. PERHAT SMILJANIĆ I N.KNEŽEVIĆ, Ribarska 4,51000 Rijeka</item>
      <item>Marijana Barišić, OIB 77551742529, Veli Vrh 8a,52100 Galižana</item>
      <item>Suzana Stanković, OIB 63505876253, Banovčeva 3,52100 Pula</item>
      <item>Gorica Žižović, OIB 85967193319, Preradovićeva Ulica 20,52100 Pula</item>
      <item>Milena Lovrić, OIB 79935515104, Ledine 24,21212 Kaštel Sućurac</item>
      <item>Sanja Slosar, OIB 84418156049, Davorina Trinajstića 5,51410 Opatija</item>
      <item>Paula Marušić, OIB 73517537176, Donji Zemunik Ulica Xx 1,23222 Zemunik Donji</item>
      <item>Martina Juričević, OIB 89966963913, Ulica Petra Zoranića 6a,23242 Posedarje</item>
      <item>Gabrijela Marić, OIB 59377613185, Baruna Vjenceslava Lilienberga 4,23000 Zadar</item>
      <item>Maja Didulica, OIB 00621075022, Ulica Dr. Franje Tuđmana 31,23241 Poličnik</item>
      <item>Marija Matić, OIB 24766675563, Hrvatskih Vitezova 30,21000 Kamen</item>
      <item>Marina Ptičar Papeš, OIB 55793789098, Ferenščica I. 25,10000 Zagreb</item>
      <item>Sandra Stapić, OIB 17249099318, Josipa Hatzea 30,23000 Zadar</item>
      <item>Nenad Pivac, OIB 62537641783, Velebitska 87,21000 Split</item>
      <item>Otjana Supičić, OIB 07950102446, Ivićeva Ulica 14,21210 Vranjic</item>
      <item>Mia Goliaš, OIB 43707854917, Marina Getaldića 19,21000 Split</item>
      <item>Tanja Matulić, OIB 38405457334, Put Radoševca 25,21000 Split</item>
      <item>Maja Pavić, OIB 40050624867, Andrije Kačića Miošića 11,20350 Metković</item>
      <item>Tonća Jakić, OIB 31189045325, Andrije Kačića Miošića 9,20350 Metković</item>
      <item>Merica Ružić, OIB 74642941270, Velebitska 65,21000 Split</item>
      <item>Dajana Brkić, OIB 79068481996, Josipe Glembaj 15,31207 Tenja</item>
      <item>Snježana Grubišić, OIB 02006838592, Put Mira 20,21210 Solin</item>
      <item>Suzana Stipić, OIB 04825225962, Ulica Lazi 4,10370 Dragošička</item>
      <item>Ana Benat, OIB 95560062464, Podlukovnik 10,22000 Bilice</item>
      <item>Nataša Gović, OIB 22979573277, Put Bioca 2a,22000 Šibenik</item>
      <item>Nina Lemac, OIB 14805406013, Stjepana Radića 105,22000 Šibenik</item>
      <item>Ana Doljanin, OIB 03583461222, Gašpini 20,21210 Solin</item>
      <item>Marijana Mišanović, OIB 70185483455, Lovački Put 5,20350 Metković</item>
      <item>Ivona Kurtović, OIB 33544539838, Grada Gospića 5,21000 Split</item>
      <item>Zorana Vuković, OIB 77278123425, Pujanke 79,21000 Split</item>
      <item>Danijela Đikić, OIB 01960286726, Put Točila 6,21000 Split</item>
      <item>Kristina Perković, OIB 53350489523, Stjepana Draganića 9,10000 Zagreb</item>
      <item>Anita Botica Tafra, OIB 60592264658, Kukuljevićeva 1,21000 Split</item>
      <item>Tajana Habjančić, OIB 28462555325, Ulica Čempresa 7,10000 Zagreb</item>
      <item>Sanja Pejkanović, OIB 04662331286, Pulac 47,51000 Rijeka</item>
      <item>Amalija Grljušić, OIB 44883238036, Listopadska 1,10000 Zagreb</item>
      <item>Miranda Krnjača, OIB 07217965286, Ulica Don Frane Bulića 117,21210 Solin</item>
      <item>Ivana Adamček, OIB 52477039047, Martina Divalta 72,31000 Osijek</item>
      <item>Tanja Perišić, OIB 87161752705, Vukovarska 21,21000 Split</item>
      <item>Irena Plazibat, OIB 13174903392, M.marulića 48,21204 Dugopolje</item>
      <item>Aleksandra Markušić, OIB 29606106466, Vladka Mačeka 38,10450 Jastrebarsko</item>
      <item>Mira Čutura, OIB 53976695131, Nova Ves 44,10000 Zagreb</item>
      <item>Željka Bubić, OIB 59083759001, Ulica Marka Marulića 8,23000 Murvica</item>
      <item>Kristina Jaranović, OIB 58605639937, Negrijeva Ulica 9,52100 Pula</item>
      <item>Barbara Lukavečki, OIB 48591083566, Trpanjska 6,31000 Osijek</item>
      <item>Grad Osijek, OIB 30050049642, F. Kuhača 9,31000 Osijek</item>
      <item>PLODINE dioničko društvo za trgovinu i usluge, OIB 92510683607, Ružićeva 29,51000 Rijeka</item>
      <item>Ministarstvo financija RH, OIB 18683136487, Katančićeva 5,10000 Zagreb</item>
      <item>Županijsko državno odvjetništvo u Splitu, Gundulićeva 29a,21000 Split</item>
      <item>Hrvatski Telekom d.d., OIB 81793146560, Roberta Frangeša Mihanovića 9,10000 Zagreb</item>
      <item>Hrvatske vode, pravna osoba za upravljanje vodama, OIB 28921383001, Grada Vukovara 220,10000 Zagreb</item>
      <item>UNIQA osiguranje d.d., OIB 75665455333, Planinska 13 A,10000 Zagreb</item>
      <item>GRADSKA ČISTOĆA društvo s ograničenom odgovornošću za održavanje čistoće i odlaganje komunalnog otpada, OIB 54873130289, Stjepana Radića 100,22000 Šibenik</item>
      <item>ČISTOĆA društvo s ograničenom odgovornošću za obavljanje komunalnih djelatnosti održavanja čistoće i odlaganja komunaln, OIB 38812451417, Put Plokita 81,21000 Split</item>
      <item>INTEREUROPA, logističke usluge, društvo s ograničenom odgovornošću, OIB 85514716931, Josipa Lončara 3,10000 Zagreb</item>
      <item>GRAD PULA, OIB 79517841355, Forum 1,52100 Pula</item>
      <item>SOCIETE GENERALE-SPLITSKA BANKA dioničko društvo, OIB 69326397242, Ruđera Boškovića 16,21000 Split</item>
      <item>Hrvatsko društvo skladatelja, OIB 56668956985, Berislavićeva 9,10000 Zagreb</item>
      <item>GRAD SPLIT, OIB 78755598868, Branimirova obala 17,21000 Split</item>
      <item>Hrvatske vode, pravna osoba za upravljanje vodama, OIB 28921383001, Grada Vukovara 220,10000 Zagreb</item>
      <item>GRAD ZAGREB, OIB 61817894937, Trg S. Radića 1,10000 Zagreb</item>
      <item>GRAD RIJEKA, OIB 54382731928, Korzo 16,51000 Rijeka</item>
      <item>ZOU ECIJA KULJIŠ BAJIĆ I MERI BLASLOV PAVASOVIĆ, OIB 14645320041, Ćiril Metodova 38,21000 Split</item>
      <item>Trgovinski centar Zadar - FAZA 2 d.o.o., za građenje i promet nekretnina, OIB 70447395541, Murvička 1,23000 Zadar</item>
      <item>Hrvatska radiotelevizija, OIB 68419124305, Prisavlje 3,10000 Zagreb</item>
      <item>CROATIA osiguranje d.d., OIB 26187994862, Vatroslava Jagića 33,10000 Zagreb</item>
      <item>FABRICOR d.o.o. za poslovanje nekretninama, OIB 67341813664, Škorpikova 34/2,10000 Zagreb</item>
      <item>ERSTE&amp;STEIERMÄRKISCHE BANKA dioničko društvo, OIB 23057039320, Jadranski Trg 3/a,51000 Rijeka</item>
      <item>MANTA d.o.o. za građenje, projektiranje i poslovanje nekretninama, OIB 44426143196, Jankomir 33,10000 Zagreb</item>
      <item>Supernova Karlovac društvo s ograničenom odgovornošću za poslovanje nekretninama, OIB 44734581304, Avenija Većeslava Holjevca 62,10000 Zagreb</item>
      <item>Supernova Zadar d.o.o., građenje, projektiranje, inženjering, OIB 70161208868, Avenija Većeslava Holjevca 62,10000 Zagreb</item>
      <item>Revizorska tvrtka AUDITOR d.o.o., OIB 03457869045, Tamunić 11.,21212 Kaštel Sućurac</item>
      <item>KAUFMANN i HOFMANN društvo s ograničenom odgovornošću za poslovanje nekretninama, OIB 36528252072, Jankomir 33,10000 Zagreb</item>
      <item>Josipa Pejić, OIB 43039671975, Žuti Breg 48b,10000 Zagreb</item>
      <item>OD MAĐARIĆ &amp; LUI, Ivana Cankara 7,42000 Varaždin</item>
      <item>Pavle Fellner, OIB 66210646862, Jurišićeva 1A,10000 Zagreb</item>
      <item>Mihaela Blažević, Prilaz Gjure Deželića 51,10000 Zagreb</item>
      <item>Odvjetničko društvo VUKUŠIĆ BOKAN i partneri, društvo s ograničenom odgovornošću, OIB 78236605503, Polačišće 2,23000 Zadar</item>
      <item>ZOU V.KNEŽEVIĆ, E.BRADAMANTE, M.HINIĆ MUSLIM, I.RADIĆ, B.PAVKOVIĆ, S.PERHAT I N.KNEŽEVIĆ, Ribarska 4,51000 Rijeka</item>
      <item>MERCATOR - H  društvo s ograničenom odgovornošću za trgovinu i proizvodnju, OIB 10045107278, Ljudevita Posavskog 5,10360 Sesvete</item>
      <item>OD KOS I PARTNERI, Nodilova 1,10000 Zagreb</item>
      <item>OD Glinska &amp; Mišković d.o.o., Ulica grada Vukovara 269f,10000 Zagreb</item>
      <item>MADIRAZZA &amp; PARTNERI, odvjetničko društvo d.o.o., OIB 37462847637, Masarykova 21,10000 Zagreb</item>
      <item>Odvjetničko društvo Balatinec i Nikolić društvo s ograničenom odgovornošću, OIB 55497820258, Draškovićeva 13/V,10000 Zagreb</item>
      <item>Odvjetničko društvo Balatinec i Nikolić društvo s ograničenom odgovornošću, OIB 55497820258, Draškovićeva 13/V,10000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80716837908</item>
      <item>, OIB 85821130368</item>
      <item>, OIB 62537641783</item>
      <item>, OIB 54382731928</item>
      <item>, OIB null</item>
      <item>, OIB 77551742529</item>
      <item>, OIB 63505876253</item>
      <item>, OIB 85967193319</item>
      <item>, OIB 79935515104</item>
      <item>, OIB 84418156049</item>
      <item>, OIB 73517537176</item>
      <item>, OIB 89966963913</item>
      <item>, OIB 59377613185</item>
      <item>, OIB 00621075022</item>
      <item>, OIB 24766675563</item>
      <item>, OIB 55793789098</item>
      <item>, OIB 17249099318</item>
      <item>, OIB 62537641783</item>
      <item>, OIB 07950102446</item>
      <item>, OIB 43707854917</item>
      <item>, OIB 38405457334</item>
      <item>, OIB 40050624867</item>
      <item>, OIB 31189045325</item>
      <item>, OIB 74642941270</item>
      <item>, OIB 79068481996</item>
      <item>, OIB 02006838592</item>
      <item>, OIB 04825225962</item>
      <item>, OIB 95560062464</item>
      <item>, OIB 22979573277</item>
      <item>, OIB 14805406013</item>
      <item>, OIB 03583461222</item>
      <item>, OIB 70185483455</item>
      <item>, OIB 33544539838</item>
      <item>, OIB 77278123425</item>
      <item>, OIB 01960286726</item>
      <item>, OIB 53350489523</item>
      <item>, OIB 60592264658</item>
      <item>, OIB 28462555325</item>
      <item>, OIB 04662331286</item>
      <item>, OIB 44883238036</item>
      <item>, OIB 07217965286</item>
      <item>, OIB 52477039047</item>
      <item>, OIB 87161752705</item>
      <item>, OIB 13174903392</item>
      <item>, OIB 29606106466</item>
      <item>, OIB 53976695131</item>
      <item>, OIB 59083759001</item>
      <item>, OIB 58605639937</item>
      <item>, OIB 48591083566</item>
      <item>, OIB 30050049642</item>
      <item>, OIB 92510683607</item>
      <item>, OIB 18683136487</item>
      <item>, OIB null</item>
      <item>, OIB 81793146560</item>
      <item>, OIB 28921383001</item>
      <item>, OIB 75665455333</item>
      <item>, OIB 54873130289</item>
      <item>, OIB 38812451417</item>
      <item>, OIB 85514716931</item>
      <item>, OIB 79517841355</item>
      <item>, OIB 69326397242</item>
      <item>, OIB 56668956985</item>
      <item>, OIB 78755598868</item>
      <item>, OIB 28921383001</item>
      <item>, OIB 61817894937</item>
      <item>, OIB 54382731928</item>
      <item>, OIB 14645320041</item>
      <item>, OIB 70447395541</item>
      <item>, OIB 68419124305</item>
      <item>, OIB 26187994862</item>
      <item>, OIB 67341813664</item>
      <item>, OIB 23057039320</item>
      <item>, OIB 44426143196</item>
      <item>, OIB 44734581304</item>
      <item>, OIB 70161208868</item>
      <item>, OIB 03457869045</item>
      <item>, OIB 36528252072</item>
      <item>, OIB 43039671975</item>
      <item>, OIB null</item>
      <item>, OIB 66210646862</item>
      <item>, OIB null</item>
      <item>, OIB 78236605503</item>
      <item>, OIB null</item>
      <item>, OIB 10045107278</item>
      <item>, OIB null</item>
      <item>, OIB null</item>
      <item>, OIB 37462847637</item>
      <item>, OIB 55497820258</item>
      <item>, OIB 55497820258</item>
    </izvorni_sadrzaj>
    <derivirana_varijabla naziv="DomainObject.Predmet.SudioniciListNazivOIB_1">
      <item>, OIB 80716837908</item>
      <item>, OIB 85821130368</item>
      <item>, OIB 62537641783</item>
      <item>, OIB 54382731928</item>
      <item>, OIB null</item>
      <item>, OIB 77551742529</item>
      <item>, OIB 63505876253</item>
      <item>, OIB 85967193319</item>
      <item>, OIB 79935515104</item>
      <item>, OIB 84418156049</item>
      <item>, OIB 73517537176</item>
      <item>, OIB 89966963913</item>
      <item>, OIB 59377613185</item>
      <item>, OIB 00621075022</item>
      <item>, OIB 24766675563</item>
      <item>, OIB 55793789098</item>
      <item>, OIB 17249099318</item>
      <item>, OIB 62537641783</item>
      <item>, OIB 07950102446</item>
      <item>, OIB 43707854917</item>
      <item>, OIB 38405457334</item>
      <item>, OIB 40050624867</item>
      <item>, OIB 31189045325</item>
      <item>, OIB 74642941270</item>
      <item>, OIB 79068481996</item>
      <item>, OIB 02006838592</item>
      <item>, OIB 04825225962</item>
      <item>, OIB 95560062464</item>
      <item>, OIB 22979573277</item>
      <item>, OIB 14805406013</item>
      <item>, OIB 03583461222</item>
      <item>, OIB 70185483455</item>
      <item>, OIB 33544539838</item>
      <item>, OIB 77278123425</item>
      <item>, OIB 01960286726</item>
      <item>, OIB 53350489523</item>
      <item>, OIB 60592264658</item>
      <item>, OIB 28462555325</item>
      <item>, OIB 04662331286</item>
      <item>, OIB 44883238036</item>
      <item>, OIB 07217965286</item>
      <item>, OIB 52477039047</item>
      <item>, OIB 87161752705</item>
      <item>, OIB 13174903392</item>
      <item>, OIB 29606106466</item>
      <item>, OIB 53976695131</item>
      <item>, OIB 59083759001</item>
      <item>, OIB 58605639937</item>
      <item>, OIB 48591083566</item>
      <item>, OIB 30050049642</item>
      <item>, OIB 92510683607</item>
      <item>, OIB 18683136487</item>
      <item>, OIB null</item>
      <item>, OIB 81793146560</item>
      <item>, OIB 28921383001</item>
      <item>, OIB 75665455333</item>
      <item>, OIB 54873130289</item>
      <item>, OIB 38812451417</item>
      <item>, OIB 85514716931</item>
      <item>, OIB 79517841355</item>
      <item>, OIB 69326397242</item>
      <item>, OIB 56668956985</item>
      <item>, OIB 78755598868</item>
      <item>, OIB 28921383001</item>
      <item>, OIB 61817894937</item>
      <item>, OIB 54382731928</item>
      <item>, OIB 14645320041</item>
      <item>, OIB 70447395541</item>
      <item>, OIB 68419124305</item>
      <item>, OIB 26187994862</item>
      <item>, OIB 67341813664</item>
      <item>, OIB 23057039320</item>
      <item>, OIB 44426143196</item>
      <item>, OIB 44734581304</item>
      <item>, OIB 70161208868</item>
      <item>, OIB 03457869045</item>
      <item>, OIB 36528252072</item>
      <item>, OIB 43039671975</item>
      <item>, OIB null</item>
      <item>, OIB 66210646862</item>
      <item>, OIB null</item>
      <item>, OIB 78236605503</item>
      <item>, OIB null</item>
      <item>, OIB 10045107278</item>
      <item>, OIB null</item>
      <item>, OIB null</item>
      <item>, OIB 37462847637</item>
      <item>, OIB 55497820258</item>
      <item>, OIB 55497820258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289</properties:Words>
  <properties:Characters>1510</properties:Characters>
  <properties:Lines>42</properties:Lines>
  <properties:Paragraphs>26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2018-02-02T07:45:00Z</cp:lastPrinted>
  <dcterms:modified xmlns:xsi="http://www.w3.org/2001/XMLSchema-instance" xsi:type="dcterms:W3CDTF">2018-02-02T08:20:00Z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