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36B83" w:rsidR="00372D7E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72D7E" w:rsidP="00C36B83" w:rsidR="00372D7E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2D7E" w:rsidP="00C36B83" w:rsidR="00372D7E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72D7E" w:rsidP="00C36B83" w:rsidR="00372D7E" w:rsidRPr="00A67ED0">
            <w:pPr>
              <w:jc w:val="center"/>
            </w:pPr>
            <w:r w:rsidRPr="00A67ED0">
              <w:t>Trgovački sud u Splitu</w:t>
            </w:r>
          </w:p>
          <w:p w:rsidRDefault="00372D7E" w:rsidP="00C36B83" w:rsidR="00372D7E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3854c8" w14:paraId="c3854c8" w:rsidRDefault="00372D7E" w:rsidP="00372D7E" w:rsidR="00372D7E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8514E6">
        <w:rPr>
          <w:sz w:val="24"/>
          <w:szCs w:val="24"/>
        </w:rPr>
        <w:t>30/2018-10</w:t>
      </w:r>
    </w:p>
    <w:p w:rsidRDefault="00E0048C" w:rsidP="00E0048C" w:rsidR="00E0048C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0048C" w:rsidP="00E0048C" w:rsidR="00E0048C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421030" w:rsidP="00E0048C" w:rsidR="00E0048C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Pr="003F13DF">
        <w:t>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="008514E6" w:rsidRPr="00B318B5">
        <w:t>ARCOBALENO TOURS, d.o.o., Povlja (Općina Selca), OIB: 33304115086</w:t>
      </w:r>
      <w:r w:rsidR="00E0048C">
        <w:t xml:space="preserve">, </w:t>
      </w:r>
      <w:r w:rsidR="00FD2C92">
        <w:rPr>
          <w:rFonts w:eastAsiaTheme="minorHAnsi"/>
          <w:lang w:eastAsia="en-US"/>
        </w:rPr>
        <w:t>21. siječnja 2019</w:t>
      </w:r>
      <w:r w:rsidR="00B54FA2">
        <w:rPr>
          <w:rFonts w:eastAsiaTheme="minorHAnsi"/>
          <w:lang w:eastAsia="en-US"/>
        </w:rPr>
        <w:t>.</w:t>
      </w:r>
    </w:p>
    <w:p w:rsidRDefault="00E0048C" w:rsidP="00E0048C" w:rsidR="00E0048C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zaključio je</w:t>
      </w:r>
    </w:p>
    <w:p w:rsidRDefault="00E0048C" w:rsidP="00E0048C" w:rsidR="00E0048C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I. Poziva se vjerovnik </w:t>
      </w:r>
      <w:r w:rsidR="00FD2C92">
        <w:rPr>
          <w:rFonts w:cstheme="minorBidi" w:eastAsiaTheme="minorHAnsi"/>
          <w:szCs w:val="22"/>
          <w:lang w:eastAsia="en-US"/>
        </w:rPr>
        <w:t>Hrvatska banka za obnovu i razvitak, Strossmayerov trg 9, Zagreb, OIB. 26702280390</w:t>
      </w:r>
      <w:r>
        <w:rPr>
          <w:rFonts w:cstheme="minorBidi" w:eastAsiaTheme="minorHAnsi"/>
          <w:szCs w:val="22"/>
          <w:lang w:eastAsia="en-US"/>
        </w:rPr>
        <w:t>, u roku 8 dana od primitka ovog zaključka, uplatiti:</w:t>
      </w:r>
    </w:p>
    <w:p w:rsidRDefault="00E0048C" w:rsidP="00E0048C" w:rsidR="00E0048C">
      <w:pPr>
        <w:spacing w:before="80"/>
        <w:ind w:firstLine="709"/>
        <w:jc w:val="both"/>
      </w:pPr>
      <w:r>
        <w:t xml:space="preserve">- iznos od 1.000,00 kn (tisuću kuna) u Fond za namirenje troškova stečajnog postupka u korist računa ovog suda broj: HR 1623900011300000664, model HR 02, uz naznaku svrhe uplate (predujam u Fond za namirenje troškova stečajnog postupka za predmet </w:t>
      </w:r>
      <w:r w:rsidR="00421030">
        <w:t>4</w:t>
      </w:r>
      <w:r w:rsidR="00FD2C92">
        <w:t>.</w:t>
      </w:r>
      <w:r>
        <w:t>St-</w:t>
      </w:r>
      <w:r w:rsidR="00FD2C92">
        <w:t>30</w:t>
      </w:r>
      <w:r>
        <w:t>/</w:t>
      </w:r>
      <w:r w:rsidR="00FD2C92">
        <w:t>2018</w:t>
      </w:r>
      <w:r>
        <w:t>) i poziv na broj odobrenja (</w:t>
      </w:r>
      <w:r w:rsidR="00FD2C92">
        <w:t>30</w:t>
      </w:r>
      <w:r>
        <w:t>-</w:t>
      </w:r>
      <w:r w:rsidR="00FD2C92">
        <w:t>2018</w:t>
      </w:r>
      <w:r>
        <w:t xml:space="preserve">) </w:t>
      </w:r>
    </w:p>
    <w:p w:rsidRDefault="00E0048C" w:rsidP="00E0048C" w:rsidR="00E0048C">
      <w:pPr>
        <w:spacing w:before="80"/>
        <w:ind w:firstLine="709"/>
        <w:jc w:val="both"/>
      </w:pPr>
      <w:r>
        <w:t>- iznos od 6.000,00 kn (šesttisuća kuna) na ime dodatnog predujma za namirenje troškova stečajnog postupka u korist računa ovog suda broj: HR 1623900011300000664, model HR 02, uz naznaku svrhe uplate (dodatni predujam za namirenje troškova stečajnog postupka) i poziv na broj odobrenja (</w:t>
      </w:r>
      <w:r w:rsidR="00FD2C92">
        <w:t>30</w:t>
      </w:r>
      <w:r>
        <w:t>-</w:t>
      </w:r>
      <w:r w:rsidR="00FD2C92">
        <w:t>2018</w:t>
      </w:r>
      <w:r>
        <w:t xml:space="preserve">) </w:t>
      </w:r>
    </w:p>
    <w:p w:rsidRDefault="00E0048C" w:rsidP="00E0048C" w:rsidR="00E0048C">
      <w:pPr>
        <w:spacing w:before="80"/>
        <w:ind w:firstLine="709"/>
        <w:jc w:val="both"/>
      </w:pPr>
      <w:r>
        <w:t xml:space="preserve">te da o izvršenim uplatama obavijesti sud. </w:t>
      </w:r>
    </w:p>
    <w:p w:rsidRDefault="00E0048C" w:rsidP="00E0048C" w:rsidR="00E0048C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II. Ukoliko vjerovnik ne uplati iznose iz točke I. ovog zaključka u navedenom roku, sud će donijeti rješenje o otvaranju i zaključenju skraćenog stečajnog postupka.</w:t>
      </w:r>
    </w:p>
    <w:p w:rsidRDefault="00E0048C" w:rsidP="00E0048C" w:rsidR="00E0048C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>
        <w:t>Obrazloženje</w:t>
      </w:r>
    </w:p>
    <w:p w:rsidRDefault="00421030" w:rsidP="00421030" w:rsidR="00421030">
      <w:pPr>
        <w:ind w:firstLine="708"/>
        <w:jc w:val="both"/>
      </w:pPr>
      <w:r>
        <w:t xml:space="preserve">Financijska agencija, Regionalni centar Split podnijela je ovom sudu </w:t>
      </w:r>
      <w:r w:rsidR="00FD2C92">
        <w:t>9. siječnja 2018.</w:t>
      </w:r>
      <w:r>
        <w:t xml:space="preserve">. zahtjev za provedbu skraćenog stečajnog postupka nad </w:t>
      </w:r>
      <w:r w:rsidR="00FD2C92" w:rsidRPr="00B318B5">
        <w:t>ARCOBALENO TOURS, d.o.o., Povlja (Općina Selca), OIB: 33304115086</w:t>
      </w:r>
      <w:r>
        <w:t>.</w:t>
      </w:r>
    </w:p>
    <w:p w:rsidRDefault="00421030" w:rsidP="00421030" w:rsidR="00421030">
      <w:pPr>
        <w:spacing w:before="200"/>
        <w:ind w:firstLine="708"/>
        <w:jc w:val="both"/>
      </w:pPr>
      <w:r>
        <w:t xml:space="preserve">U podnesenom zahtjevu navedeno je da dužnik na dan </w:t>
      </w:r>
      <w:r w:rsidR="00FD2C92">
        <w:t>28. prosinca 2017</w:t>
      </w:r>
      <w:r>
        <w:t xml:space="preserve">., u Očevidniku redoslijeda osnova za plaćanje, ima evidentirane neizvršene osnove za plaćanje u neprekinutom razdoblju od </w:t>
      </w:r>
      <w:r w:rsidR="00FD2C92">
        <w:t>120</w:t>
      </w:r>
      <w:r>
        <w:t xml:space="preserve"> dana, u ukupnom iznosu od </w:t>
      </w:r>
      <w:r w:rsidR="00FD2C92">
        <w:t>48.719,16</w:t>
      </w:r>
      <w:r>
        <w:t xml:space="preserve"> kuna, kao i da prema podacima koji su dostavljeni od Hrvatskog zavoda za mirovinsko osiguranje, dužnik nema zaposlenih.</w:t>
      </w:r>
    </w:p>
    <w:p w:rsidRDefault="00421030" w:rsidP="00421030" w:rsidR="00421030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</w:t>
      </w:r>
      <w:r w:rsidR="00FD2C92">
        <w:t xml:space="preserve"> i 104/17</w:t>
      </w:r>
      <w:r>
        <w:t xml:space="preserve">; dalje: SZ) ovaj sud je </w:t>
      </w:r>
      <w:r w:rsidR="00FD2C92">
        <w:t>2. veljače</w:t>
      </w:r>
      <w:r>
        <w:t xml:space="preserve"> </w:t>
      </w:r>
      <w:r w:rsidR="00FD2C92">
        <w:t>2018</w:t>
      </w:r>
      <w:r>
        <w:t xml:space="preserve">. na mrežnoj stranici e-Oglasna ploča sudova objavio oglas s podacima o identifikaciji dužnika te ukupnom iznosu duga dužnika evidentiranog na temelju neizvršenih </w:t>
      </w:r>
      <w:r>
        <w:lastRenderedPageBreak/>
        <w:t>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FD2C92" w:rsidP="00421030" w:rsidR="00FD2C92">
      <w:pPr>
        <w:spacing w:before="200"/>
        <w:ind w:firstLine="709"/>
        <w:jc w:val="both"/>
      </w:pPr>
      <w:r>
        <w:t xml:space="preserve">Dana 5. ožujka 2018. u spis je zaprimljen prokazni popis imovine. </w:t>
      </w:r>
    </w:p>
    <w:p w:rsidRDefault="003F05A6" w:rsidP="00421030" w:rsidR="003F05A6">
      <w:pPr>
        <w:spacing w:after="120" w:before="120"/>
        <w:ind w:firstLine="708"/>
        <w:jc w:val="both"/>
      </w:pPr>
      <w:r>
        <w:rPr>
          <w:rFonts w:cstheme="minorBidi" w:eastAsiaTheme="minorHAnsi"/>
          <w:szCs w:val="22"/>
          <w:lang w:eastAsia="en-US"/>
        </w:rPr>
        <w:t>Hrvatska banka za obnovu i razvitak, Strossmayerov trg 9, Zagreb, OIB. 26702280390</w:t>
      </w:r>
      <w:r w:rsidR="00421030">
        <w:t xml:space="preserve"> </w:t>
      </w:r>
      <w:r w:rsidR="00421030" w:rsidRPr="00E300CF">
        <w:t>dostavi</w:t>
      </w:r>
      <w:r w:rsidR="00421030">
        <w:t>o</w:t>
      </w:r>
      <w:r w:rsidR="00421030" w:rsidRPr="00E300CF">
        <w:t xml:space="preserve"> je </w:t>
      </w:r>
      <w:r>
        <w:t>15. ožujka 2018</w:t>
      </w:r>
      <w:r w:rsidR="00421030" w:rsidRPr="00E300CF">
        <w:t>. obrazac koj</w:t>
      </w:r>
      <w:r w:rsidR="00421030">
        <w:t>im je, kao vjerovnik, predložio</w:t>
      </w:r>
      <w:r w:rsidR="00421030" w:rsidRPr="00E300CF">
        <w:t xml:space="preserve"> nad dužnikom otvoriti stečaj. U </w:t>
      </w:r>
      <w:r w:rsidR="00421030">
        <w:t xml:space="preserve">prijedlogu je naveo da vjerovnik ima tražbinu prema dužniku u iznosu od </w:t>
      </w:r>
      <w:r>
        <w:t>16.614.880,58</w:t>
      </w:r>
      <w:r w:rsidR="00421030">
        <w:t xml:space="preserve"> kuna </w:t>
      </w:r>
      <w:r>
        <w:t xml:space="preserve">po osnovi Ugovora o kreditu broj DT-8/09 od 25. kolovoza 2009. i Ugovora o kreditu broj DT-1/11 od 3. ožujka 2011. </w:t>
      </w:r>
    </w:p>
    <w:p w:rsidRDefault="00E0048C" w:rsidP="00E0048C" w:rsidR="00E0048C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Odredbom čl</w:t>
      </w:r>
      <w:r w:rsidR="00421030">
        <w:rPr>
          <w:rFonts w:cstheme="minorBidi" w:eastAsiaTheme="minorHAnsi"/>
          <w:szCs w:val="22"/>
          <w:lang w:eastAsia="en-US"/>
        </w:rPr>
        <w:t>anka 431. SZ</w:t>
      </w:r>
      <w:r>
        <w:rPr>
          <w:rFonts w:cstheme="minorBidi" w:eastAsiaTheme="minorHAnsi"/>
          <w:szCs w:val="22"/>
          <w:lang w:eastAsia="en-US"/>
        </w:rPr>
        <w:t xml:space="preserve">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421030" w:rsidP="00E0048C" w:rsidR="00E0048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 </w:t>
      </w:r>
      <w:r w:rsidR="00E0048C">
        <w:rPr>
          <w:rFonts w:cstheme="minorBidi" w:eastAsiaTheme="minorHAnsi"/>
          <w:szCs w:val="22"/>
          <w:lang w:eastAsia="en-US"/>
        </w:rPr>
        <w:t xml:space="preserve">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E0048C" w:rsidP="00E0048C" w:rsidR="00E0048C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 xml:space="preserve">Dakle, u konkretnom slučaju, a uzimajući u obzir činjenicu da je </w:t>
      </w:r>
      <w:r w:rsidR="003F05A6">
        <w:rPr>
          <w:rFonts w:cstheme="minorBidi" w:eastAsiaTheme="minorHAnsi"/>
          <w:szCs w:val="22"/>
          <w:lang w:eastAsia="en-US"/>
        </w:rPr>
        <w:t xml:space="preserve">Hrvatska banka za obnovu i razvitak </w:t>
      </w:r>
      <w:r>
        <w:rPr>
          <w:rFonts w:cstheme="minorBidi" w:eastAsiaTheme="minorHAnsi"/>
          <w:szCs w:val="22"/>
          <w:lang w:eastAsia="en-US"/>
        </w:rPr>
        <w:t>predložio otvaranje redovnog stečajnog postupka te da to tijelo nije oslobođeno plaćanja predujma za namirenje troškova stečajno</w:t>
      </w:r>
      <w:r w:rsidR="00421030">
        <w:rPr>
          <w:rFonts w:cstheme="minorBidi" w:eastAsiaTheme="minorHAnsi"/>
          <w:szCs w:val="22"/>
          <w:lang w:eastAsia="en-US"/>
        </w:rPr>
        <w:t>g postupka (članak 114. stavak 3. SZ</w:t>
      </w:r>
      <w:r>
        <w:rPr>
          <w:rFonts w:cstheme="minorBidi" w:eastAsiaTheme="minorHAnsi"/>
          <w:szCs w:val="22"/>
          <w:lang w:eastAsia="en-US"/>
        </w:rPr>
        <w:t>), valjalo je istog obvezati na: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uplatu predujma za Fond za namirenje troškova stečajnog postupka u iznosu od 1.000,00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uplatu dodatnog iznosa predujma za namirenje troškova stečajnog postupka, kojeg ovaj sud u ovom postupku određuje u iznosu od 6.000,00 kn.</w:t>
      </w:r>
    </w:p>
    <w:p w:rsidRDefault="00E0048C" w:rsidP="00E0048C" w:rsidR="00E0048C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Tijekom prethodnog postupka poduzimaju se radnje koje uzrokuju nastanak određenih troškova. Naime, sukladno odredbi čl</w:t>
      </w:r>
      <w:r w:rsidR="00421030">
        <w:rPr>
          <w:rFonts w:cstheme="minorBidi" w:eastAsiaTheme="minorHAnsi"/>
          <w:szCs w:val="22"/>
          <w:lang w:eastAsia="en-US"/>
        </w:rPr>
        <w:t>anka</w:t>
      </w:r>
      <w:r>
        <w:rPr>
          <w:rFonts w:cstheme="minorBidi" w:eastAsiaTheme="minorHAnsi"/>
          <w:szCs w:val="22"/>
          <w:lang w:eastAsia="en-US"/>
        </w:rPr>
        <w:t xml:space="preserve"> 94. st</w:t>
      </w:r>
      <w:r w:rsidR="00421030">
        <w:rPr>
          <w:rFonts w:cstheme="minorBidi" w:eastAsiaTheme="minorHAnsi"/>
          <w:szCs w:val="22"/>
          <w:lang w:eastAsia="en-US"/>
        </w:rPr>
        <w:t>avka</w:t>
      </w:r>
      <w:r w:rsidR="00111D6F">
        <w:rPr>
          <w:rFonts w:cstheme="minorBidi" w:eastAsiaTheme="minorHAnsi"/>
          <w:szCs w:val="22"/>
          <w:lang w:eastAsia="en-US"/>
        </w:rPr>
        <w:t xml:space="preserve"> 1. SZ</w:t>
      </w:r>
      <w:r>
        <w:rPr>
          <w:rFonts w:cstheme="minorBidi" w:eastAsiaTheme="minorHAnsi"/>
          <w:szCs w:val="22"/>
          <w:lang w:eastAsia="en-US"/>
        </w:rPr>
        <w:t xml:space="preserve"> stečajni upravitelj ima pravo na nagradu za svoj rad i naknadu stvarnih troškova. Nagradu stečajnom upravitelju rješenjem određuje sud prema uredbi kojom Vlada Republike Hrvatske utvrđuje kriterije i način obračuna i plaćanja nagrade stečajnim upraviteljima (čl</w:t>
      </w:r>
      <w:r w:rsidR="00421030">
        <w:rPr>
          <w:rFonts w:cstheme="minorBidi" w:eastAsiaTheme="minorHAnsi"/>
          <w:szCs w:val="22"/>
          <w:lang w:eastAsia="en-US"/>
        </w:rPr>
        <w:t>anka</w:t>
      </w:r>
      <w:r>
        <w:rPr>
          <w:rFonts w:cstheme="minorBidi" w:eastAsiaTheme="minorHAnsi"/>
          <w:szCs w:val="22"/>
          <w:lang w:eastAsia="en-US"/>
        </w:rPr>
        <w:t xml:space="preserve"> 94. st</w:t>
      </w:r>
      <w:r w:rsidR="00421030">
        <w:rPr>
          <w:rFonts w:cstheme="minorBidi" w:eastAsiaTheme="minorHAnsi"/>
          <w:szCs w:val="22"/>
          <w:lang w:eastAsia="en-US"/>
        </w:rPr>
        <w:t>avak</w:t>
      </w:r>
      <w:r w:rsidR="00111D6F">
        <w:rPr>
          <w:rFonts w:cstheme="minorBidi" w:eastAsiaTheme="minorHAnsi"/>
          <w:szCs w:val="22"/>
          <w:lang w:eastAsia="en-US"/>
        </w:rPr>
        <w:t xml:space="preserve"> 2. SZ</w:t>
      </w:r>
      <w:r>
        <w:rPr>
          <w:rFonts w:cstheme="minorBidi" w:eastAsiaTheme="minorHAnsi"/>
          <w:szCs w:val="22"/>
          <w:lang w:eastAsia="en-US"/>
        </w:rPr>
        <w:t>). Odredbom čl</w:t>
      </w:r>
      <w:r w:rsidR="00421030">
        <w:rPr>
          <w:rFonts w:cstheme="minorBidi" w:eastAsiaTheme="minorHAnsi"/>
          <w:szCs w:val="22"/>
          <w:lang w:eastAsia="en-US"/>
        </w:rPr>
        <w:t>anak</w:t>
      </w:r>
      <w:r>
        <w:rPr>
          <w:rFonts w:cstheme="minorBidi" w:eastAsiaTheme="minorHAnsi"/>
          <w:szCs w:val="22"/>
          <w:lang w:eastAsia="en-US"/>
        </w:rPr>
        <w:t xml:space="preserve">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</w:t>
      </w:r>
      <w:r>
        <w:rPr>
          <w:szCs w:val="20"/>
        </w:rPr>
        <w:t>postupka treba uračunati i naknadu stvarnih troškova stečajnog upravitelja (čl</w:t>
      </w:r>
      <w:r w:rsidR="00421030">
        <w:rPr>
          <w:szCs w:val="20"/>
        </w:rPr>
        <w:t xml:space="preserve">anak </w:t>
      </w:r>
      <w:r w:rsidR="00111D6F">
        <w:rPr>
          <w:szCs w:val="20"/>
        </w:rPr>
        <w:t>4. st. 1. i 3. SZ</w:t>
      </w:r>
      <w:r>
        <w:rPr>
          <w:szCs w:val="20"/>
        </w:rPr>
        <w:t xml:space="preserve">), troškove zatvaranja starog i otvaranja novog računa dužnika, izrade novog pečata dužnika, troškove sređivanja </w:t>
      </w:r>
      <w:r>
        <w:rPr>
          <w:szCs w:val="20"/>
        </w:rPr>
        <w:lastRenderedPageBreak/>
        <w:t>arhivske građe dužnika, kao i ostale troškove koji se javljaju u gotovo svakom stečajnom postupku.</w:t>
      </w:r>
    </w:p>
    <w:p w:rsidRDefault="00E0048C" w:rsidP="00E0048C" w:rsidR="00E0048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 privremenom stečajnom upravitelju u iznosu od 4.000,00 kn bruto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naknadu stvarnih troškova privremenom stečajnom upravitelju (telefon, </w:t>
      </w:r>
      <w:r w:rsidR="00111D6F">
        <w:rPr>
          <w:rFonts w:cstheme="minorBidi" w:eastAsiaTheme="minorHAnsi"/>
          <w:szCs w:val="22"/>
          <w:lang w:eastAsia="en-US"/>
        </w:rPr>
        <w:t>Internet</w:t>
      </w:r>
      <w:r>
        <w:rPr>
          <w:rFonts w:cstheme="minorBidi" w:eastAsiaTheme="minorHAnsi"/>
          <w:szCs w:val="22"/>
          <w:lang w:eastAsia="en-US"/>
        </w:rPr>
        <w:t>, prijevoz, uredski materijal… u iznosu od 300,00 kn)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izrade novog pečata dužnika u iznosu od 100,00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zatvaranja starog i otvaranja novog računa dužnika u iznosu od 100,00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izlučivanja i pohrane arhivske građe dužnika u iznosu od 1.200,00 kn. </w:t>
      </w:r>
    </w:p>
    <w:p w:rsidRDefault="00E0048C" w:rsidP="00E0048C" w:rsidR="00E0048C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Slijedom navedenog, a temeljem odredbe čl. 431. st. 1. u vezi s</w:t>
      </w:r>
      <w:r w:rsidR="00111D6F">
        <w:rPr>
          <w:szCs w:val="20"/>
        </w:rPr>
        <w:t xml:space="preserve"> odredbom čl. 114. SZ</w:t>
      </w:r>
      <w:r>
        <w:rPr>
          <w:szCs w:val="20"/>
        </w:rPr>
        <w:t>, odlučeno je kao u izreci ovog zaključka, s tim što se upozorava predlagatelj – vjerovnik da će sud, u slučaju nepostupanja po nalogu za uplatu predujma, do</w:t>
      </w:r>
      <w:r>
        <w:t xml:space="preserve"> donijeti rješenje o otvaranju i zaključenju skraćenog stečajnoga postupka (</w:t>
      </w:r>
      <w:r w:rsidR="00111D6F">
        <w:t>čl. 431. st. 2. SZ</w:t>
      </w:r>
      <w:r>
        <w:t>).</w:t>
      </w:r>
    </w:p>
    <w:p w:rsidRDefault="00E0048C" w:rsidP="00E0048C" w:rsidR="00E0048C">
      <w:pPr>
        <w:spacing w:before="200"/>
        <w:jc w:val="center"/>
      </w:pPr>
      <w:r>
        <w:t xml:space="preserve">U Splitu, </w:t>
      </w:r>
      <w:r w:rsidR="003F05A6">
        <w:t xml:space="preserve">21. siječnja 2019. </w:t>
      </w:r>
    </w:p>
    <w:p w:rsidRDefault="00421030" w:rsidP="00E0048C" w:rsidR="00E0048C">
      <w:pPr>
        <w:spacing w:before="200"/>
        <w:ind w:left="6480"/>
        <w:jc w:val="center"/>
      </w:pPr>
      <w:r>
        <w:t>Sudac</w:t>
      </w:r>
    </w:p>
    <w:p w:rsidRDefault="00421030" w:rsidP="00E0048C" w:rsidR="00421030">
      <w:pPr>
        <w:spacing w:before="200"/>
        <w:ind w:left="6480"/>
        <w:jc w:val="center"/>
      </w:pPr>
    </w:p>
    <w:p w:rsidRDefault="00421030" w:rsidP="00E0048C" w:rsidR="000F08EE">
      <w:pPr>
        <w:ind w:left="6480"/>
        <w:jc w:val="center"/>
      </w:pPr>
      <w:r>
        <w:t>Katarina Mikulić</w:t>
      </w:r>
      <w:r w:rsidR="000F08EE">
        <w:t>,v.r.</w:t>
      </w:r>
    </w:p>
    <w:p w:rsidRDefault="000F08EE" w:rsidP="000F08EE" w:rsidR="000F08EE">
      <w:pPr>
        <w:jc w:val="right"/>
      </w:pPr>
      <w:r>
        <w:t>za točnost otpravka-ovlašteni službenik</w:t>
      </w:r>
    </w:p>
    <w:p w:rsidRDefault="000F08EE" w:rsidP="00E0048C" w:rsidR="00E0048C">
      <w:pPr>
        <w:ind w:left="6480"/>
        <w:jc w:val="center"/>
      </w:pPr>
      <w:r>
        <w:t xml:space="preserve">Ivana Hajder </w:t>
      </w:r>
      <w:r w:rsidR="00421030">
        <w:t xml:space="preserve"> </w:t>
      </w:r>
    </w:p>
    <w:p w:rsidRDefault="00E0048C" w:rsidP="00E0048C" w:rsidR="00E0048C">
      <w:pPr>
        <w:ind w:left="6480"/>
        <w:jc w:val="center"/>
      </w:pPr>
    </w:p>
    <w:p w:rsidRDefault="00E0048C" w:rsidP="00E0048C" w:rsidR="00E0048C">
      <w:pPr>
        <w:rPr>
          <w:rFonts w:cstheme="minorBidi" w:eastAsiaTheme="minorHAnsi"/>
          <w:szCs w:val="22"/>
          <w:lang w:eastAsia="en-US"/>
        </w:rPr>
      </w:pPr>
    </w:p>
    <w:p w:rsidRDefault="00421030" w:rsidP="00E0048C" w:rsidR="00E0048C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Uputa o pravnom lijeku:</w:t>
      </w:r>
    </w:p>
    <w:p w:rsidRDefault="00E0048C" w:rsidP="00E0048C" w:rsidR="00E0048C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Protiv zaključka žalba nij</w:t>
      </w:r>
      <w:r w:rsidR="00111D6F">
        <w:rPr>
          <w:rFonts w:cstheme="minorBidi" w:eastAsiaTheme="minorHAnsi"/>
          <w:szCs w:val="22"/>
          <w:lang w:eastAsia="en-US"/>
        </w:rPr>
        <w:t>e dopuštena (čl. 19. st. 7. SZ</w:t>
      </w:r>
      <w:r>
        <w:rPr>
          <w:rFonts w:cstheme="minorBidi" w:eastAsiaTheme="minorHAnsi"/>
          <w:szCs w:val="22"/>
          <w:lang w:eastAsia="en-US"/>
        </w:rPr>
        <w:t>).</w:t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</w:p>
    <w:p w:rsidRDefault="00E0048C" w:rsidP="00E0048C" w:rsidR="00E0048C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</w:p>
    <w:p w:rsidRDefault="00E0048C" w:rsidP="00E0048C" w:rsidR="00E0048C">
      <w:pPr>
        <w:jc w:val="both"/>
        <w:rPr>
          <w:rFonts w:cstheme="minorBidi" w:eastAsiaTheme="minorHAnsi"/>
          <w:szCs w:val="22"/>
          <w:lang w:eastAsia="en-US"/>
        </w:rPr>
      </w:pPr>
    </w:p>
    <w:p w:rsidRDefault="00E0048C" w:rsidP="00E0048C" w:rsidR="00E0048C">
      <w:pPr>
        <w:ind w:left="6480"/>
        <w:jc w:val="center"/>
      </w:pPr>
    </w:p>
    <w:p w:rsidRDefault="00853B3E" w:rsidR="00853B3E"/>
    <w:sectPr w:rsidSect="00372D7E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D7E" w:rsidP="00372D7E" w:rsidR="00372D7E">
      <w:r>
        <w:separator/>
      </w:r>
    </w:p>
  </w:endnote>
  <w:endnote w:id="0" w:type="continuationSeparator">
    <w:p w:rsidRDefault="00372D7E" w:rsidP="00372D7E" w:rsidR="00372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D7E" w:rsidP="00372D7E" w:rsidR="00372D7E">
      <w:r>
        <w:separator/>
      </w:r>
    </w:p>
  </w:footnote>
  <w:footnote w:id="0" w:type="continuationSeparator">
    <w:p w:rsidRDefault="00372D7E" w:rsidP="00372D7E" w:rsidR="00372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73725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72D7E" w:rsidP="008514E6" w:rsidR="00372D7E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372D7E">
          <w:rPr>
            <w:sz w:val="24"/>
            <w:szCs w:val="24"/>
          </w:rPr>
          <w:fldChar w:fldCharType="begin"/>
        </w:r>
        <w:r w:rsidRPr="00372D7E">
          <w:rPr>
            <w:sz w:val="24"/>
            <w:szCs w:val="24"/>
          </w:rPr>
          <w:instrText>PAGE   \* MERGEFORMAT</w:instrText>
        </w:r>
        <w:r w:rsidRPr="00372D7E">
          <w:rPr>
            <w:sz w:val="24"/>
            <w:szCs w:val="24"/>
          </w:rPr>
          <w:fldChar w:fldCharType="separate"/>
        </w:r>
        <w:r w:rsidR="000F08EE">
          <w:rPr>
            <w:noProof/>
            <w:sz w:val="24"/>
            <w:szCs w:val="24"/>
          </w:rPr>
          <w:t>3</w:t>
        </w:r>
        <w:r w:rsidRPr="00372D7E">
          <w:rPr>
            <w:sz w:val="24"/>
            <w:szCs w:val="24"/>
          </w:rPr>
          <w:fldChar w:fldCharType="end"/>
        </w:r>
        <w:r w:rsidRPr="00372D7E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8514E6">
          <w:rPr>
            <w:sz w:val="24"/>
            <w:szCs w:val="24"/>
          </w:rPr>
          <w:t>30/2018-10</w:t>
        </w:r>
      </w:p>
      <w:p w:rsidRDefault="000F08EE" w:rsidR="00372D7E" w:rsidRPr="00372D7E">
        <w:pPr>
          <w:pStyle w:val="Zaglavlje"/>
          <w:jc w:val="center"/>
          <w:rPr>
            <w:sz w:val="24"/>
            <w:szCs w:val="24"/>
          </w:rPr>
        </w:pPr>
      </w:p>
    </w:sdtContent>
  </w:sdt>
  <w:p w:rsidRDefault="00372D7E" w:rsidR="00372D7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48C"/>
    <w:rsid w:val="00066650"/>
    <w:rsid w:val="00085E7C"/>
    <w:rsid w:val="000B4D96"/>
    <w:rsid w:val="000D5416"/>
    <w:rsid w:val="000E6D83"/>
    <w:rsid w:val="000F08EE"/>
    <w:rsid w:val="00111D6F"/>
    <w:rsid w:val="0024181F"/>
    <w:rsid w:val="002C285B"/>
    <w:rsid w:val="00372D7E"/>
    <w:rsid w:val="003C2F22"/>
    <w:rsid w:val="003F05A6"/>
    <w:rsid w:val="00417EA6"/>
    <w:rsid w:val="00421017"/>
    <w:rsid w:val="00421030"/>
    <w:rsid w:val="0071519E"/>
    <w:rsid w:val="007F7A84"/>
    <w:rsid w:val="00814EDB"/>
    <w:rsid w:val="00815142"/>
    <w:rsid w:val="008514E6"/>
    <w:rsid w:val="00853B3E"/>
    <w:rsid w:val="00981D37"/>
    <w:rsid w:val="00A51DE9"/>
    <w:rsid w:val="00B54FA2"/>
    <w:rsid w:val="00B7506F"/>
    <w:rsid w:val="00D778AF"/>
    <w:rsid w:val="00D8632A"/>
    <w:rsid w:val="00DD0D50"/>
    <w:rsid w:val="00E0048C"/>
    <w:rsid w:val="00EB6A52"/>
    <w:rsid w:val="00F2599E"/>
    <w:rsid w:val="00FD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048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04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48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372D7E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372D7E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D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D7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8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8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8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8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048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04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48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372D7E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372D7E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D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D7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8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8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8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8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5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ARCOBALENO TOURS turizam, ugostiteljstvo i trgovina, d.o.o.</izvorni_sadrzaj>
    <derivirana_varijabla naziv="DomainObject.Predmet.ProtustrankaFormated_1">  ARCOBALENO TOURS turizam, ugostiteljstvo i trgovina, d.o.o.</derivirana_varijabla>
  </DomainObject.Predmet.ProtustrankaFormated>
  <DomainObject.Predmet.ProtustrankaFormatedOIB>
    <izvorni_sadrzaj>  ARCOBALENO TOURS turizam, ugostiteljstvo i trgovina, d.o.o., OIB 33304115086</izvorni_sadrzaj>
    <derivirana_varijabla naziv="DomainObject.Predmet.ProtustrankaFormatedOIB_1">  ARCOBALENO TOURS turizam, ugostiteljstvo i trgovina, d.o.o., OIB 33304115086</derivirana_varijabla>
  </DomainObject.Predmet.ProtustrankaFormatedOIB>
  <DomainObject.Predmet.ProtustrankaFormatedWithAdress>
    <izvorni_sadrzaj> ARCOBALENO TOURS turizam, ugostiteljstvo i trgovina, d.o.o., Povlja, 21425 Povlja</izvorni_sadrzaj>
    <derivirana_varijabla naziv="DomainObject.Predmet.ProtustrankaFormatedWithAdress_1"> ARCOBALENO TOURS turizam, ugostiteljstvo i trgovina, d.o.o., Povlja, 21425 Povlja</derivirana_varijabla>
  </DomainObject.Predmet.ProtustrankaFormatedWithAdress>
  <DomainObject.Predmet.ProtustrankaFormatedWithAdressOIB>
    <izvorni_sadrzaj> ARCOBALENO TOURS turizam, ugostiteljstvo i trgovina, d.o.o., OIB 33304115086, Povlja, 21425 Povlja</izvorni_sadrzaj>
    <derivirana_varijabla naziv="DomainObject.Predmet.ProtustrankaFormatedWithAdressOIB_1"> ARCOBALENO TOURS turizam, ugostiteljstvo i trgovina, d.o.o., OIB 33304115086, Povlja, 21425 Povlja</derivirana_varijabla>
  </DomainObject.Predmet.ProtustrankaFormatedWithAdressOIB>
  <DomainObject.Predmet.ProtustrankaWithAdress>
    <izvorni_sadrzaj>ARCOBALENO TOURS turizam, ugostiteljstvo i trgovina, d.o.o. Povlja, 21425 Povlja</izvorni_sadrzaj>
    <derivirana_varijabla naziv="DomainObject.Predmet.ProtustrankaWithAdress_1">ARCOBALENO TOURS turizam, ugostiteljstvo i trgovina, d.o.o. Povlja, 21425 Povlja</derivirana_varijabla>
  </DomainObject.Predmet.ProtustrankaWithAdress>
  <DomainObject.Predmet.ProtustrankaWithAdressOIB>
    <izvorni_sadrzaj>ARCOBALENO TOURS turizam, ugostiteljstvo i trgovina, d.o.o., OIB 33304115086, Povlja, 21425 Povlja</izvorni_sadrzaj>
    <derivirana_varijabla naziv="DomainObject.Predmet.ProtustrankaWithAdressOIB_1">ARCOBALENO TOURS turizam, ugostiteljstvo i trgovina, d.o.o., OIB 33304115086, Povlja, 21425 Povlja</derivirana_varijabla>
  </DomainObject.Predmet.ProtustrankaWithAdressOIB>
  <DomainObject.Predmet.ProtustrankaNazivFormated>
    <izvorni_sadrzaj>ARCOBALENO TOURS turizam, ugostiteljstvo i trgovina, d.o.o.</izvorni_sadrzaj>
    <derivirana_varijabla naziv="DomainObject.Predmet.ProtustrankaNazivFormated_1">ARCOBALENO TOURS turizam, ugostiteljstvo i trgovina, d.o.o.</derivirana_varijabla>
  </DomainObject.Predmet.ProtustrankaNazivFormated>
  <DomainObject.Predmet.ProtustrankaNazivFormatedOIB>
    <izvorni_sadrzaj>ARCOBALENO TOURS turizam, ugostiteljstvo i trgovina, d.o.o., OIB 33304115086</izvorni_sadrzaj>
    <derivirana_varijabla naziv="DomainObject.Predmet.ProtustrankaNazivFormatedOIB_1">ARCOBALENO TOURS turizam, ugostiteljstvo i trgovina, d.o.o., OIB 33304115086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banka za obnovu i razvitak</izvorni_sadrzaj>
    <derivirana_varijabla naziv="DomainObject.Predmet.StrankaFormated_1">  FINANCIJSKA AGENCIJA, RC SPLIT; Hrvatska banka za obnovu i razvitak</derivirana_varijabla>
  </DomainObject.Predmet.StrankaFormated>
  <DomainObject.Predmet.StrankaFormatedOIB>
    <izvorni_sadrzaj>  FINANCIJSKA AGENCIJA, RC SPLIT, OIB 85821130368; Hrvatska banka za obnovu i razvitak, OIB 26702280390</izvorni_sadrzaj>
    <derivirana_varijabla naziv="DomainObject.Predmet.StrankaFormatedOIB_1">  FINANCIJSKA AGENCIJA, RC SPLIT, OIB 85821130368; Hrvatska banka za obnovu i razvitak, OIB 26702280390</derivirana_varijabla>
  </DomainObject.Predmet.StrankaFormatedOIB>
  <DomainObject.Predmet.StrankaFormatedWithAdress>
    <izvorni_sadrzaj> FINANCIJSKA AGENCIJA, RC SPLIT, Mažuranićevo šetalište 24 b, 21000 Split; Hrvatska banka za obnovu i razvitak, Strossmayerov trg 9, 10000 Zagreb</izvorni_sadrzaj>
    <derivirana_varijabla naziv="DomainObject.Predmet.StrankaFormatedWithAdress_1"> FINANCIJSKA AGENCIJA, RC SPLIT, Mažuranićevo šetalište 24 b, 21000 Split; Hrvatska banka za obnovu i razvitak, Strossmayerov trg 9, 10000 Zagreb</derivirana_varijabla>
  </DomainObject.Predmet.StrankaFormatedWithAdress>
  <DomainObject.Predmet.StrankaFormatedWithAdressOIB>
    <izvorni_sadrzaj> FINANCIJSKA AGENCIJA, RC SPLIT, OIB 85821130368, Mažuranićevo šetalište 24 b, 21000 Split; Hrvatska banka za obnovu i razvitak, OIB 26702280390, Strossmayerov trg 9, 10000 Zagreb</izvorni_sadrzaj>
    <derivirana_varijabla naziv="DomainObject.Predmet.StrankaFormatedWithAdressOIB_1"> FINANCIJSKA AGENCIJA, RC SPLIT, OIB 85821130368, Mažuranićevo šetalište 24 b, 21000 Split; Hrvatska banka za obnovu i razvitak, OIB 26702280390, Strossmayerov trg 9, 10000 Zagreb</derivirana_varijabla>
  </DomainObject.Predmet.StrankaFormatedWithAdressOIB>
  <DomainObject.Predmet.StrankaWithAdress>
    <izvorni_sadrzaj>FINANCIJSKA AGENCIJA, RC SPLIT Mažuranićevo šetalište 24 b,21000 Split,Hrvatska banka za obnovu i razvitak Strossmayerov trg 9,10000 Zagreb</izvorni_sadrzaj>
    <derivirana_varijabla naziv="DomainObject.Predmet.StrankaWithAdress_1">FINANCIJSKA AGENCIJA, RC SPLIT Mažuranićevo šetalište 24 b,21000 Split,Hrvatska banka za obnovu i razvitak Strossmayerov trg 9,10000 Zagreb</derivirana_varijabla>
  </DomainObject.Predmet.StrankaWithAdress>
  <DomainObject.Predmet.StrankaWithAdressOIB>
    <izvorni_sadrzaj>FINANCIJSKA AGENCIJA, RC SPLIT, OIB 85821130368, Mažuranićevo šetalište 24 b,21000 Split,Hrvatska banka za obnovu i razvitak, OIB 26702280390, Strossmayerov trg 9,10000 Zagreb</izvorni_sadrzaj>
    <derivirana_varijabla naziv="DomainObject.Predmet.StrankaWithAdressOIB_1">FINANCIJSKA AGENCIJA, RC SPLIT, OIB 85821130368, Mažuranićevo šetalište 24 b,21000 Split,Hrvatska banka za obnovu i razvitak, OIB 26702280390, Strossmayerov trg 9,10000 Zagreb</derivirana_varijabla>
  </DomainObject.Predmet.StrankaWithAdressOIB>
  <DomainObject.Predmet.StrankaNazivFormated>
    <izvorni_sadrzaj>FINANCIJSKA AGENCIJA, RC SPLIT,Hrvatska banka za obnovu i razvitak</izvorni_sadrzaj>
    <derivirana_varijabla naziv="DomainObject.Predmet.StrankaNazivFormated_1">FINANCIJSKA AGENCIJA, RC SPLIT,Hrvatska banka za obnovu i razvitak</derivirana_varijabla>
  </DomainObject.Predmet.StrankaNazivFormated>
  <DomainObject.Predmet.StrankaNazivFormatedOIB>
    <izvorni_sadrzaj>FINANCIJSKA AGENCIJA, RC SPLIT, OIB 85821130368,Hrvatska banka za obnovu i razvitak, OIB 26702280390</izvorni_sadrzaj>
    <derivirana_varijabla naziv="DomainObject.Predmet.StrankaNazivFormatedOIB_1">FINANCIJSKA AGENCIJA, RC SPLIT, OIB 85821130368,Hrvatska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48719.16</izvorni_sadrzaj>
    <derivirana_varijabla naziv="DomainObject.Predmet.TrenutnaVrijednost_1">48719.16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Hrvatska banka za obnovu i razvitak</item>
    </izvorni_sadrzaj>
    <derivirana_varijabla naziv="DomainObject.Predmet.StrankaListFormated_1">
      <item>FINANCIJSKA AGENCIJA, RC SPLIT</item>
      <item>Hrvatska banka za obnovu i razvitak</item>
    </derivirana_varijabla>
  </DomainObject.Predmet.StrankaListFormated>
  <DomainObject.Predmet.StrankaListFormatedOIB>
    <izvorni_sadrzaj>
      <item>FINANCIJSKA AGENCIJA, RC SPLIT, OIB 85821130368</item>
      <item>Hrvatska banka za obnovu i razvitak, OIB 26702280390</item>
    </izvorni_sadrzaj>
    <derivirana_varijabla naziv="DomainObject.Predmet.StrankaListFormatedOIB_1">
      <item>FINANCIJSKA AGENCIJA, RC SPLIT, OIB 85821130368</item>
      <item>Hrvatska banka za obnovu i razvitak, OIB 26702280390</item>
    </derivirana_varijabla>
  </DomainObject.Predmet.StrankaListFormatedOIB>
  <DomainObject.Predmet.StrankaListFormatedWithAdress>
    <izvorni_sadrzaj>
      <item>FINANCIJSKA AGENCIJA, RC SPLIT, Mažuranićevo šetalište 24 b, 21000 Split</item>
      <item>Hrvatska banka za obnovu i razvitak, Strossmayerov trg 9, 10000 Zagreb</item>
    </izvorni_sadrzaj>
    <derivirana_varijabla naziv="DomainObject.Predmet.StrankaListFormatedWithAdress_1">
      <item>FINANCIJSKA AGENCIJA, RC SPLIT, Mažuranićevo šetalište 24 b,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banka za obnovu i razvitak, OIB 26702280390, Strossmayerov trg 9, 10000 Zagreb</item>
    </izvorni_sadrzaj>
    <derivirana_varijabla naziv="DomainObject.Predmet.StrankaListFormatedWithAdressOIB_1">
      <item>FINANCIJSKA AGENCIJA, RC SPLIT, OIB 85821130368, Mažuranićevo šetalište 24 b,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FINANCIJSKA AGENCIJA, RC SPLIT</item>
      <item>Hrvatska banka za obnovu i razvitak</item>
    </izvorni_sadrzaj>
    <derivirana_varijabla naziv="DomainObject.Predmet.StrankaListNazivFormated_1">
      <item>FINANCIJSKA AGENCIJA, RC SPLIT</item>
      <item>Hrvatska banka za obnovu i razvitak</item>
    </derivirana_varijabla>
  </DomainObject.Predmet.StrankaListNazivFormated>
  <DomainObject.Predmet.StrankaListNazivFormatedOIB>
    <izvorni_sadrzaj>
      <item>FINANCIJSKA AGENCIJA, RC SPLIT, OIB 85821130368</item>
      <item>Hrvatska banka za obnovu i razvitak, OIB 26702280390</item>
    </izvorni_sadrzaj>
    <derivirana_varijabla naziv="DomainObject.Predmet.StrankaListNazivFormatedOIB_1">
      <item>FINANCIJSKA AGENCIJA, RC SPLIT, OIB 85821130368</item>
      <item>Hrvatska banka za obnovu i razvitak, OIB 26702280390</item>
    </derivirana_varijabla>
  </DomainObject.Predmet.StrankaListNazivFormatedOIB>
  <DomainObject.Predmet.ProtuStrankaListFormated>
    <izvorni_sadrzaj>
      <item>ARCOBALENO TOURS turizam, ugostiteljstvo i trgovina, d.o.o.</item>
    </izvorni_sadrzaj>
    <derivirana_varijabla naziv="DomainObject.Predmet.ProtuStrankaListFormated_1">
      <item>ARCOBALENO TOURS turizam, ugostiteljstvo i trgovina, d.o.o.</item>
    </derivirana_varijabla>
  </DomainObject.Predmet.ProtuStrankaListFormated>
  <DomainObject.Predmet.ProtuStrankaListFormatedOIB>
    <izvorni_sadrzaj>
      <item>ARCOBALENO TOURS turizam, ugostiteljstvo i trgovina, d.o.o., OIB 33304115086</item>
    </izvorni_sadrzaj>
    <derivirana_varijabla naziv="DomainObject.Predmet.ProtuStrankaListFormatedOIB_1">
      <item>ARCOBALENO TOURS turizam, ugostiteljstvo i trgovina, d.o.o., OIB 33304115086</item>
    </derivirana_varijabla>
  </DomainObject.Predmet.ProtuStrankaListFormatedOIB>
  <DomainObject.Predmet.ProtuStrankaListFormatedWithAdress>
    <izvorni_sadrzaj>
      <item>ARCOBALENO TOURS turizam, ugostiteljstvo i trgovina, d.o.o., Povlja, 21425 Povlja</item>
    </izvorni_sadrzaj>
    <derivirana_varijabla naziv="DomainObject.Predmet.ProtuStrankaListFormatedWithAdress_1">
      <item>ARCOBALENO TOURS turizam, ugostiteljstvo i trgovina, d.o.o., Povlja, 21425 Povlja</item>
    </derivirana_varijabla>
  </DomainObject.Predmet.ProtuStrankaListFormatedWithAdress>
  <DomainObject.Predmet.ProtuStrankaListFormatedWithAdressOIB>
    <izvorni_sadrzaj>
      <item>ARCOBALENO TOURS turizam, ugostiteljstvo i trgovina, d.o.o., OIB 33304115086, Povlja, 21425 Povlja</item>
    </izvorni_sadrzaj>
    <derivirana_varijabla naziv="DomainObject.Predmet.ProtuStrankaListFormatedWithAdressOIB_1">
      <item>ARCOBALENO TOURS turizam, ugostiteljstvo i trgovina, d.o.o., OIB 33304115086, Povlja, 21425 Povlja</item>
    </derivirana_varijabla>
  </DomainObject.Predmet.ProtuStrankaListFormatedWithAdressOIB>
  <DomainObject.Predmet.ProtuStrankaListNazivFormated>
    <izvorni_sadrzaj>
      <item>ARCOBALENO TOURS turizam, ugostiteljstvo i trgovina, d.o.o.</item>
    </izvorni_sadrzaj>
    <derivirana_varijabla naziv="DomainObject.Predmet.ProtuStrankaListNazivFormated_1">
      <item>ARCOBALENO TOURS turizam, ugostiteljstvo i trgovina, d.o.o.</item>
    </derivirana_varijabla>
  </DomainObject.Predmet.ProtuStrankaListNazivFormated>
  <DomainObject.Predmet.ProtuStrankaListNazivFormatedOIB>
    <izvorni_sadrzaj>
      <item>ARCOBALENO TOURS turizam, ugostiteljstvo i trgovina, d.o.o., OIB 33304115086</item>
    </izvorni_sadrzaj>
    <derivirana_varijabla naziv="DomainObject.Predmet.ProtuStrankaListNazivFormatedOIB_1">
      <item>ARCOBALENO TOURS turizam, ugostiteljstvo i trgovina, d.o.o., OIB 33304115086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ARCOBALENO TOURS turizam, ugostiteljstvo i trgovina, d.o.o.</izvorni_sadrzaj>
    <derivirana_varijabla naziv="DomainObject.Predmet.ProtustrankaIDrugi_1">ARCOBALENO TOURS turizam, ugostiteljstvo i trgovina,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ARCOBALENO TOURS turizam, ugostiteljstvo i trgovina, d.o.o., OIB 33304115086, Povlja, 21425 Povlja</izvorni_sadrzaj>
    <derivirana_varijabla naziv="DomainObject.Predmet.ProtustrankaIDrugiAdressOIB_1">ARCOBALENO TOURS turizam, ugostiteljstvo i trgovina, d.o.o., OIB 33304115086, Povlja,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ARCOBALENO TOURS turizam, ugostiteljstvo i trgovina, d.o.o.</item>
      <item>FINANCIJSKA AGENCIJA, RC SPLIT</item>
      <item>Hrvatska banka za obnovu i razvitak</item>
    </izvorni_sadrzaj>
    <derivirana_varijabla naziv="DomainObject.Predmet.SudioniciListNaziv_1">
      <item>ARCOBALENO TOURS turizam, ugostiteljstvo i trgovina, d.o.o.</item>
      <item>FINANCIJSKA AGENCIJA, RC SPLIT</item>
      <item>Hrvatska banka za obnovu i razvitak</item>
    </derivirana_varijabla>
  </DomainObject.Predmet.SudioniciListNaziv>
  <DomainObject.Predmet.SudioniciListAdressOIB>
    <izvorni_sadrzaj>
      <item>ARCOBALENO TOURS turizam, ugostiteljstvo i trgovina, d.o.o., OIB 33304115086, Povlja,21425 Povlja</item>
      <item>FINANCIJSKA AGENCIJA, RC SPLIT, OIB 85821130368, Mažuranićevo šetalište 24 b,21000 Split</item>
      <item>Hrvatska banka za obnovu i razvitak, OIB 26702280390, Strossmayerov trg 9,10000 Zagreb</item>
    </izvorni_sadrzaj>
    <derivirana_varijabla naziv="DomainObject.Predmet.SudioniciListAdressOIB_1">
      <item>ARCOBALENO TOURS turizam, ugostiteljstvo i trgovina, d.o.o., OIB 33304115086, Povlja,21425 Povlja</item>
      <item>FINANCIJSKA AGENCIJA, RC SPLIT, OIB 85821130368, Mažuranićevo šetalište 24 b,21000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33304115086</item>
      <item>, OIB 85821130368</item>
      <item>, OIB 26702280390</item>
    </izvorni_sadrzaj>
    <derivirana_varijabla naziv="DomainObject.Predmet.SudioniciListNazivOIB_1">
      <item>, OIB 33304115086</item>
      <item>, OIB 85821130368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1086</properties:Words>
  <properties:Characters>6084</properties:Characters>
  <properties:Lines>112</properties:Lines>
  <properties:Paragraphs>40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2018-03-08T10:50:00Z</dcterms:created>
  <dc:creator>Katarina Mikulić</dc:creator>
  <cp:lastModifiedBy>Katarina Mikulić</cp:lastModifiedBy>
  <cp:lastPrinted>2019-01-21T13:15:00Z</cp:lastPrinted>
  <dcterms:modified xmlns:xsi="http://www.w3.org/2001/XMLSchema-instance" xsi:type="dcterms:W3CDTF">2019-01-21T13:15:00Z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