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2e96" w14:paraId="bd22e96" w:rsidRDefault="00281BC7" w:rsidP="00EF7C9A" w:rsidR="00281BC7" w:rsidRPr="00FC32AC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AF4F8E" w:rsidP="00281BC7" w:rsidR="00AF4F8E" w:rsidRPr="00FC32AC">
      <w:pPr>
        <w:rPr>
          <w:rFonts w:cstheme="majorBidi" w:hAnsiTheme="majorBidi" w:asciiTheme="majorBidi"/>
          <w:b/>
          <w:sz w:val="22"/>
          <w:szCs w:val="22"/>
        </w:rPr>
      </w:pPr>
    </w:p>
    <w:p w:rsidRDefault="00281BC7" w:rsidP="00281BC7" w:rsidR="00281BC7" w:rsidRPr="00FC32AC">
      <w:pPr>
        <w:rPr>
          <w:rFonts w:cstheme="majorBidi" w:hAnsiTheme="majorBidi" w:asciiTheme="majorBidi"/>
          <w:b/>
          <w:sz w:val="22"/>
          <w:szCs w:val="22"/>
        </w:rPr>
      </w:pPr>
      <w:r w:rsidRPr="00FC32AC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FC32AC">
      <w:pPr>
        <w:rPr>
          <w:rFonts w:cstheme="majorBidi" w:hAnsiTheme="majorBidi" w:asciiTheme="majorBidi"/>
          <w:b/>
          <w:sz w:val="22"/>
          <w:szCs w:val="22"/>
        </w:rPr>
      </w:pPr>
      <w:r w:rsidRPr="00FC32AC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FC32AC">
      <w:p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281BC7" w:rsidRPr="00FC32AC">
        <w:rPr>
          <w:rFonts w:cstheme="majorBidi" w:hAnsiTheme="majorBidi" w:asciiTheme="majorBidi"/>
          <w:bCs/>
          <w:sz w:val="22"/>
          <w:szCs w:val="22"/>
        </w:rPr>
        <w:tab/>
      </w:r>
    </w:p>
    <w:p w:rsidRDefault="00E022E9" w:rsidP="00281BC7" w:rsidR="00E022E9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FC32A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C32AC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FC32AC">
      <w:pPr>
        <w:rPr>
          <w:rFonts w:cstheme="majorBidi" w:hAnsiTheme="majorBidi" w:asciiTheme="majorBidi"/>
          <w:b/>
          <w:sz w:val="22"/>
          <w:szCs w:val="22"/>
        </w:rPr>
      </w:pPr>
      <w:r w:rsidRPr="00FC32AC">
        <w:rPr>
          <w:rFonts w:cstheme="majorBidi" w:hAnsiTheme="majorBidi" w:asciiTheme="majorBidi"/>
          <w:b/>
          <w:sz w:val="22"/>
          <w:szCs w:val="22"/>
        </w:rPr>
        <w:tab/>
      </w:r>
      <w:r w:rsidRPr="00FC32AC">
        <w:rPr>
          <w:rFonts w:cstheme="majorBidi" w:hAnsiTheme="majorBidi" w:asciiTheme="majorBidi"/>
          <w:b/>
          <w:sz w:val="22"/>
          <w:szCs w:val="22"/>
        </w:rPr>
        <w:tab/>
      </w:r>
      <w:r w:rsidRPr="00FC32AC">
        <w:rPr>
          <w:rFonts w:cstheme="majorBidi" w:hAnsiTheme="majorBidi" w:asciiTheme="majorBidi"/>
          <w:b/>
          <w:sz w:val="22"/>
          <w:szCs w:val="22"/>
        </w:rPr>
        <w:tab/>
      </w:r>
      <w:r w:rsidRPr="00FC32AC">
        <w:rPr>
          <w:rFonts w:cstheme="majorBidi" w:hAnsiTheme="majorBidi" w:asciiTheme="majorBidi"/>
          <w:b/>
          <w:sz w:val="22"/>
          <w:szCs w:val="22"/>
        </w:rPr>
        <w:tab/>
      </w:r>
      <w:r w:rsidRPr="00FC32AC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FC32A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C32AC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FC32AC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556607" w:rsidR="00281BC7" w:rsidRPr="00FC32AC">
      <w:pPr>
        <w:ind w:firstLine="708"/>
        <w:jc w:val="both"/>
        <w:rPr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F019EA" w:rsidRPr="00FC32AC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FC32AC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735B38" w:rsidRPr="00FC32AC">
        <w:rPr>
          <w:sz w:val="22"/>
          <w:szCs w:val="22"/>
        </w:rPr>
        <w:t xml:space="preserve"> </w:t>
      </w:r>
      <w:r w:rsidR="00556607" w:rsidRPr="00FC32AC">
        <w:rPr>
          <w:sz w:val="22"/>
          <w:szCs w:val="22"/>
        </w:rPr>
        <w:t>PALMATUS j.d.o.o. za promet nekretninama, Ugljan, Ulica Šimuna Kožičića Benje 33, OIB:64542361571, dana 31</w:t>
      </w:r>
      <w:r w:rsidR="005A275D" w:rsidRPr="00FC32AC">
        <w:rPr>
          <w:sz w:val="22"/>
          <w:szCs w:val="22"/>
        </w:rPr>
        <w:t>.</w:t>
      </w:r>
      <w:r w:rsidR="00735B38" w:rsidRPr="00FC32AC">
        <w:rPr>
          <w:sz w:val="22"/>
          <w:szCs w:val="22"/>
        </w:rPr>
        <w:t xml:space="preserve"> svibnja</w:t>
      </w:r>
      <w:r w:rsidR="002D5F98" w:rsidRPr="00FC32AC">
        <w:rPr>
          <w:sz w:val="22"/>
          <w:szCs w:val="22"/>
        </w:rPr>
        <w:t xml:space="preserve"> 2016., </w:t>
      </w:r>
    </w:p>
    <w:p w:rsidRDefault="002D5F98" w:rsidP="008355DC" w:rsidR="002D5F98" w:rsidRPr="00FC32AC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FC32A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FC32AC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09234B" w:rsidP="00556607" w:rsidR="0009234B" w:rsidRPr="00FC32AC">
      <w:pPr>
        <w:jc w:val="both"/>
        <w:rPr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1.</w:t>
      </w:r>
      <w:r w:rsidRPr="00FC32AC">
        <w:rPr>
          <w:rFonts w:cstheme="majorBidi" w:hAnsiTheme="majorBidi" w:asciiTheme="majorBidi"/>
          <w:bCs/>
          <w:sz w:val="22"/>
          <w:szCs w:val="22"/>
        </w:rPr>
        <w:tab/>
      </w:r>
      <w:r w:rsidR="00556607" w:rsidRPr="00FC32AC">
        <w:rPr>
          <w:sz w:val="22"/>
          <w:szCs w:val="22"/>
        </w:rPr>
        <w:t>Frane Zvonimir Negro, Zadar, M. Krleže 3c, OIB:59618330195</w:t>
      </w:r>
      <w:r w:rsidR="00AF4F8E" w:rsidRPr="00FC32AC">
        <w:rPr>
          <w:sz w:val="22"/>
          <w:szCs w:val="22"/>
        </w:rPr>
        <w:t xml:space="preserve">, </w:t>
      </w:r>
      <w:r w:rsidR="00281BC7" w:rsidRPr="00FC32AC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FC32AC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FC32A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556607" w:rsidRPr="00FC32AC">
        <w:rPr>
          <w:sz w:val="22"/>
          <w:szCs w:val="22"/>
        </w:rPr>
        <w:t>PALMATUS j.d.o.o. za promet nekretninama, Ugljan, Ulica Šimuna Kožičića Benje 33, OIB:64542361571</w:t>
      </w:r>
      <w:r w:rsidR="005A275D" w:rsidRPr="00FC32AC">
        <w:rPr>
          <w:sz w:val="22"/>
          <w:szCs w:val="22"/>
        </w:rPr>
        <w:t>.</w:t>
      </w:r>
    </w:p>
    <w:p w:rsidRDefault="00022AA2" w:rsidP="00022AA2" w:rsidR="00022AA2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2.</w:t>
      </w:r>
      <w:r w:rsidRPr="00FC32A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FC32AC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FC32AC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EB3FAB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3.</w:t>
      </w:r>
      <w:r w:rsidRPr="00FC32AC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FC32AC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F4F8E" w:rsidRPr="00FC32AC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FC32AC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FC32AC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AF4F8E" w:rsidP="002A6DDA" w:rsidR="00AF4F8E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C30170" w:rsidR="00281BC7" w:rsidRPr="00FC32AC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Obrazloženje</w:t>
      </w:r>
      <w:r w:rsidRPr="00FC32AC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FC32AC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556607" w:rsidR="00AF4F8E" w:rsidRPr="00FC32AC">
      <w:pPr>
        <w:ind w:firstLine="708"/>
        <w:jc w:val="both"/>
        <w:rPr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FC32AC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5A275D" w:rsidRPr="00FC32A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556607" w:rsidRPr="00FC32AC">
        <w:rPr>
          <w:sz w:val="22"/>
          <w:szCs w:val="22"/>
        </w:rPr>
        <w:t>PALMATUS j.d.o.o. za promet nekretninama, Ugljan, Ulica Šimuna Kožičića Benje 33, OIB:64542361571</w:t>
      </w:r>
      <w:r w:rsidR="005A275D" w:rsidRPr="00FC32AC">
        <w:rPr>
          <w:sz w:val="22"/>
          <w:szCs w:val="22"/>
        </w:rPr>
        <w:t>.</w:t>
      </w:r>
      <w:r w:rsidR="00735B38" w:rsidRPr="00FC32AC">
        <w:rPr>
          <w:sz w:val="22"/>
          <w:szCs w:val="22"/>
        </w:rPr>
        <w:t xml:space="preserve"> </w:t>
      </w:r>
    </w:p>
    <w:p w:rsidRDefault="008F3AD6" w:rsidP="00654136" w:rsidR="00AF4F8E" w:rsidRPr="00FC32AC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FC32AC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FC32A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FC32AC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735B38" w:rsidP="00FC32AC" w:rsidR="00FC32AC" w:rsidRPr="00FC32A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sz w:val="22"/>
          <w:szCs w:val="22"/>
        </w:rPr>
        <w:t xml:space="preserve">Na ročište za utvrđivanje uvjeta za otvaranje stečajnog postupka zastupnik stečajnog dužnika po zakonu </w:t>
      </w:r>
      <w:r w:rsidR="00556607" w:rsidRPr="00FC32AC">
        <w:rPr>
          <w:sz w:val="22"/>
          <w:szCs w:val="22"/>
        </w:rPr>
        <w:t>nije pristupio</w:t>
      </w:r>
      <w:r w:rsidR="00FC32AC" w:rsidRPr="00FC32AC">
        <w:rPr>
          <w:sz w:val="22"/>
          <w:szCs w:val="22"/>
        </w:rPr>
        <w:t>.</w:t>
      </w:r>
      <w:r w:rsidR="00556607" w:rsidRPr="00FC32AC">
        <w:rPr>
          <w:sz w:val="22"/>
          <w:szCs w:val="22"/>
        </w:rPr>
        <w:t xml:space="preserve"> </w:t>
      </w:r>
      <w:r w:rsidR="00FC32AC" w:rsidRPr="00FC32AC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FC32AC" w:rsidP="00FC32AC" w:rsidR="00FC32AC" w:rsidRPr="00FC32A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FC32AC" w:rsidP="00FC32AC" w:rsidR="00FC32AC" w:rsidRPr="00FC32AC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BD56F5" w:rsidP="002D5F98" w:rsidR="00BD56F5" w:rsidRPr="00FC32AC">
      <w:pPr>
        <w:ind w:firstLine="708"/>
        <w:jc w:val="both"/>
        <w:rPr>
          <w:sz w:val="22"/>
          <w:szCs w:val="22"/>
        </w:rPr>
      </w:pPr>
    </w:p>
    <w:p w:rsidRDefault="008F3AD6" w:rsidP="00FC32AC" w:rsidR="00D61B7B" w:rsidRPr="00FC32AC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FC32A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FC32AC" w:rsidRPr="00FC32AC">
        <w:rPr>
          <w:rFonts w:cstheme="majorBidi" w:hAnsiTheme="majorBidi" w:asciiTheme="majorBidi"/>
          <w:bCs/>
          <w:sz w:val="22"/>
          <w:szCs w:val="22"/>
        </w:rPr>
        <w:t>31</w:t>
      </w:r>
      <w:r w:rsidR="00735B38" w:rsidRPr="00FC32AC">
        <w:rPr>
          <w:rFonts w:cstheme="majorBidi" w:hAnsiTheme="majorBidi" w:asciiTheme="majorBidi"/>
          <w:bCs/>
          <w:sz w:val="22"/>
          <w:szCs w:val="22"/>
        </w:rPr>
        <w:t>. svibnja</w:t>
      </w:r>
      <w:r w:rsidR="006E5E65" w:rsidRPr="00FC32AC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E7E9B" w:rsidRPr="00FC32AC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996518" w:rsidP="00996518" w:rsidR="00996518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FC32AC" w:rsidP="00FC32AC" w:rsidR="00D61B7B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FC32AC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FC32AC" w:rsidP="00FC32AC" w:rsidR="004E7E9B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FC32AC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125DCE" w:rsidP="00D06A81" w:rsidR="00125DCE" w:rsidRPr="00FC32AC">
      <w:pPr>
        <w:jc w:val="right"/>
        <w:rPr>
          <w:rFonts w:cstheme="majorBidi" w:hAnsiTheme="majorBidi" w:asciiTheme="majorBidi"/>
          <w:bCs/>
          <w:sz w:val="22"/>
          <w:szCs w:val="22"/>
        </w:rPr>
      </w:pPr>
    </w:p>
    <w:p w:rsidRDefault="00D06A81" w:rsidP="00CF328C" w:rsidR="00D06A81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FC32AC">
      <w:p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B54808" w:rsidR="00125DCE" w:rsidRPr="00FC32AC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C32AC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FC32AC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C32AC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FC32AC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25DCE" w:rsidP="008F3AD6" w:rsidR="00125DCE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735B38" w:rsidP="008F3AD6" w:rsidR="00735B38">
      <w:pPr>
        <w:rPr>
          <w:rFonts w:cstheme="majorBidi" w:hAnsiTheme="majorBidi" w:asciiTheme="majorBidi"/>
          <w:bCs/>
          <w:sz w:val="22"/>
          <w:szCs w:val="22"/>
        </w:rPr>
      </w:pPr>
    </w:p>
    <w:p w:rsidRDefault="00FC32AC" w:rsidP="008F3AD6" w:rsidR="00FC32AC" w:rsidRPr="00FC32AC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F3AD6" w:rsidR="008F3AD6" w:rsidRPr="00FC32AC">
      <w:p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8F3AD6" w:rsidR="008F3AD6" w:rsidRPr="00FC32A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FC32A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FC32AC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FC32A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FC32AC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FC32AC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654136" w:rsidR="00842CEB" w:rsidRPr="00FC32AC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607" w:rsidP="00556607" w:rsidR="00556607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377/16-31</w:t>
    </w:r>
  </w:p>
  <w:p w:rsidRDefault="009C0FF2" w:rsidP="00556607" w:rsidR="009C0FF2" w:rsidRPr="005566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56607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C41EC">
      <w:rPr>
        <w:sz w:val="22"/>
        <w:szCs w:val="22"/>
      </w:rPr>
      <w:t>3</w:t>
    </w:r>
    <w:r w:rsidR="00556607">
      <w:rPr>
        <w:sz w:val="22"/>
        <w:szCs w:val="22"/>
      </w:rPr>
      <w:t>77</w:t>
    </w:r>
    <w:r w:rsidR="00AF4F8E">
      <w:rPr>
        <w:sz w:val="22"/>
        <w:szCs w:val="22"/>
      </w:rPr>
      <w:t>/16-</w:t>
    </w:r>
    <w:r w:rsidR="00556607">
      <w:rPr>
        <w:sz w:val="22"/>
        <w:szCs w:val="22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52653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13549"/>
    <w:rsid w:val="00453E80"/>
    <w:rsid w:val="00460387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56607"/>
    <w:rsid w:val="00580387"/>
    <w:rsid w:val="005A275D"/>
    <w:rsid w:val="00654136"/>
    <w:rsid w:val="00665069"/>
    <w:rsid w:val="006A0BBF"/>
    <w:rsid w:val="006A6847"/>
    <w:rsid w:val="006A7583"/>
    <w:rsid w:val="006C41AA"/>
    <w:rsid w:val="006C41EC"/>
    <w:rsid w:val="006E5E65"/>
    <w:rsid w:val="007002A2"/>
    <w:rsid w:val="00725F31"/>
    <w:rsid w:val="00735B38"/>
    <w:rsid w:val="0074396A"/>
    <w:rsid w:val="00751935"/>
    <w:rsid w:val="007662CB"/>
    <w:rsid w:val="00766A92"/>
    <w:rsid w:val="007B6657"/>
    <w:rsid w:val="007C75BF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433C9"/>
    <w:rsid w:val="00996518"/>
    <w:rsid w:val="009B4456"/>
    <w:rsid w:val="009C0FF2"/>
    <w:rsid w:val="009D7950"/>
    <w:rsid w:val="009F62F2"/>
    <w:rsid w:val="00A5292A"/>
    <w:rsid w:val="00AF4F8E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06A81"/>
    <w:rsid w:val="00D3085E"/>
    <w:rsid w:val="00D61B7B"/>
    <w:rsid w:val="00DB54AF"/>
    <w:rsid w:val="00E022E9"/>
    <w:rsid w:val="00E47812"/>
    <w:rsid w:val="00EB2FAA"/>
    <w:rsid w:val="00EB3FAB"/>
    <w:rsid w:val="00EF7C9A"/>
    <w:rsid w:val="00F019EA"/>
    <w:rsid w:val="00FC32AC"/>
    <w:rsid w:val="00FD5EAD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0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387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387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387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387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0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387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387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387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387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20.04.16. na VTS poslana kopija dijela spisa po žalbi</izvorni_sadrzaj>
    <derivirana_varijabla naziv="DomainObject.Predmet.PrimjedbaSuca_1">20.04.16. na VTS poslana kopija dijela spisa po žalbi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 zastupanog po punomoćniku Vojislav Borić</izvorni_sadrzaj>
    <derivirana_varijabla naziv="DomainObject.Predmet.ProtustrankaFormated_1">  PALMATUS j.d.o.o. za promet nekretninama zastupanog po punomoćniku Vojislav Borić</derivirana_varijabla>
  </DomainObject.Predmet.ProtustrankaFormated>
  <DomainObject.Predmet.ProtustrankaFormatedOIB>
    <izvorni_sadrzaj>  PALMATUS j.d.o.o. za promet nekretninama, OIB 64542361571 zastupanog po punomoćniku Vojislav Borić</izvorni_sadrzaj>
    <derivirana_varijabla naziv="DomainObject.Predmet.ProtustrankaFormatedOIB_1">  PALMATUS j.d.o.o. za promet nekretninama, OIB 64542361571 zastupanog po punomoćniku Vojislav Borić</derivirana_varijabla>
  </DomainObject.Predmet.ProtustrankaFormatedOIB>
  <DomainObject.Predmet.ProtustrankaFormatedWithAdress>
    <izvorni_sadrzaj> PALMATUS j.d.o.o. za promet nekretninama, Ulica Šimuna Kožičića Benje 33, 23273 Ugljan zastupanog po punomoćniku Vojislav Borić</izvorni_sadrzaj>
    <derivirana_varijabla naziv="DomainObject.Predmet.ProtustrankaFormatedWithAdress_1"> PALMATUS j.d.o.o. za promet nekretninama, Ulica Šimuna Kožičića Benje 33, 23273 Ugljan zastupanog po punomoćniku Vojislav Borić</derivirana_varijabla>
  </DomainObject.Predmet.ProtustrankaFormatedWithAdress>
  <DomainObject.Predmet.ProtustrankaFormatedWithAdressOIB>
    <izvorni_sadrzaj> PALMATUS j.d.o.o. za promet nekretninama, OIB 64542361571, Ulica Šimuna Kožičića Benje 33, 23273 Ugljan zastupanog po punomoćniku Vojislav Borić</izvorni_sadrzaj>
    <derivirana_varijabla naziv="DomainObject.Predmet.ProtustrankaFormatedWithAdressOIB_1"> PALMATUS j.d.o.o. za promet nekretninama, OIB 64542361571, Ulica Šimuna Kožičića Benje 33, 23273 Ugljan zastupanog po punomoćniku Vojislav Borić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 zastupanog po punomoćniku Vojislav Borić</item>
    </izvorni_sadrzaj>
    <derivirana_varijabla naziv="DomainObject.Predmet.ProtuStrankaListFormated_1">
      <item>PALMATUS j.d.o.o. za promet nekretninama zastupanog po punomoćniku Vojislav Borić</item>
    </derivirana_varijabla>
  </DomainObject.Predmet.ProtuStrankaListFormated>
  <DomainObject.Predmet.ProtuStrankaListFormatedOIB>
    <izvorni_sadrzaj>
      <item>PALMATUS j.d.o.o. za promet nekretninama, OIB 64542361571 zastupanog po punomoćniku Vojislav Borić</item>
    </izvorni_sadrzaj>
    <derivirana_varijabla naziv="DomainObject.Predmet.ProtuStrankaListFormatedOIB_1">
      <item>PALMATUS j.d.o.o. za promet nekretninama, OIB 64542361571 zastupanog po punomoćniku Vojislav Borić</item>
    </derivirana_varijabla>
  </DomainObject.Predmet.ProtuStrankaListFormatedOIB>
  <DomainObject.Predmet.ProtuStrankaListFormatedWithAdress>
    <izvorni_sadrzaj>
      <item>PALMATUS j.d.o.o. za promet nekretninama, Ulica Šimuna Kožičića Benje 33, 23273 Ugljan zastupanog po punomoćniku Vojislav Borić</item>
    </izvorni_sadrzaj>
    <derivirana_varijabla naziv="DomainObject.Predmet.ProtuStrankaListFormatedWithAdress_1">
      <item>PALMATUS j.d.o.o. za promet nekretninama, Ulica Šimuna Kožičića Benje 33, 23273 Ugljan zastupanog po punomoćniku Vojislav Borić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 zastupanog po punomoćniku Vojislav Borić</item>
    </izvorni_sadrzaj>
    <derivirana_varijabla naziv="DomainObject.Predmet.ProtuStrankaListFormatedWithAdressOIB_1">
      <item>PALMATUS j.d.o.o. za promet nekretninama, OIB 64542361571, Ulica Šimuna Kožičića Benje 33, 23273 Ugljan zastupanog po punomoćniku Vojislav Borić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>
      <item>Vojislav Borić punomoćnik sudionika u postupku PALMATUS j.d.o.o. za promet nekretninama</item>
    </izvorni_sadrzaj>
    <derivirana_varijabla naziv="DomainObject.Predmet.OstaliListFormated_1">
      <item>Vojislav Borić punomoćnik sudionika u postupku PALMATUS j.d.o.o. za promet nekretninama</item>
    </derivirana_varijabla>
  </DomainObject.Predmet.OstaliListFormated>
  <DomainObject.Predmet.OstaliListFormatedOIB>
    <izvorni_sadrzaj>
      <item>Vojislav Borić, OIB 70566204396 punomoćnik sudionika u postupku PALMATUS j.d.o.o. za promet nekretninama</item>
    </izvorni_sadrzaj>
    <derivirana_varijabla naziv="DomainObject.Predmet.OstaliListFormatedOIB_1">
      <item>Vojislav Borić, OIB 70566204396 punomoćnik sudionika u postupku PALMATUS j.d.o.o. za promet nekretninama</item>
    </derivirana_varijabla>
  </DomainObject.Predmet.OstaliListFormatedOIB>
  <DomainObject.Predmet.OstaliListFormatedWithAdress>
    <izvorni_sadrzaj>
      <item>Vojislav Borić, Šimuna Kožičića Benje 33, 23273 Ugljan punomoćnik sudionika u postupku PALMATUS j.d.o.o. za promet nekretninama</item>
    </izvorni_sadrzaj>
    <derivirana_varijabla naziv="DomainObject.Predmet.OstaliListFormatedWithAdress_1">
      <item>Vojislav Borić, Šimuna Kožičića Benje 33, 23273 Ugljan punomoćnik sudionika u postupku PALMATUS j.d.o.o. za promet nekretninama</item>
    </derivirana_varijabla>
  </DomainObject.Predmet.OstaliListFormatedWithAdress>
  <DomainObject.Predmet.OstaliListFormatedWithAdressOIB>
    <izvorni_sadrzaj>
      <item>Vojislav Borić, OIB 70566204396, Šimuna Kožičića Benje 33, 23273 Ugljan punomoćnik sudionika u postupku PALMATUS j.d.o.o. za promet nekretninama</item>
    </izvorni_sadrzaj>
    <derivirana_varijabla naziv="DomainObject.Predmet.OstaliListFormatedWithAdressOIB_1">
      <item>Vojislav Borić, OIB 70566204396, Šimuna Kožičića Benje 33, 23273 Ugljan punomoćnik sudionika u postupku PALMATUS j.d.o.o. za promet nekretninama</item>
    </derivirana_varijabla>
  </DomainObject.Predmet.OstaliListFormatedWithAdressOIB>
  <DomainObject.Predmet.OstaliListNazivFormated>
    <izvorni_sadrzaj>
      <item>Vojislav Borić</item>
    </izvorni_sadrzaj>
    <derivirana_varijabla naziv="DomainObject.Predmet.OstaliListNazivFormated_1">
      <item>Vojislav Borić</item>
    </derivirana_varijabla>
  </DomainObject.Predmet.OstaliListNazivFormated>
  <DomainObject.Predmet.OstaliListNazivFormatedOIB>
    <izvorni_sadrzaj>
      <item>Vojislav Borić, OIB 70566204396</item>
    </izvorni_sadrzaj>
    <derivirana_varijabla naziv="DomainObject.Predmet.OstaliListNazivFormatedOIB_1">
      <item>Vojislav Borić, OIB 70566204396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PALMATUS j.d.o.o. za promet nekretninama</item>
      <item>FINA</item>
      <item>Vojislav Borić</item>
    </izvorni_sadrzaj>
    <derivirana_varijabla naziv="DomainObject.Predmet.SudioniciListNaziv_1">
      <item>PALMATUS j.d.o.o. za promet nekretninama</item>
      <item>FINA</item>
      <item>Vojislav Borić</item>
    </derivirana_varijabla>
  </DomainObject.Predmet.SudioniciListNaziv>
  <DomainObject.Predmet.SudioniciListAdressOIB>
    <izvorni_sadrzaj>
      <item>PALMATUS j.d.o.o. za promet nekretninama, OIB 64542361571, Ulica Šimuna Kožičića Benje 33,23273 Ugljan</item>
      <item>FINA, OIB 85821130368</item>
      <item>Vojislav Borić, OIB 70566204396, Šimuna Kožičića Benje 33,23273 Ugljan</item>
    </izvorni_sadrzaj>
    <derivirana_varijabla naziv="DomainObject.Predmet.SudioniciListAdressOIB_1">
      <item>PALMATUS j.d.o.o. za promet nekretninama, OIB 64542361571, Ulica Šimuna Kožičića Benje 33,23273 Ugljan</item>
      <item>FINA, OIB 85821130368</item>
      <item>Vojislav Borić, OIB 70566204396, Šimuna Kožičića Benje 33,23273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64542361571</item>
      <item>, OIB 85821130368</item>
      <item>, OIB 70566204396</item>
    </izvorni_sadrzaj>
    <derivirana_varijabla naziv="DomainObject.Predmet.SudioniciListNazivOIB_1">
      <item>, OIB 64542361571</item>
      <item>, OIB 85821130368</item>
      <item>, OIB 70566204396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DF48F-4FA5-4E4B-98FC-3D90D3683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2039</properties:Characters>
  <properties:Lines>62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2016-05-31T06:46:00Z</dcterms:created>
  <dc:creator>Ardena Bajlo</dc:creator>
  <cp:lastModifiedBy>Merlina Klišmanić</cp:lastModifiedBy>
  <cp:lastPrinted>2016-05-31T06:48:00Z</cp:lastPrinted>
  <dcterms:modified xmlns:xsi="http://www.w3.org/2001/XMLSchema-instance" xsi:type="dcterms:W3CDTF">2016-06-01T06:44:00Z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