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e3d5" w14:paraId="cbfe3d5" w:rsidRDefault="00032144" w:rsidP="00FC1537" w:rsidR="0003214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-318/15-6</w:t>
      </w:r>
    </w:p>
    <w:p w:rsidRDefault="00032144" w:rsidP="00E87D86" w:rsidR="00032144" w:rsidRPr="00FC1537">
      <w:pPr>
        <w:jc w:val="both"/>
      </w:pPr>
    </w:p>
    <w:p w:rsidRDefault="00032144" w:rsidP="00E87D86" w:rsidR="00032144" w:rsidRPr="00FC1537">
      <w:pPr>
        <w:jc w:val="both"/>
      </w:pPr>
    </w:p>
    <w:p w:rsidRDefault="00032144" w:rsidP="00E87D86" w:rsidR="00032144" w:rsidRPr="00FC1537">
      <w:pPr>
        <w:jc w:val="both"/>
      </w:pPr>
    </w:p>
    <w:p w:rsidRDefault="00032144" w:rsidP="00E87D86" w:rsidR="0003214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32144" w:rsidP="00E87D86" w:rsidR="0003214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32144" w:rsidP="00FC1537" w:rsidR="0003214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32144" w:rsidP="00E87D86" w:rsidR="00032144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32144" w:rsidP="00E87D86" w:rsidR="0003214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32144" w:rsidP="00FC1537" w:rsidR="00032144" w:rsidRPr="00FC1537">
      <w:pPr>
        <w:jc w:val="center"/>
      </w:pPr>
      <w:r>
        <w:t>R E P U B L I K A   H R V A T S K A</w:t>
      </w:r>
    </w:p>
    <w:p w:rsidRDefault="00032144" w:rsidP="00E87D86" w:rsidR="00032144"/>
    <w:p w:rsidRDefault="00032144" w:rsidP="001F7D4E" w:rsidR="00032144">
      <w:pPr>
        <w:jc w:val="center"/>
      </w:pPr>
      <w:r>
        <w:t>O G L A S</w:t>
      </w:r>
    </w:p>
    <w:p w:rsidRDefault="00032144" w:rsidP="001F7D4E" w:rsidR="00032144">
      <w:pPr>
        <w:jc w:val="center"/>
      </w:pPr>
    </w:p>
    <w:p w:rsidRDefault="00032144" w:rsidP="001F7D4E" w:rsidR="00032144" w:rsidRPr="00FC1537">
      <w:pPr>
        <w:jc w:val="center"/>
      </w:pPr>
    </w:p>
    <w:p w:rsidRDefault="00032144" w:rsidP="00E87D86" w:rsidR="0003214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stečajnom sucu Ardeni Bajlo,</w:t>
      </w:r>
      <w:r>
        <w:t xml:space="preserve"> </w:t>
      </w:r>
      <w:r w:rsidRPr="00FC1537">
        <w:t xml:space="preserve">u skraćenom stečajnom postupku nad dužnikom </w:t>
      </w:r>
      <w:r>
        <w:t xml:space="preserve">LED MEDIA d.o.o. Sukošan, Sukošan 202, Sukošan, OIB: 36488870045,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E1681B">
        <w:t>02. studenoga</w:t>
      </w:r>
      <w:r>
        <w:t xml:space="preserve"> 2015</w:t>
      </w:r>
      <w:r w:rsidRPr="00FC1537">
        <w:t xml:space="preserve">., dana </w:t>
      </w:r>
      <w:r w:rsidR="00E1681B">
        <w:t>22</w:t>
      </w:r>
      <w:r>
        <w:t xml:space="preserve">. prosinca 2015., objavio je </w:t>
      </w:r>
    </w:p>
    <w:p w:rsidRDefault="00032144" w:rsidP="00E87D86" w:rsidR="00032144">
      <w:pPr>
        <w:ind w:firstLine="720"/>
        <w:jc w:val="both"/>
      </w:pPr>
    </w:p>
    <w:p w:rsidRDefault="00032144" w:rsidP="00E87D86" w:rsidR="00032144">
      <w:pPr>
        <w:ind w:firstLine="720"/>
        <w:jc w:val="both"/>
      </w:pPr>
    </w:p>
    <w:p w:rsidRDefault="00032144" w:rsidP="00083422" w:rsidR="00032144" w:rsidRPr="00FC1537">
      <w:pPr>
        <w:jc w:val="center"/>
      </w:pPr>
      <w:r>
        <w:t>o g l a s</w:t>
      </w:r>
    </w:p>
    <w:p w:rsidRDefault="00032144" w:rsidP="005C42A8" w:rsidR="00032144">
      <w:pPr>
        <w:ind w:firstLine="315"/>
        <w:jc w:val="both"/>
      </w:pPr>
    </w:p>
    <w:p w:rsidRDefault="00032144" w:rsidP="005C42A8" w:rsidR="00032144">
      <w:pPr>
        <w:ind w:firstLine="315"/>
        <w:jc w:val="both"/>
      </w:pPr>
    </w:p>
    <w:p w:rsidRDefault="00032144" w:rsidP="00DE074C" w:rsidR="0003214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LED MEDIA d.o.o. Sukošan, Sukošan 202, Sukošan, OIB: 36488870045, </w:t>
      </w:r>
      <w:r w:rsidRPr="00FC1537">
        <w:t xml:space="preserve">iznosi </w:t>
      </w:r>
      <w:r>
        <w:rPr>
          <w:b/>
        </w:rPr>
        <w:t>84</w:t>
      </w:r>
      <w:r w:rsidRPr="0011713A">
        <w:rPr>
          <w:b/>
        </w:rPr>
        <w:t>.</w:t>
      </w:r>
      <w:r>
        <w:rPr>
          <w:b/>
        </w:rPr>
        <w:t>206</w:t>
      </w:r>
      <w:r w:rsidRPr="0011713A">
        <w:rPr>
          <w:b/>
        </w:rPr>
        <w:t>,</w:t>
      </w:r>
      <w:r>
        <w:rPr>
          <w:b/>
        </w:rPr>
        <w:t xml:space="preserve">88 </w:t>
      </w:r>
      <w:r>
        <w:t>kuna.</w:t>
      </w:r>
    </w:p>
    <w:p w:rsidRDefault="00032144" w:rsidP="00E87D86" w:rsidR="00032144" w:rsidRPr="00FC1537">
      <w:pPr>
        <w:jc w:val="both"/>
      </w:pPr>
    </w:p>
    <w:p w:rsidRDefault="00032144" w:rsidP="00CD5142" w:rsidR="0003214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Neven Grdović iz Sukošana, Sukošan 202, </w:t>
      </w:r>
      <w:r w:rsidRPr="00FC1537">
        <w:t>dužnika</w:t>
      </w:r>
      <w:r>
        <w:t xml:space="preserve"> LED MEDIA d.o.o. Sukošan,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32144" w:rsidP="00CD5142" w:rsidR="00032144">
      <w:pPr>
        <w:jc w:val="both"/>
      </w:pPr>
    </w:p>
    <w:p w:rsidRDefault="00032144" w:rsidP="00E1681B" w:rsidR="00E1681B">
      <w:pPr>
        <w:jc w:val="both"/>
      </w:pPr>
      <w:r>
        <w:tab/>
        <w:t>3</w:t>
      </w:r>
      <w:r w:rsidRPr="00FC1537">
        <w:t xml:space="preserve">. </w:t>
      </w:r>
      <w:r w:rsidR="00E1681B"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32144" w:rsidP="00CD5142" w:rsidR="00032144">
      <w:pPr>
        <w:jc w:val="both"/>
      </w:pPr>
    </w:p>
    <w:p w:rsidRDefault="00032144" w:rsidP="00CD5142" w:rsidR="00032144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LED MEDIA d.o.o. Sukošan, Sukošan 202, Sukošan, OIB: 36488870045,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LED MEDIA d.o.o. Sukošan,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211-318-2015.</w:t>
      </w:r>
    </w:p>
    <w:p w:rsidRDefault="00032144" w:rsidP="00CD5142" w:rsidR="00032144">
      <w:pPr>
        <w:jc w:val="both"/>
      </w:pPr>
    </w:p>
    <w:p w:rsidRDefault="00032144" w:rsidP="005C42A8" w:rsidR="00032144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</w:t>
      </w:r>
      <w:r w:rsidR="00E1681B">
        <w:t>SZ</w:t>
      </w:r>
      <w:r>
        <w:t xml:space="preserve">-a na odgovarajući način. </w:t>
      </w:r>
    </w:p>
    <w:p w:rsidRDefault="00032144" w:rsidP="00E523B5" w:rsidR="00032144">
      <w:pPr>
        <w:ind w:firstLine="315"/>
        <w:jc w:val="both"/>
      </w:pPr>
    </w:p>
    <w:p w:rsidRDefault="00032144" w:rsidP="00E87D86" w:rsidR="00032144" w:rsidRPr="00FC1537">
      <w:pPr>
        <w:jc w:val="center"/>
      </w:pPr>
      <w:r w:rsidRPr="00FC1537">
        <w:t xml:space="preserve">U Zadru, </w:t>
      </w:r>
      <w:r w:rsidR="00E1681B">
        <w:t>22</w:t>
      </w:r>
      <w:r>
        <w:t>. prosinca 2015</w:t>
      </w:r>
      <w:r w:rsidRPr="00FC1537">
        <w:t xml:space="preserve">. </w:t>
      </w:r>
    </w:p>
    <w:p w:rsidRDefault="00032144" w:rsidP="00E87D86" w:rsidR="00032144" w:rsidRPr="00FC1537">
      <w:pPr>
        <w:jc w:val="center"/>
      </w:pPr>
    </w:p>
    <w:p w:rsidRDefault="00032144" w:rsidP="00E87D86" w:rsidR="00032144" w:rsidRPr="00FC1537">
      <w:pPr>
        <w:jc w:val="right"/>
      </w:pPr>
    </w:p>
    <w:p w:rsidRDefault="00032144" w:rsidP="001945B8" w:rsidR="0003214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1681B">
        <w:t>Stečajni  s</w:t>
      </w:r>
      <w:r w:rsidR="00E1681B" w:rsidRPr="00FC1537">
        <w:t>udac</w:t>
      </w:r>
    </w:p>
    <w:p w:rsidRDefault="00032144" w:rsidP="001945B8" w:rsidR="0003214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32144" w:rsidP="00B84EF6" w:rsidR="00032144" w:rsidRPr="00FC1537">
      <w:pPr>
        <w:jc w:val="right"/>
      </w:pPr>
    </w:p>
    <w:p w:rsidRDefault="00032144" w:rsidP="00B84EF6" w:rsidR="00032144" w:rsidRPr="00FC1537">
      <w:pPr>
        <w:jc w:val="right"/>
      </w:pPr>
    </w:p>
    <w:p w:rsidRDefault="00032144" w:rsidP="00B84EF6" w:rsidR="00032144" w:rsidRPr="00FC1537"/>
    <w:p w:rsidRDefault="00032144" w:rsidP="00E87D86" w:rsidR="00032144" w:rsidRPr="00E1681B">
      <w:pPr>
        <w:jc w:val="both"/>
      </w:pPr>
    </w:p>
    <w:p w:rsidRDefault="00032144" w:rsidP="00FC1537" w:rsidR="00032144" w:rsidRPr="00E1681B">
      <w:pPr>
        <w:ind w:firstLine="708" w:left="12"/>
        <w:jc w:val="both"/>
      </w:pPr>
      <w:r w:rsidRPr="00E1681B">
        <w:t>DNA:</w:t>
      </w:r>
    </w:p>
    <w:p w:rsidRDefault="00032144" w:rsidP="00E87D86" w:rsidR="00032144" w:rsidRPr="00E1681B">
      <w:pPr>
        <w:numPr>
          <w:ilvl w:val="0"/>
          <w:numId w:val="2"/>
        </w:numPr>
        <w:jc w:val="both"/>
      </w:pPr>
      <w:r w:rsidRPr="00E1681B">
        <w:t>e-oglasna ploča suda</w:t>
      </w:r>
    </w:p>
    <w:p w:rsidRDefault="00032144" w:rsidP="00E87D86" w:rsidR="0003214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32144" w:rsidP="00E87D86" w:rsidR="00032144" w:rsidRPr="00083422">
      <w:pPr>
        <w:ind w:firstLine="720"/>
        <w:jc w:val="both"/>
        <w:rPr>
          <w:b/>
        </w:rPr>
      </w:pPr>
    </w:p>
    <w:p w:rsidRDefault="00032144" w:rsidP="00E87D86" w:rsidR="00032144" w:rsidRPr="00FC1537">
      <w:pPr>
        <w:ind w:firstLine="720"/>
        <w:jc w:val="both"/>
      </w:pPr>
    </w:p>
    <w:p w:rsidRDefault="00032144" w:rsidP="00E87D86" w:rsidR="00032144" w:rsidRPr="00FC1537"/>
    <w:p w:rsidRDefault="00032144" w:rsidP="00E87D86" w:rsidR="00032144" w:rsidRPr="00FC1537"/>
    <w:p w:rsidRDefault="00032144" w:rsidR="00032144" w:rsidRPr="00FC1537"/>
    <w:sectPr w:rsidSect="00381900" w:rsidR="00032144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144" w:rsidP="00381900" w:rsidR="00032144">
      <w:r>
        <w:separator/>
      </w:r>
    </w:p>
  </w:endnote>
  <w:endnote w:id="0" w:type="continuationSeparator">
    <w:p w:rsidRDefault="00032144" w:rsidP="00381900" w:rsidR="00032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81B" w:rsidR="00032144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E4352">
      <w:rPr>
        <w:noProof/>
      </w:rPr>
      <w:t>2</w:t>
    </w:r>
    <w:r>
      <w:rPr>
        <w:noProof/>
      </w:rPr>
      <w:fldChar w:fldCharType="end"/>
    </w:r>
  </w:p>
  <w:p w:rsidRDefault="00032144" w:rsidR="000321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144" w:rsidP="00381900" w:rsidR="00032144">
      <w:r>
        <w:separator/>
      </w:r>
    </w:p>
  </w:footnote>
  <w:footnote w:id="0" w:type="continuationSeparator">
    <w:p w:rsidRDefault="00032144" w:rsidP="00381900" w:rsidR="00032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81B" w:rsidP="00FC1537" w:rsidR="00032144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E4352">
      <w:rPr>
        <w:noProof/>
      </w:rPr>
      <w:t>2</w:t>
    </w:r>
    <w:r>
      <w:rPr>
        <w:noProof/>
      </w:rPr>
      <w:fldChar w:fldCharType="end"/>
    </w:r>
    <w:r w:rsidR="00032144">
      <w:tab/>
    </w:r>
    <w:r w:rsidR="00032144">
      <w:tab/>
      <w:t xml:space="preserve">Poslovni broj: </w:t>
    </w:r>
    <w:r w:rsidR="00032144" w:rsidRPr="00FC1537">
      <w:t>1 St</w:t>
    </w:r>
    <w:r w:rsidR="00032144">
      <w:t>-318/15-6</w:t>
    </w:r>
  </w:p>
  <w:p w:rsidRDefault="00032144" w:rsidR="00032144">
    <w:pPr>
      <w:pStyle w:val="Zaglavlje"/>
      <w:jc w:val="center"/>
    </w:pPr>
  </w:p>
  <w:p w:rsidRDefault="00032144" w:rsidP="00FC1537" w:rsidR="00032144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2144"/>
    <w:rsid w:val="0003719B"/>
    <w:rsid w:val="00083422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33241E"/>
    <w:rsid w:val="00381900"/>
    <w:rsid w:val="003927C8"/>
    <w:rsid w:val="003946C2"/>
    <w:rsid w:val="00395FBC"/>
    <w:rsid w:val="003E4669"/>
    <w:rsid w:val="004212FB"/>
    <w:rsid w:val="00445AD6"/>
    <w:rsid w:val="00477976"/>
    <w:rsid w:val="004928EC"/>
    <w:rsid w:val="004B358C"/>
    <w:rsid w:val="004D697C"/>
    <w:rsid w:val="004F1927"/>
    <w:rsid w:val="005B1954"/>
    <w:rsid w:val="005C42A8"/>
    <w:rsid w:val="005F2D85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8109EF"/>
    <w:rsid w:val="00840CEA"/>
    <w:rsid w:val="008A3E45"/>
    <w:rsid w:val="008D0D9C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C24CDB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A096F"/>
    <w:rsid w:val="00DE074C"/>
    <w:rsid w:val="00DE4352"/>
    <w:rsid w:val="00E1681B"/>
    <w:rsid w:val="00E24ACD"/>
    <w:rsid w:val="00E523B5"/>
    <w:rsid w:val="00E64ADC"/>
    <w:rsid w:val="00E85B2E"/>
    <w:rsid w:val="00E87D86"/>
    <w:rsid w:val="00E9786D"/>
    <w:rsid w:val="00EA5E65"/>
    <w:rsid w:val="00EF6429"/>
    <w:rsid w:val="00F46E88"/>
    <w:rsid w:val="00F76FE5"/>
    <w:rsid w:val="00F82299"/>
    <w:rsid w:val="00F854A7"/>
    <w:rsid w:val="00F941FD"/>
    <w:rsid w:val="00FC1537"/>
    <w:rsid w:val="00FC2C4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DE4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3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3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3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3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322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 MEDIA d.o.o. za marketing</izvorni_sadrzaj>
    <derivirana_varijabla naziv="DomainObject.Predmet.ProtustrankaFormated_1">  LED MEDIA d.o.o. za marketing</derivirana_varijabla>
  </DomainObject.Predmet.ProtustrankaFormated>
  <DomainObject.Predmet.ProtustrankaFormatedOIB>
    <izvorni_sadrzaj>  LED MEDIA d.o.o. za marketing, OIB 36488870045</izvorni_sadrzaj>
    <derivirana_varijabla naziv="DomainObject.Predmet.ProtustrankaFormatedOIB_1">  LED MEDIA d.o.o. za marketing, OIB 36488870045</derivirana_varijabla>
  </DomainObject.Predmet.ProtustrankaFormatedOIB>
  <DomainObject.Predmet.ProtustrankaFormatedWithAdress>
    <izvorni_sadrzaj> LED MEDIA d.o.o. za marketing, Sukošan 202, 23206 Sukošan</izvorni_sadrzaj>
    <derivirana_varijabla naziv="DomainObject.Predmet.ProtustrankaFormatedWithAdress_1"> LED MEDIA d.o.o. za marketing, Sukošan 202, 23206 Sukošan</derivirana_varijabla>
  </DomainObject.Predmet.ProtustrankaFormatedWithAdress>
  <DomainObject.Predmet.ProtustrankaFormatedWithAdressOIB>
    <izvorni_sadrzaj> LED MEDIA d.o.o. za marketing, OIB 36488870045, Sukošan 202, 23206 Sukošan</izvorni_sadrzaj>
    <derivirana_varijabla naziv="DomainObject.Predmet.ProtustrankaFormatedWithAdressOIB_1"> LED MEDIA d.o.o. za marketing, OIB 36488870045, Sukošan 202, 23206 Sukošan</derivirana_varijabla>
  </DomainObject.Predmet.ProtustrankaFormatedWithAdressOIB>
  <DomainObject.Predmet.ProtustrankaWithAdress>
    <izvorni_sadrzaj>LED MEDIA d.o.o. za marketing Sukošan 202, 23206 Sukošan</izvorni_sadrzaj>
    <derivirana_varijabla naziv="DomainObject.Predmet.ProtustrankaWithAdress_1">LED MEDIA d.o.o. za marketing Sukošan 202, 23206 Sukošan</derivirana_varijabla>
  </DomainObject.Predmet.ProtustrankaWithAdress>
  <DomainObject.Predmet.ProtustrankaWithAdressOIB>
    <izvorni_sadrzaj>LED MEDIA d.o.o. za marketing, OIB 36488870045, Sukošan 202, 23206 Sukošan</izvorni_sadrzaj>
    <derivirana_varijabla naziv="DomainObject.Predmet.ProtustrankaWithAdressOIB_1">LED MEDIA d.o.o. za marketing, OIB 36488870045, Sukošan 202, 23206 Sukošan</derivirana_varijabla>
  </DomainObject.Predmet.ProtustrankaWithAdressOIB>
  <DomainObject.Predmet.ProtustrankaNazivFormated>
    <izvorni_sadrzaj>LED MEDIA d.o.o. za marketing</izvorni_sadrzaj>
    <derivirana_varijabla naziv="DomainObject.Predmet.ProtustrankaNazivFormated_1">LED MEDIA d.o.o. za marketing</derivirana_varijabla>
  </DomainObject.Predmet.ProtustrankaNazivFormated>
  <DomainObject.Predmet.ProtustrankaNazivFormatedOIB>
    <izvorni_sadrzaj>LED MEDIA d.o.o. za marketing, OIB 36488870045</izvorni_sadrzaj>
    <derivirana_varijabla naziv="DomainObject.Predmet.ProtustrankaNazivFormatedOIB_1">LED MEDIA d.o.o. za marketing, OIB 36488870045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84206.88</izvorni_sadrzaj>
    <derivirana_varijabla naziv="DomainObject.Predmet.TrenutnaVrijednost_1">84206.88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LED MEDIA d.o.o. za marketing</item>
    </izvorni_sadrzaj>
    <derivirana_varijabla naziv="DomainObject.Predmet.ProtuStrankaListFormated_1">
      <item>LED MEDIA d.o.o. za marketing</item>
    </derivirana_varijabla>
  </DomainObject.Predmet.ProtuStrankaListFormated>
  <DomainObject.Predmet.ProtuStrankaListFormatedOIB>
    <izvorni_sadrzaj>
      <item>LED MEDIA d.o.o. za marketing, OIB 36488870045</item>
    </izvorni_sadrzaj>
    <derivirana_varijabla naziv="DomainObject.Predmet.ProtuStrankaListFormatedOIB_1">
      <item>LED MEDIA d.o.o. za marketing, OIB 36488870045</item>
    </derivirana_varijabla>
  </DomainObject.Predmet.ProtuStrankaListFormatedOIB>
  <DomainObject.Predmet.ProtuStrankaListFormatedWithAdress>
    <izvorni_sadrzaj>
      <item>LED MEDIA d.o.o. za marketing, Sukošan 202, 23206 Sukošan</item>
    </izvorni_sadrzaj>
    <derivirana_varijabla naziv="DomainObject.Predmet.ProtuStrankaListFormatedWithAdress_1">
      <item>LED MEDIA d.o.o. za marketing, Sukošan 202, 23206 Sukošan</item>
    </derivirana_varijabla>
  </DomainObject.Predmet.ProtuStrankaListFormatedWithAdress>
  <DomainObject.Predmet.ProtuStrankaListFormatedWithAdressOIB>
    <izvorni_sadrzaj>
      <item>LED MEDIA d.o.o. za marketing, OIB 36488870045, Sukošan 202, 23206 Sukošan</item>
    </izvorni_sadrzaj>
    <derivirana_varijabla naziv="DomainObject.Predmet.ProtuStrankaListFormatedWithAdressOIB_1">
      <item>LED MEDIA d.o.o. za marketing, OIB 36488870045, Sukošan 202, 23206 Sukošan</item>
    </derivirana_varijabla>
  </DomainObject.Predmet.ProtuStrankaListFormatedWithAdressOIB>
  <DomainObject.Predmet.ProtuStrankaListNazivFormated>
    <izvorni_sadrzaj>
      <item>LED MEDIA d.o.o. za marketing</item>
    </izvorni_sadrzaj>
    <derivirana_varijabla naziv="DomainObject.Predmet.ProtuStrankaListNazivFormated_1">
      <item>LED MEDIA d.o.o. za marketing</item>
    </derivirana_varijabla>
  </DomainObject.Predmet.ProtuStrankaListNazivFormated>
  <DomainObject.Predmet.ProtuStrankaListNazivFormatedOIB>
    <izvorni_sadrzaj>
      <item>LED MEDIA d.o.o. za marketing, OIB 36488870045</item>
    </izvorni_sadrzaj>
    <derivirana_varijabla naziv="DomainObject.Predmet.ProtuStrankaListNazivFormatedOIB_1">
      <item>LED MEDIA d.o.o. za marketing, OIB 36488870045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LED MEDIA d.o.o. za marketing</izvorni_sadrzaj>
    <derivirana_varijabla naziv="DomainObject.Predmet.ProtustrankaIDrugi_1">LED MEDIA d.o.o. za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LED MEDIA d.o.o. za marketing, OIB 36488870045, Sukošan 202, 23206 Sukošan</izvorni_sadrzaj>
    <derivirana_varijabla naziv="DomainObject.Predmet.ProtustrankaIDrugiAdressOIB_1">LED MEDIA d.o.o. za marketing, OIB 36488870045, Sukošan 202,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LED MEDIA d.o.o. za marketing</item>
    </izvorni_sadrzaj>
    <derivirana_varijabla naziv="DomainObject.Predmet.SudioniciListNaziv_1">
      <item>FINA</item>
      <item>LED MEDIA d.o.o. za marketing</item>
    </derivirana_varijabla>
  </DomainObject.Predmet.SudioniciListNaziv>
  <DomainObject.Predmet.SudioniciListAdressOIB>
    <izvorni_sadrzaj>
      <item>FINA, OIB 85821130368</item>
      <item>LED MEDIA d.o.o. za marketing, OIB 36488870045, Sukošan 202,23206 Sukošan</item>
    </izvorni_sadrzaj>
    <derivirana_varijabla naziv="DomainObject.Predmet.SudioniciListAdressOIB_1">
      <item>FINA, OIB 85821130368</item>
      <item>LED MEDIA d.o.o. za marketing, OIB 36488870045, Sukošan 202,23206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36488870045</item>
    </izvorni_sadrzaj>
    <derivirana_varijabla naziv="DomainObject.Predmet.SudioniciListNazivOIB_1">
      <item>, OIB 85821130368</item>
      <item>, OIB 36488870045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425</properties:Words>
  <properties:Characters>2144</properties:Characters>
  <properties:Lines>68</properties:Lines>
  <properties:Paragraphs>18</properties:Paragraphs>
  <properties:TotalTime>7</properties:TotalTime>
  <properties:ScaleCrop>false</properties:ScaleCrop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2015-12-21T07:52:00Z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2015-12-24T08:25:00Z</dcterms:modified>
  <cp:revision>5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