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98a5" w14:paraId="28298a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F0E91">
        <w:t>2722/16-17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EF1AA7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7F0E91">
        <w:rPr>
          <w:lang w:val="pt-BR"/>
        </w:rPr>
        <w:t>Virus d.o.o. za trgovinu i usluge, OIB: 44558820636, Zagreb, Pećine 6 A</w:t>
      </w:r>
      <w:r w:rsidRPr="00043498">
        <w:t xml:space="preserve">, </w:t>
      </w:r>
      <w:r w:rsidR="00EF1AA7" w:rsidRPr="00EF1AA7">
        <w:t>6</w:t>
      </w:r>
      <w:r w:rsidRPr="00EF1AA7">
        <w:t xml:space="preserve">. </w:t>
      </w:r>
      <w:r w:rsidR="00043498" w:rsidRPr="00EF1AA7">
        <w:t>veljače</w:t>
      </w:r>
      <w:r w:rsidRPr="00EF1AA7">
        <w:t xml:space="preserve"> 201</w:t>
      </w:r>
      <w:r w:rsidR="00043498" w:rsidRPr="00EF1AA7">
        <w:t>8</w:t>
      </w:r>
      <w:r w:rsidRPr="00EF1AA7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EF1AA7">
      <w:pPr>
        <w:ind w:firstLine="708"/>
        <w:jc w:val="both"/>
      </w:pPr>
      <w:r w:rsidRPr="00A93839">
        <w:t xml:space="preserve">I. Otvara se stečajni postupak nad dužnikom </w:t>
      </w:r>
      <w:r w:rsidR="007F0E91">
        <w:rPr>
          <w:lang w:val="pt-BR"/>
        </w:rPr>
        <w:t>Virus d.o.o. za trgovinu i usluge, OIB: 44558820636, Zagreb, Pećine 6 A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F1AA7">
        <w:t xml:space="preserve">Zagrebu </w:t>
      </w:r>
      <w:r w:rsidR="00EF1AA7" w:rsidRPr="00EF1AA7">
        <w:t>6</w:t>
      </w:r>
      <w:r w:rsidR="008E4EF5" w:rsidRPr="00EF1AA7">
        <w:t xml:space="preserve">. </w:t>
      </w:r>
      <w:r w:rsidR="00043498" w:rsidRPr="00EF1AA7">
        <w:t>veljače</w:t>
      </w:r>
      <w:r w:rsidRPr="00EF1AA7">
        <w:rPr>
          <w:lang w:val="pt-BR"/>
        </w:rPr>
        <w:t xml:space="preserve"> 201</w:t>
      </w:r>
      <w:r w:rsidR="00043498" w:rsidRPr="00EF1AA7">
        <w:rPr>
          <w:lang w:val="pt-BR"/>
        </w:rPr>
        <w:t>8</w:t>
      </w:r>
      <w:r w:rsidRPr="00EF1AA7">
        <w:t xml:space="preserve">. u </w:t>
      </w:r>
      <w:r w:rsidR="00C70ACC" w:rsidRPr="00EF1AA7">
        <w:t>1</w:t>
      </w:r>
      <w:r w:rsidR="00043498" w:rsidRPr="00EF1AA7">
        <w:t>4</w:t>
      </w:r>
      <w:r w:rsidR="00C70ACC" w:rsidRPr="00EF1AA7">
        <w:t>.</w:t>
      </w:r>
      <w:r w:rsidR="00241EA3" w:rsidRPr="00EF1AA7">
        <w:t>0</w:t>
      </w:r>
      <w:r w:rsidR="00DC7C75" w:rsidRPr="00EF1AA7">
        <w:t>0</w:t>
      </w:r>
      <w:r w:rsidRPr="00EF1AA7">
        <w:t xml:space="preserve"> sati.</w:t>
      </w:r>
    </w:p>
    <w:p w:rsidRDefault="00A93839" w:rsidP="00EF1AA7" w:rsidR="00A93839" w:rsidRPr="00043498">
      <w:pPr>
        <w:ind w:firstLine="708"/>
      </w:pPr>
      <w:r w:rsidRPr="00DC7C75">
        <w:t xml:space="preserve">II. Za stečajnog upravitelja imenuje se </w:t>
      </w:r>
      <w:r w:rsidR="00EF1AA7" w:rsidRPr="009724D0">
        <w:t>Mateo Erceg, OIB: 93602617826, Zagreb, Radnička cesta 30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7F0E91">
        <w:rPr>
          <w:lang w:val="pt-BR"/>
        </w:rPr>
        <w:t>Virus d.o.o. za trgovinu i usluge, OIB: 44558820636, Zagreb, Pećine 6 A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7F0E91">
        <w:rPr>
          <w:lang w:val="pt-BR"/>
        </w:rPr>
        <w:t>Virus d.o.o. za trgovinu i usluge, OIB: 44558820636, Zagreb, Pećine 6 A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2C29C7" w:rsidP="002C29C7" w:rsidR="002C29C7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3038 </w:t>
      </w:r>
      <w:r w:rsidRPr="00070D63">
        <w:t xml:space="preserve">dana, u ukupnom iznosu od </w:t>
      </w:r>
      <w:r>
        <w:t xml:space="preserve">3.181.807,78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29C7" w:rsidP="002C29C7" w:rsidR="002C29C7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2. svibnja 2017.</w:t>
      </w:r>
      <w:r w:rsidRPr="0065182A">
        <w:t xml:space="preserve"> </w:t>
      </w:r>
      <w:r>
        <w:t xml:space="preserve"> i zaključak od 20. lipnja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13.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2C29C7" w:rsidP="002C29C7" w:rsidR="002C29C7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2C29C7" w:rsidP="002C29C7" w:rsidR="002C29C7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20. lipnja 2017. nije vlasnik nekretnina (list 16 spisa).</w:t>
      </w:r>
    </w:p>
    <w:p w:rsidRDefault="002C29C7" w:rsidP="002C29C7" w:rsidR="002C29C7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9.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36</w:t>
      </w:r>
      <w:r w:rsidRPr="00350BA2">
        <w:t xml:space="preserve"> spisa) iz kojeg proizlazi da dužnik nije evidentiran kao vlasnik vozila. </w:t>
      </w:r>
    </w:p>
    <w:p w:rsidRDefault="00E82DB3" w:rsidP="002C29C7" w:rsidR="002C29C7">
      <w:pPr>
        <w:jc w:val="both"/>
      </w:pPr>
      <w:r>
        <w:tab/>
      </w:r>
      <w:r w:rsidR="002C29C7">
        <w:t>Uvidom u dopis FINE od 30. ožujka 2017. (list 6 spisa) utvrđeno je da dužnik na dan 29. ožujka 2017. u Očevidniku redoslijeda osnova za plaćanje imao neizvršene osnove za plaćanje u neprekinutom razdoblju od 3612 dana u ukupnom iznosu od 3.701.310,63 kn.</w:t>
      </w:r>
    </w:p>
    <w:p w:rsidRDefault="00690007" w:rsidP="002C29C7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2C29C7">
        <w:t>28</w:t>
      </w:r>
      <w:r w:rsidR="00B75EA4">
        <w:t xml:space="preserve">. </w:t>
      </w:r>
      <w:r w:rsidR="002C29C7">
        <w:t>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C29C7">
        <w:t>28</w:t>
      </w:r>
      <w:r w:rsidR="00B75EA4">
        <w:t xml:space="preserve">. </w:t>
      </w:r>
      <w:r w:rsidR="002C29C7">
        <w:t>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F1AA7">
      <w:pPr>
        <w:jc w:val="center"/>
      </w:pPr>
      <w:r w:rsidRPr="00372077">
        <w:t xml:space="preserve">U </w:t>
      </w:r>
      <w:r w:rsidR="00C12410" w:rsidRPr="00EF1AA7">
        <w:t>Zagreb</w:t>
      </w:r>
      <w:r w:rsidR="00CA4E71" w:rsidRPr="00EF1AA7">
        <w:t xml:space="preserve">u </w:t>
      </w:r>
      <w:r w:rsidR="00EF1AA7" w:rsidRPr="00EF1AA7">
        <w:t>6</w:t>
      </w:r>
      <w:r w:rsidR="00934FAE" w:rsidRPr="00EF1AA7">
        <w:t xml:space="preserve">. </w:t>
      </w:r>
      <w:r w:rsidR="00043498" w:rsidRPr="00EF1AA7">
        <w:t>veljače</w:t>
      </w:r>
      <w:r w:rsidR="00B6336F" w:rsidRPr="00EF1AA7">
        <w:t xml:space="preserve"> </w:t>
      </w:r>
      <w:r w:rsidR="006A7E02" w:rsidRPr="00EF1AA7">
        <w:t>201</w:t>
      </w:r>
      <w:r w:rsidR="00043498" w:rsidRPr="00EF1AA7">
        <w:t>8</w:t>
      </w:r>
      <w:r w:rsidR="00C12410" w:rsidRPr="00EF1AA7">
        <w:t>.</w:t>
      </w:r>
    </w:p>
    <w:p w:rsidRDefault="00C12410" w:rsidP="00C12410" w:rsidR="00C12410" w:rsidRPr="00EF1AA7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87499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987499" w:rsidP="007B64C7" w:rsidR="00987499">
      <w:pPr>
        <w:ind w:firstLine="708" w:left="3540"/>
        <w:jc w:val="right"/>
      </w:pPr>
    </w:p>
    <w:p w:rsidRDefault="00987499" w:rsidP="007B64C7" w:rsidR="00987499">
      <w:pPr>
        <w:ind w:firstLine="708" w:left="3540"/>
        <w:jc w:val="right"/>
      </w:pPr>
      <w:r>
        <w:t>Za točnost otpravka-ovlašteni službenik:</w:t>
      </w:r>
    </w:p>
    <w:p w:rsidRDefault="00987499" w:rsidP="007B64C7" w:rsidR="00987499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F18D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F0E91">
          <w:t>2722/16-17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224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C29C7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7F0E91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87499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08BB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EF18D8"/>
    <w:rsid w:val="00EF1AA7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4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4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derivirana_varijabla>
  </DomainObject.Primjedba>
  <DomainObject.Oznaka>
    <izvorni_sadrzaj>St-2722/2016-17</izvorni_sadrzaj>
    <derivirana_varijabla naziv="DomainObject.Oznaka_1">St-2722/2016-17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St-2722/2016</izvorni_sadrzaj>
    <derivirana_varijabla naziv="DomainObject.Predmet.OznakaBroj_1">St-2722/2016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Virus d.o.o. zastupanog po punomoćniku Davor Čilić</izvorni_sadrzaj>
    <derivirana_varijabla naziv="DomainObject.Predmet.ProtustrankaFormated_1">  Virus d.o.o. zastupanog po punomoćniku Davor Čilić</derivirana_varijabla>
  </DomainObject.Predmet.ProtustrankaFormated>
  <DomainObject.Predmet.ProtustrankaFormatedOIB>
    <izvorni_sadrzaj>  Virus d.o.o., OIB 44558820636 zastupanog po punomoćniku Davor Čilić</izvorni_sadrzaj>
    <derivirana_varijabla naziv="DomainObject.Predmet.ProtustrankaFormatedOIB_1">  Virus d.o.o., OIB 44558820636 zastupanog po punomoćniku Davor Čilić</derivirana_varijabla>
  </DomainObject.Predmet.ProtustrankaFormatedOIB>
  <DomainObject.Predmet.ProtustrankaFormatedWithAdress>
    <izvorni_sadrzaj> Virus d.o.o., Pećine 6 A, 10000 Zagreb zastupanog po punomoćniku Davor Čilić</izvorni_sadrzaj>
    <derivirana_varijabla naziv="DomainObject.Predmet.ProtustrankaFormatedWithAdress_1"> Virus d.o.o., Pećine 6 A, 10000 Zagreb zastupanog po punomoćniku Davor Čilić</derivirana_varijabla>
  </DomainObject.Predmet.ProtustrankaFormatedWithAdress>
  <DomainObject.Predmet.ProtustrankaFormatedWithAdressOIB>
    <izvorni_sadrzaj> Virus d.o.o., OIB 44558820636, Pećine 6 A, 10000 Zagreb zastupanog po punomoćniku Davor Čilić</izvorni_sadrzaj>
    <derivirana_varijabla naziv="DomainObject.Predmet.ProtustrankaFormatedWithAdressOIB_1"> Virus d.o.o., OIB 44558820636, Pećine 6 A, 10000 Zagreb zastupanog po punomoćniku Davor Čilić</derivirana_varijabla>
  </DomainObject.Predmet.ProtustrankaFormatedWithAdressOIB>
  <DomainObject.Predmet.ProtustrankaWithAdress>
    <izvorni_sadrzaj>Virus d.o.o. Pećine 6 A, 10000 Zagreb</izvorni_sadrzaj>
    <derivirana_varijabla naziv="DomainObject.Predmet.ProtustrankaWithAdress_1">Virus d.o.o. Pećine 6 A, 10000 Zagreb</derivirana_varijabla>
  </DomainObject.Predmet.ProtustrankaWithAdress>
  <DomainObject.Predmet.ProtustrankaWithAdressOIB>
    <izvorni_sadrzaj>Virus d.o.o., OIB 44558820636, Pećine 6 A, 10000 Zagreb</izvorni_sadrzaj>
    <derivirana_varijabla naziv="DomainObject.Predmet.ProtustrankaWithAdressOIB_1">Virus d.o.o., OIB 44558820636, Pećine 6 A, 10000 Zagreb</derivirana_varijabla>
  </DomainObject.Predmet.ProtustrankaWithAdressOIB>
  <DomainObject.Predmet.ProtustrankaNazivFormated>
    <izvorni_sadrzaj>Virus d.o.o.</izvorni_sadrzaj>
    <derivirana_varijabla naziv="DomainObject.Predmet.ProtustrankaNazivFormated_1">Virus d.o.o.</derivirana_varijabla>
  </DomainObject.Predmet.ProtustrankaNazivFormated>
  <DomainObject.Predmet.ProtustrankaNazivFormatedOIB>
    <izvorni_sadrzaj>Virus d.o.o., OIB 44558820636</izvorni_sadrzaj>
    <derivirana_varijabla naziv="DomainObject.Predmet.ProtustrankaNazivFormatedOIB_1">Virus d.o.o., OIB 44558820636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Čilić; VJEROVNICI</izvorni_sadrzaj>
    <derivirana_varijabla naziv="DomainObject.Predmet.StrankaFormated_1">  FINA Regionalni centar Zagreb; Davor Čilić; VJEROVNICI</derivirana_varijabla>
  </DomainObject.Predmet.StrankaFormated>
  <DomainObject.Predmet.StrankaFormatedOIB>
    <izvorni_sadrzaj>  FINA Regionalni centar Zagreb, OIB 85821130368; Davor Čilić, OIB 09668297300; VJEROVNICI</izvorni_sadrzaj>
    <derivirana_varijabla naziv="DomainObject.Predmet.StrankaFormatedOIB_1">  FINA Regionalni centar Zagreb, OIB 85821130368; Davor Čilić, OIB 09668297300; VJEROVNICI</derivirana_varijabla>
  </DomainObject.Predmet.StrankaFormatedOIB>
  <DomainObject.Predmet.StrankaFormatedWithAdress>
    <izvorni_sadrzaj> FINA Regionalni centar Zagreb, Trg svibanjskih žrtava 1995. br. 1, 10000 Zagreb; Davor Čilić, Pećine 6 B, 10000 Zagreb; VJEROVNICI</izvorni_sadrzaj>
    <derivirana_varijabla naziv="DomainObject.Predmet.StrankaFormatedWithAdress_1"> FINA Regionalni centar Zagreb, Trg svibanjskih žrtava 1995. br. 1, 10000 Zagreb; Davor Čilić, Pećine 6 B, 10000 Zagreb; VJEROVNICI</derivirana_varijabla>
  </DomainObject.Predmet.StrankaFormatedWithAdress>
  <DomainObject.Predmet.StrankaFormatedWithAdressOIB>
    <izvorni_sadrzaj> FINA Regionalni centar Zagreb, OIB 85821130368, Trg svibanjskih žrtava 1995. br. 1, 10000 Zagreb; Davor Čilić, OIB 09668297300, Pećine 6 B, 10000 Zagreb; VJEROVNICI</izvorni_sadrzaj>
    <derivirana_varijabla naziv="DomainObject.Predmet.StrankaFormatedWithAdressOIB_1"> FINA Regionalni centar Zagreb, OIB 85821130368, Trg svibanjskih žrtava 1995. br. 1, 10000 Zagreb; Davor Čilić, OIB 09668297300, Pećine 6 B, 10000 Zagreb; VJEROVNICI</derivirana_varijabla>
  </DomainObject.Predmet.StrankaFormatedWithAdressOIB>
  <DomainObject.Predmet.StrankaWithAdress>
    <izvorni_sadrzaj>FINA Regionalni centar Zagreb Trg svibanjskih žrtava 1995. br. 1,10000 Zagreb,Davor Čilić Pećine 6 B,10000 Zagreb,VJEROVNICI </izvorni_sadrzaj>
    <derivirana_varijabla naziv="DomainObject.Predmet.StrankaWithAdress_1">FINA Regionalni centar Zagreb Trg svibanjskih žrtava 1995. br. 1,10000 Zagreb,Davor Čilić Pećine 6 B,10000 Zagreb,VJEROVNICI </derivirana_varijabla>
  </DomainObject.Predmet.StrankaWithAdress>
  <DomainObject.Predmet.StrankaWithAdressOIB>
    <izvorni_sadrzaj>FINA Regionalni centar Zagreb, OIB 85821130368, Trg svibanjskih žrtava 1995. br. 1,10000 Zagreb,Davor Čilić, OIB 09668297300, Pećine 6 B,10000 Zagreb,VJEROVNICI</izvorni_sadrzaj>
    <derivirana_varijabla naziv="DomainObject.Predmet.StrankaWithAdressOIB_1">FINA Regionalni centar Zagreb, OIB 85821130368, Trg svibanjskih žrtava 1995. br. 1,10000 Zagreb,Davor Čilić, OIB 09668297300, Pećine 6 B,10000 Zagreb,VJEROVNICI</derivirana_varijabla>
  </DomainObject.Predmet.StrankaWithAdressOIB>
  <DomainObject.Predmet.StrankaNazivFormated>
    <izvorni_sadrzaj>FINA Regionalni centar Zagreb,Davor Čilić,VJEROVNICI</izvorni_sadrzaj>
    <derivirana_varijabla naziv="DomainObject.Predmet.StrankaNazivFormated_1">FINA Regionalni centar Zagreb,Davor Čilić,VJEROVNICI</derivirana_varijabla>
  </DomainObject.Predmet.StrankaNazivFormated>
  <DomainObject.Predmet.StrankaNazivFormatedOIB>
    <izvorni_sadrzaj>FINA Regionalni centar Zagreb, OIB 85821130368,Davor Čilić, OIB 09668297300,VJEROVNICI</izvorni_sadrzaj>
    <derivirana_varijabla naziv="DomainObject.Predmet.StrankaNazivFormatedOIB_1">FINA Regionalni centar Zagreb, OIB 85821130368,Davor Čilić, OIB 09668297300,VJEROVNICI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Davor Čilić</item>
      <item>VJEROVNICI</item>
    </izvorni_sadrzaj>
    <derivirana_varijabla naziv="DomainObject.Predmet.StrankaListFormated_1">
      <item>FINA Regionalni centar Zagreb</item>
      <item>Davor Čilić</item>
      <item>VJEROVNICI</item>
    </derivirana_varijabla>
  </DomainObject.Predmet.StrankaListFormated>
  <DomainObject.Predmet.StrankaListFormatedOIB>
    <izvorni_sadrzaj>
      <item>FINA Regionalni centar Zagreb, OIB 85821130368</item>
      <item>Davor Čilić, OIB 09668297300</item>
      <item>VJEROVNICI</item>
    </izvorni_sadrzaj>
    <derivirana_varijabla naziv="DomainObject.Predmet.StrankaListFormatedOIB_1">
      <item>FINA Regionalni centar Zagreb, OIB 85821130368</item>
      <item>Davor Čilić, OIB 09668297300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Čilić, Pećine 6 B, 10000 Zagreb</item>
      <item>VJEROVNICI</item>
    </izvorni_sadrzaj>
    <derivirana_varijabla naziv="DomainObject.Predmet.StrankaListFormatedWithAdress_1">
      <item>FINA Regionalni centar Zagreb, Trg svibanjskih žrtava 1995. br. 1, 10000 Zagreb</item>
      <item>Davor Čilić, Pećine 6 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Čilić, OIB 09668297300, Pećine 6 B,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Davor Čilić, OIB 09668297300, Pećine 6 B, 10000 Zagreb</item>
      <item>VJEROVNICI</item>
    </derivirana_varijabla>
  </DomainObject.Predmet.StrankaListFormatedWithAdressOIB>
  <DomainObject.Predmet.StrankaListNazivFormated>
    <izvorni_sadrzaj>
      <item>FINA Regionalni centar Zagreb</item>
      <item>Davor Čilić</item>
      <item>VJEROVNICI</item>
    </izvorni_sadrzaj>
    <derivirana_varijabla naziv="DomainObject.Predmet.StrankaListNazivFormated_1">
      <item>FINA Regionalni centar Zagreb</item>
      <item>Davor Čilić</item>
      <item>VJEROVNICI</item>
    </derivirana_varijabla>
  </DomainObject.Predmet.StrankaListNazivFormated>
  <DomainObject.Predmet.StrankaListNazivFormatedOIB>
    <izvorni_sadrzaj>
      <item>FINA Regionalni centar Zagreb, OIB 85821130368</item>
      <item>Davor Čilić, OIB 09668297300</item>
      <item>VJEROVNICI</item>
    </izvorni_sadrzaj>
    <derivirana_varijabla naziv="DomainObject.Predmet.StrankaListNazivFormatedOIB_1">
      <item>FINA Regionalni centar Zagreb, OIB 85821130368</item>
      <item>Davor Čilić, OIB 09668297300</item>
      <item>VJEROVNICI</item>
    </derivirana_varijabla>
  </DomainObject.Predmet.StrankaListNazivFormatedOIB>
  <DomainObject.Predmet.ProtuStrankaListFormated>
    <izvorni_sadrzaj>
      <item>Virus d.o.o. zastupanog po punomoćniku Davor Čilić</item>
    </izvorni_sadrzaj>
    <derivirana_varijabla naziv="DomainObject.Predmet.ProtuStrankaListFormated_1">
      <item>Virus d.o.o. zastupanog po punomoćniku Davor Čilić</item>
    </derivirana_varijabla>
  </DomainObject.Predmet.ProtuStrankaListFormated>
  <DomainObject.Predmet.ProtuStrankaListFormatedOIB>
    <izvorni_sadrzaj>
      <item>Virus d.o.o., OIB 44558820636 zastupanog po punomoćniku Davor Čilić</item>
    </izvorni_sadrzaj>
    <derivirana_varijabla naziv="DomainObject.Predmet.ProtuStrankaListFormatedOIB_1">
      <item>Virus d.o.o., OIB 44558820636 zastupanog po punomoćniku Davor Čilić</item>
    </derivirana_varijabla>
  </DomainObject.Predmet.ProtuStrankaListFormatedOIB>
  <DomainObject.Predmet.ProtuStrankaListFormatedWithAdress>
    <izvorni_sadrzaj>
      <item>Virus d.o.o., Pećine 6 A, 10000 Zagreb zastupanog po punomoćniku Davor Čilić</item>
    </izvorni_sadrzaj>
    <derivirana_varijabla naziv="DomainObject.Predmet.ProtuStrankaListFormatedWithAdress_1">
      <item>Virus d.o.o., Pećine 6 A, 10000 Zagreb zastupanog po punomoćniku Davor Čilić</item>
    </derivirana_varijabla>
  </DomainObject.Predmet.ProtuStrankaListFormatedWithAdress>
  <DomainObject.Predmet.ProtuStrankaListFormatedWithAdressOIB>
    <izvorni_sadrzaj>
      <item>Virus d.o.o., OIB 44558820636, Pećine 6 A, 10000 Zagreb zastupanog po punomoćniku Davor Čilić</item>
    </izvorni_sadrzaj>
    <derivirana_varijabla naziv="DomainObject.Predmet.ProtuStrankaListFormatedWithAdressOIB_1">
      <item>Virus d.o.o., OIB 44558820636, Pećine 6 A, 10000 Zagreb zastupanog po punomoćniku Davor Čilić</item>
    </derivirana_varijabla>
  </DomainObject.Predmet.ProtuStrankaListFormatedWithAdressOIB>
  <DomainObject.Predmet.ProtuStrankaListNazivFormated>
    <izvorni_sadrzaj>
      <item>Virus d.o.o.</item>
    </izvorni_sadrzaj>
    <derivirana_varijabla naziv="DomainObject.Predmet.ProtuStrankaListNazivFormated_1">
      <item>Virus d.o.o.</item>
    </derivirana_varijabla>
  </DomainObject.Predmet.ProtuStrankaListNazivFormated>
  <DomainObject.Predmet.ProtuStrankaListNazivFormatedOIB>
    <izvorni_sadrzaj>
      <item>Virus d.o.o., OIB 44558820636</item>
    </izvorni_sadrzaj>
    <derivirana_varijabla naziv="DomainObject.Predmet.ProtuStrankaListNazivFormatedOIB_1">
      <item>Virus d.o.o., OIB 44558820636</item>
    </derivirana_varijabla>
  </DomainObject.Predmet.ProtuStrankaListNazivFormatedOIB>
  <DomainObject.Predmet.OstaliListFormated>
    <izvorni_sadrzaj>
      <item>Davor Čilić punomoćnik sudionika u postupku Virus d.o.o.</item>
      <item>OTP banka Hrvatska dioničko društvo</item>
      <item>Addiko Bank dioničko društvo</item>
      <item>HRVATSKA POŠTANSKA BANKA, dioničko društvo</item>
    </izvorni_sadrzaj>
    <derivirana_varijabla naziv="DomainObject.Predmet.OstaliListFormated_1">
      <item>Davor Čilić punomoćnik sudionika u postupku Virus d.o.o.</item>
      <item>OTP banka Hrvatska dioničko društvo</item>
      <item>Addiko Bank dioničko društvo</item>
      <item>HRVATSKA POŠTANSKA BANKA, dioničko društvo</item>
    </derivirana_varijabla>
  </DomainObject.Predmet.OstaliListFormated>
  <DomainObject.Predmet.OstaliListFormatedOIB>
    <izvorni_sadrzaj>
      <item>Davor Čilić, OIB 09668297300 punomoćnik sudionika u postupku Virus d.o.o.</item>
      <item>OTP banka Hrvatska dioničko društvo, OIB 52508873833</item>
      <item>Addiko Bank dioničko društvo, OIB 14036333877</item>
      <item>HRVATSKA POŠTANSKA BANKA, dioničko društvo, OIB 87939104217</item>
    </izvorni_sadrzaj>
    <derivirana_varijabla naziv="DomainObject.Predmet.OstaliListFormatedOIB_1">
      <item>Davor Čilić, OIB 09668297300 punomoćnik sudionika u postupku Virus d.o.o.</item>
      <item>OTP banka Hrvatska dioničko društvo, OIB 52508873833</item>
      <item>Addiko Bank dioničko društvo, OIB 14036333877</item>
      <item>HRVATSKA POŠTANSKA BANKA, dioničko društvo, OIB 87939104217</item>
    </derivirana_varijabla>
  </DomainObject.Predmet.OstaliListFormatedOIB>
  <DomainObject.Predmet.OstaliListFormatedWithAdress>
    <izvorni_sadrzaj>
      <item>Davor Čilić, Pećine 6 B, 10000 Zagreb punomoćnik sudionika u postupku Virus d.o.o.</item>
      <item>OTP banka Hrvatska dioničko društvo, Ulica Domovinskog rata 3, 23000 Zadar</item>
      <item>Addiko Bank dioničko društvo, Slavonska avenija 6, 10000 Zagreb</item>
      <item>HRVATSKA POŠTANSKA BANKA, dioničko društvo, Jurišićeva 4, 10000 Zagreb</item>
    </izvorni_sadrzaj>
    <derivirana_varijabla naziv="DomainObject.Predmet.OstaliListFormatedWithAdress_1">
      <item>Davor Čilić, Pećine 6 B, 10000 Zagreb punomoćnik sudionika u postupku Virus d.o.o.</item>
      <item>OTP banka Hrvatska dioničko društvo, Ulica Domovinskog rata 3, 23000 Zadar</item>
      <item>Addiko Bank dioničko društvo, Slavonska avenija 6,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Davor Čilić, OIB 09668297300, Pećine 6 B, 10000 Zagreb punomoćnik sudionika u postupku Virus d.o.o.</item>
      <item>OTP banka Hrvatska dioničko društvo, OIB 52508873833, Ulica Domovinskog rata 3, 23000 Zadar</item>
      <item>Addiko Bank dioničko društvo, OIB 14036333877, Slavonska avenija 6, 10000 Zagreb</item>
      <item>HRVATSKA POŠTANSKA BANKA, dioničko društvo, OIB 87939104217, Jurišićeva 4, 10000 Zagreb</item>
    </izvorni_sadrzaj>
    <derivirana_varijabla naziv="DomainObject.Predmet.OstaliListFormatedWithAdressOIB_1">
      <item>Davor Čilić, OIB 09668297300, Pećine 6 B, 10000 Zagreb punomoćnik sudionika u postupku Virus d.o.o.</item>
      <item>OTP banka Hrvatska dioničko društvo, OIB 52508873833, Ulica Domovinskog rata 3, 23000 Zadar</item>
      <item>Addiko Bank dioničko društvo, OIB 14036333877, Slavonska avenija 6,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Davor Čilić</item>
      <item>OTP banka Hrvatska dioničko društvo</item>
      <item>Addiko Bank dioničko društvo</item>
      <item>HRVATSKA POŠTANSKA BANKA, dioničko društvo</item>
    </izvorni_sadrzaj>
    <derivirana_varijabla naziv="DomainObject.Predmet.OstaliListNazivFormated_1">
      <item>Davor Čilić</item>
      <item>OTP banka Hrvatska dioničko društvo</item>
      <item>Addiko Bank dioničko društvo</item>
      <item>HRVATSKA POŠTANSKA BANKA, dioničko društvo</item>
    </derivirana_varijabla>
  </DomainObject.Predmet.OstaliListNazivFormated>
  <DomainObject.Predmet.OstaliListNazivFormatedOIB>
    <izvorni_sadrzaj>
      <item>Davor Čilić, OIB 09668297300</item>
      <item>OTP banka Hrvatska dioničko društvo, OIB 52508873833</item>
      <item>Addiko Bank dioničko društvo, OIB 14036333877</item>
      <item>HRVATSKA POŠTANSKA BANKA, dioničko društvo, OIB 87939104217</item>
    </izvorni_sadrzaj>
    <derivirana_varijabla naziv="DomainObject.Predmet.OstaliListNazivFormatedOIB_1">
      <item>Davor Čilić, OIB 09668297300</item>
      <item>OTP banka Hrvatska dioničko društvo, OIB 52508873833</item>
      <item>Addiko Bank dioničko društvo, OIB 14036333877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St-2722/2016-17</izvorni_sadrzaj>
    <derivirana_varijabla naziv="DomainObject.PoslovniBrojDokumenta_1">St-2722/2016-17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Virus d.o.o.</izvorni_sadrzaj>
    <derivirana_varijabla naziv="DomainObject.Predmet.ProtustrankaIDrugi_1">Virus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Virus d.o.o., OIB 44558820636, Pećine 6 A, 10000 Zagreb</izvorni_sadrzaj>
    <derivirana_varijabla naziv="DomainObject.Predmet.ProtustrankaIDrugiAdressOIB_1">Virus d.o.o., OIB 44558820636, Pećine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Virus d.o.o.</item>
      <item>Davor Čilić</item>
      <item>OTP banka Hrvatska dioničko društvo</item>
      <item>Addiko Bank dioničko društvo</item>
      <item>HRVATSKA POŠTANSKA BANKA, dioničko društvo</item>
      <item>Davor Čilić</item>
      <item>VJEROVNICI</item>
    </izvorni_sadrzaj>
    <derivirana_varijabla naziv="DomainObject.Predmet.SudioniciListNaziv_1">
      <item>FINA Regionalni centar Zagreb</item>
      <item>Virus d.o.o.</item>
      <item>Davor Čilić</item>
      <item>OTP banka Hrvatska dioničko društvo</item>
      <item>Addiko Bank dioničko društvo</item>
      <item>HRVATSKA POŠTANSKA BANKA, dioničko društvo</item>
      <item>Davor Čilić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Virus d.o.o., OIB 44558820636, Pećine 6 A,10000 Zagreb</item>
      <item>Davor Čilić, OIB 09668297300, Pećine 6 B,10000 Zagreb</item>
      <item>OTP banka Hrvatska dioničko društvo, OIB 52508873833, Ulica Domovinskog rata 3,23000 Zadar</item>
      <item>Addiko Bank dioničko društvo, OIB 14036333877, Slavonska avenija 6,10000 Zagreb</item>
      <item>HRVATSKA POŠTANSKA BANKA, dioničko društvo, OIB 87939104217, Jurišićeva 4,10000 Zagreb</item>
      <item>Davor Čilić, OIB 09668297300, Pećine 6 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Virus d.o.o., OIB 44558820636, Pećine 6 A,10000 Zagreb</item>
      <item>Davor Čilić, OIB 09668297300, Pećine 6 B,10000 Zagreb</item>
      <item>OTP banka Hrvatska dioničko društvo, OIB 52508873833, Ulica Domovinskog rata 3,23000 Zadar</item>
      <item>Addiko Bank dioničko društvo, OIB 14036333877, Slavonska avenija 6,10000 Zagreb</item>
      <item>HRVATSKA POŠTANSKA BANKA, dioničko društvo, OIB 87939104217, Jurišićeva 4,10000 Zagreb</item>
      <item>Davor Čilić, OIB 09668297300, Pećine 6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44558820636</item>
      <item>, OIB 09668297300</item>
      <item>, OIB 52508873833</item>
      <item>, OIB 14036333877</item>
      <item>, OIB 87939104217</item>
      <item>, OIB 09668297300</item>
      <item>, OIB null</item>
    </izvorni_sadrzaj>
    <derivirana_varijabla naziv="DomainObject.Predmet.SudioniciListNazivOIB_1">
      <item>, OIB 85821130368</item>
      <item>, OIB 44558820636</item>
      <item>, OIB 09668297300</item>
      <item>, OIB 52508873833</item>
      <item>, OIB 14036333877</item>
      <item>, OIB 87939104217</item>
      <item>, OIB 09668297300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826C8-72B4-4EF3-ACB7-0F3BB8FB4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5302</properties:Characters>
  <properties:Lines>109</properties:Lines>
  <properties:Paragraphs>34</properties:Paragraphs>
  <properties:TotalTime>515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2018-02-06T12:35:00Z</cp:lastPrinted>
  <dcterms:modified xmlns:xsi="http://www.w3.org/2001/XMLSchema-instance" xsi:type="dcterms:W3CDTF">2018-02-06T12:35:00Z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St-2722/2016-17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