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f9d8" w14:paraId="e68f9d8" w:rsidRDefault="009E50BC" w:rsidP="0094789D" w:rsidR="009E50BC">
      <w:pPr>
        <w:jc w:val="center"/>
        <w15:collapsed w:val="false"/>
      </w:pPr>
      <w:bookmarkStart w:name="_GoBack" w:id="0"/>
      <w:bookmarkEnd w:id="0"/>
    </w:p>
    <w:p w:rsidRDefault="009E50BC" w:rsidP="009E50BC" w:rsidR="009E50BC" w:rsidRPr="00B67FAB">
      <w:pPr>
        <w:jc w:val="both"/>
      </w:pPr>
      <w:r>
        <w:t xml:space="preserve">Stečajna masa iza SJAJNA </w:t>
      </w:r>
      <w:r w:rsidRPr="00B67FAB">
        <w:t xml:space="preserve">  d.o.o. u stečaju</w:t>
      </w:r>
    </w:p>
    <w:p w:rsidRDefault="009E50BC" w:rsidP="009E50BC" w:rsidR="009E50BC" w:rsidRPr="00B67FAB">
      <w:pPr>
        <w:jc w:val="both"/>
      </w:pPr>
      <w:r>
        <w:t>OIB:58956427240   MBS: 080590225</w:t>
      </w:r>
    </w:p>
    <w:p w:rsidRDefault="009E50BC" w:rsidP="009E50BC" w:rsidR="009E50BC" w:rsidRPr="00B67FAB">
      <w:pPr>
        <w:jc w:val="both"/>
      </w:pPr>
      <w:r>
        <w:t xml:space="preserve">Zagreb, </w:t>
      </w:r>
      <w:proofErr w:type="spellStart"/>
      <w:r>
        <w:t>M.Haberlea</w:t>
      </w:r>
      <w:proofErr w:type="spellEnd"/>
      <w:r>
        <w:t xml:space="preserve"> 10</w:t>
      </w:r>
    </w:p>
    <w:p w:rsidRDefault="009E50BC" w:rsidP="009E50BC" w:rsidR="009E50BC" w:rsidRPr="00B67FAB">
      <w:pPr>
        <w:jc w:val="both"/>
      </w:pPr>
      <w:r w:rsidRPr="00B67FAB">
        <w:t>Stečajna upraviteljica Biserka Jakić, odvjetnica</w:t>
      </w:r>
    </w:p>
    <w:p w:rsidRDefault="009E50BC" w:rsidP="009E50BC" w:rsidR="009E50BC" w:rsidRPr="00A17EEC">
      <w:pPr>
        <w:rPr>
          <w:b/>
        </w:rPr>
      </w:pPr>
    </w:p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>
      <w:pPr>
        <w:jc w:val="right"/>
      </w:pPr>
      <w:r>
        <w:t xml:space="preserve">Na </w:t>
      </w:r>
      <w:proofErr w:type="spellStart"/>
      <w:r>
        <w:t>posl</w:t>
      </w:r>
      <w:proofErr w:type="spellEnd"/>
      <w:r>
        <w:t>. br. St  -662/16</w:t>
      </w:r>
    </w:p>
    <w:p w:rsidRDefault="009E50BC" w:rsidP="009E50BC" w:rsidR="009E50BC">
      <w:pPr>
        <w:jc w:val="right"/>
      </w:pPr>
    </w:p>
    <w:p w:rsidRDefault="009E50BC" w:rsidP="009E50BC" w:rsidR="009E50BC">
      <w:pPr>
        <w:jc w:val="right"/>
      </w:pPr>
      <w:r>
        <w:t xml:space="preserve">TRGOVAČKI SUD U ZAGREBU </w:t>
      </w:r>
    </w:p>
    <w:p w:rsidRDefault="009E50BC" w:rsidP="009E50BC" w:rsidR="009E50BC">
      <w:pPr>
        <w:jc w:val="right"/>
      </w:pPr>
      <w:r>
        <w:t>Stalna služba u Karlovcu</w:t>
      </w:r>
    </w:p>
    <w:p w:rsidRDefault="009E50BC" w:rsidP="009E50BC" w:rsidR="009E50BC"/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  <w:r>
        <w:t xml:space="preserve">TABLICA PRIJAVLJENIH TRAŽBINA STEČAJNIH VJEROVNIKA </w:t>
      </w:r>
    </w:p>
    <w:p w:rsidRDefault="009E50BC" w:rsidP="009E50BC" w:rsidR="009E50BC">
      <w:pPr>
        <w:jc w:val="center"/>
      </w:pPr>
      <w:r>
        <w:t>PO ISPLATNIM REDOVIMA  ZA  ISPITNO I IZVJEŠTAJNO ROČIŠTE</w:t>
      </w:r>
    </w:p>
    <w:p w:rsidRDefault="009E50BC" w:rsidP="009E50BC" w:rsidR="009E50BC">
      <w:pPr>
        <w:jc w:val="center"/>
      </w:pPr>
      <w:r>
        <w:t>ZA 13.veljače 2019.g.</w:t>
      </w: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/>
    <w:p w:rsidRDefault="009E50BC" w:rsidP="009E50BC" w:rsidR="009E50BC">
      <w:r>
        <w:t>U Zagrebu, 13..veljače 2019.g.</w:t>
      </w:r>
      <w:r>
        <w:tab/>
      </w:r>
      <w:r>
        <w:tab/>
      </w:r>
      <w:r>
        <w:tab/>
      </w:r>
      <w:r>
        <w:tab/>
        <w:t xml:space="preserve">                                                                      STEČAJNI SUDAC:</w:t>
      </w:r>
    </w:p>
    <w:p w:rsidRDefault="009E50BC" w:rsidP="009E50BC" w:rsidR="009E50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Jadranka Mađeruh </w:t>
      </w:r>
    </w:p>
    <w:p w:rsidRDefault="009E50BC" w:rsidP="009E50BC" w:rsidR="009E50BC" w:rsidRPr="00B67FAB">
      <w:pPr>
        <w:jc w:val="both"/>
      </w:pPr>
      <w:r>
        <w:br w:type="page"/>
      </w:r>
      <w:r>
        <w:lastRenderedPageBreak/>
        <w:t xml:space="preserve">Stečajna masa iza SJAJNA </w:t>
      </w:r>
      <w:r w:rsidRPr="00B67FAB">
        <w:t xml:space="preserve">  d.o.o. u stečaju</w:t>
      </w:r>
    </w:p>
    <w:p w:rsidRDefault="009E50BC" w:rsidP="009E50BC" w:rsidR="009E50BC" w:rsidRPr="00B67FAB">
      <w:pPr>
        <w:jc w:val="both"/>
      </w:pPr>
      <w:r>
        <w:t>OIB:58956427240   MBS: 080590225</w:t>
      </w:r>
    </w:p>
    <w:p w:rsidRDefault="009E50BC" w:rsidP="009E50BC" w:rsidR="009E50BC" w:rsidRPr="00B67FAB">
      <w:pPr>
        <w:jc w:val="both"/>
      </w:pPr>
      <w:r>
        <w:t xml:space="preserve">Zagreb, </w:t>
      </w:r>
      <w:proofErr w:type="spellStart"/>
      <w:r>
        <w:t>M.Haberlea</w:t>
      </w:r>
      <w:proofErr w:type="spellEnd"/>
      <w:r>
        <w:t xml:space="preserve"> 10</w:t>
      </w:r>
    </w:p>
    <w:p w:rsidRDefault="009E50BC" w:rsidP="009E50BC" w:rsidR="009E50BC" w:rsidRPr="00B67FAB">
      <w:pPr>
        <w:jc w:val="both"/>
      </w:pPr>
      <w:r w:rsidRPr="00B67FAB">
        <w:t>Stečajna upraviteljica Biserka Jakić, odvjetnica</w:t>
      </w:r>
    </w:p>
    <w:p w:rsidRDefault="009E50BC" w:rsidP="009E50BC" w:rsidR="009E50BC" w:rsidRPr="00A17EEC">
      <w:pPr>
        <w:rPr>
          <w:b/>
        </w:rPr>
      </w:pPr>
    </w:p>
    <w:p w:rsidRDefault="009E50BC" w:rsidP="009E50BC" w:rsidR="009E50BC" w:rsidRPr="00B67FAB">
      <w:pPr>
        <w:jc w:val="both"/>
      </w:pPr>
    </w:p>
    <w:p w:rsidRDefault="009E50BC" w:rsidP="009E50BC" w:rsidR="009E50BC" w:rsidRPr="00A17EEC">
      <w:pPr>
        <w:rPr>
          <w:b/>
        </w:rPr>
      </w:pPr>
    </w:p>
    <w:p w:rsidRDefault="009E50BC" w:rsidP="009E50BC" w:rsidR="009E50BC"/>
    <w:p w:rsidRDefault="009E50BC" w:rsidP="009E50BC" w:rsidR="009E50BC"/>
    <w:p w:rsidRDefault="009E50BC" w:rsidP="009E50BC" w:rsidR="009E50BC">
      <w:pPr>
        <w:jc w:val="center"/>
      </w:pPr>
      <w:r>
        <w:t>POPIS SVIH VJEROVNIKA KOJI SU PRIJAVILI SVOJA POTRAŽIVANJA</w:t>
      </w:r>
    </w:p>
    <w:p w:rsidRDefault="009E50BC" w:rsidP="009E50BC" w:rsidR="009E50BC" w:rsidRPr="00E36C97">
      <w:pPr>
        <w:jc w:val="center"/>
      </w:pPr>
    </w:p>
    <w:p w:rsidRDefault="009E50BC" w:rsidP="009E50BC" w:rsidR="009E50BC">
      <w:pPr>
        <w:tabs>
          <w:tab w:pos="3360" w:val="left"/>
        </w:tabs>
      </w:pPr>
      <w:r>
        <w:tab/>
      </w:r>
    </w:p>
    <w:tbl>
      <w:tblPr>
        <w:tblW w:type="dxa" w:w="10188"/>
        <w:tblInd w:type="dxa" w:w="93"/>
        <w:tblLook w:val="0000" w:noVBand="0" w:noHBand="0" w:lastColumn="0" w:firstColumn="0" w:lastRow="0" w:firstRow="0"/>
      </w:tblPr>
      <w:tblGrid>
        <w:gridCol w:w="772"/>
        <w:gridCol w:w="3540"/>
        <w:gridCol w:w="1316"/>
        <w:gridCol w:w="1400"/>
        <w:gridCol w:w="3160"/>
      </w:tblGrid>
      <w:tr w:rsidTr="001E13EE" w:rsidR="009E50BC">
        <w:trPr>
          <w:trHeight w:val="5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Br. prijave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Sjedište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Adresa</w:t>
            </w:r>
          </w:p>
        </w:tc>
      </w:tr>
      <w:tr w:rsidTr="001E13EE" w:rsidR="009E50BC">
        <w:trPr>
          <w:trHeight w:val="255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Tr="001E13EE" w:rsidR="009E50BC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9E50BC" w:rsidP="001E13EE" w:rsidR="009E50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MINIST.FINAN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POREZNA UPRAVA 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9E50BC" w:rsidP="001E13EE" w:rsidR="009E50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9E50BC" w:rsidP="001E13EE" w:rsidR="009E50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Savska c. 41</w:t>
            </w:r>
          </w:p>
        </w:tc>
      </w:tr>
    </w:tbl>
    <w:p w:rsidRDefault="009E50BC" w:rsidP="009E50BC" w:rsidR="009E50BC">
      <w:pPr>
        <w:tabs>
          <w:tab w:pos="3360" w:val="left"/>
        </w:tabs>
      </w:pPr>
    </w:p>
    <w:p w:rsidRDefault="009E50BC" w:rsidP="009E50BC" w:rsidR="009E50BC">
      <w:pPr>
        <w:tabs>
          <w:tab w:pos="3360" w:val="left"/>
        </w:tabs>
      </w:pPr>
    </w:p>
    <w:p w:rsidRDefault="009E50BC" w:rsidP="009E50BC" w:rsidR="009E50BC">
      <w:pPr>
        <w:tabs>
          <w:tab w:pos="3360" w:val="left"/>
        </w:tabs>
      </w:pPr>
    </w:p>
    <w:p w:rsidRDefault="009E50BC" w:rsidP="009E50BC" w:rsidR="009E50BC">
      <w:pPr>
        <w:tabs>
          <w:tab w:pos="3360" w:val="left"/>
        </w:tabs>
      </w:pPr>
    </w:p>
    <w:p w:rsidRDefault="009E50BC" w:rsidP="009E50BC" w:rsidR="009E50BC">
      <w:pPr>
        <w:tabs>
          <w:tab w:pos="3360" w:val="left"/>
        </w:tabs>
      </w:pPr>
    </w:p>
    <w:p w:rsidRDefault="009E50BC" w:rsidP="009E50BC" w:rsidR="009E50BC">
      <w:pPr>
        <w:tabs>
          <w:tab w:pos="3360" w:val="left"/>
        </w:tabs>
      </w:pPr>
    </w:p>
    <w:p w:rsidRDefault="009E50BC" w:rsidP="009E50BC" w:rsidR="009E50BC">
      <w:pPr>
        <w:tabs>
          <w:tab w:pos="3360" w:val="left"/>
        </w:tabs>
      </w:pPr>
    </w:p>
    <w:p w:rsidRDefault="009E50BC" w:rsidP="009E50BC" w:rsidR="009E50BC"/>
    <w:p w:rsidRDefault="009E50BC" w:rsidP="009E50BC" w:rsidR="009E50BC"/>
    <w:p w:rsidRDefault="009E50BC" w:rsidP="009E50BC" w:rsidR="009E50BC">
      <w:pPr>
        <w:tabs>
          <w:tab w:pos="3360" w:val="left"/>
        </w:tabs>
      </w:pPr>
    </w:p>
    <w:p w:rsidRDefault="009E50BC" w:rsidP="009E50BC" w:rsidR="009E50BC">
      <w:pPr>
        <w:tabs>
          <w:tab w:pos="3360" w:val="left"/>
        </w:tabs>
      </w:pPr>
    </w:p>
    <w:p w:rsidRDefault="009E50BC" w:rsidP="0094789D" w:rsidR="009E50BC">
      <w:pPr>
        <w:jc w:val="center"/>
      </w:pPr>
    </w:p>
    <w:p w:rsidRDefault="009E50BC" w:rsidP="0094789D" w:rsidR="009E50BC">
      <w:pPr>
        <w:jc w:val="center"/>
      </w:pPr>
    </w:p>
    <w:p w:rsidRDefault="009E50BC" w:rsidP="0094789D" w:rsidR="009E50BC">
      <w:pPr>
        <w:jc w:val="center"/>
      </w:pPr>
    </w:p>
    <w:p w:rsidRDefault="009E50BC" w:rsidP="0094789D" w:rsidR="009E50BC">
      <w:pPr>
        <w:jc w:val="center"/>
      </w:pPr>
    </w:p>
    <w:p w:rsidRDefault="009E50BC" w:rsidP="0094789D" w:rsidR="009E50BC">
      <w:pPr>
        <w:jc w:val="center"/>
      </w:pPr>
    </w:p>
    <w:p w:rsidRDefault="009E50BC" w:rsidP="0094789D" w:rsidR="009E50BC">
      <w:pPr>
        <w:jc w:val="center"/>
      </w:pPr>
    </w:p>
    <w:p w:rsidRDefault="009E50BC" w:rsidP="009E50BC" w:rsidR="009E50BC" w:rsidRPr="00B67FAB">
      <w:pPr>
        <w:jc w:val="both"/>
      </w:pPr>
      <w:r>
        <w:lastRenderedPageBreak/>
        <w:t xml:space="preserve">Stečajna masa iza SJAJNA </w:t>
      </w:r>
      <w:r w:rsidRPr="00B67FAB">
        <w:t xml:space="preserve">  d.o.o. u stečaju</w:t>
      </w:r>
    </w:p>
    <w:p w:rsidRDefault="009E50BC" w:rsidP="009E50BC" w:rsidR="009E50BC" w:rsidRPr="00B67FAB">
      <w:pPr>
        <w:jc w:val="both"/>
      </w:pPr>
      <w:r>
        <w:t>OIB:58956427240   MBS: 080590225</w:t>
      </w:r>
    </w:p>
    <w:p w:rsidRDefault="009E50BC" w:rsidP="009E50BC" w:rsidR="009E50BC" w:rsidRPr="00B67FAB">
      <w:pPr>
        <w:jc w:val="both"/>
      </w:pPr>
      <w:r>
        <w:t xml:space="preserve">Zagreb, </w:t>
      </w:r>
      <w:proofErr w:type="spellStart"/>
      <w:r>
        <w:t>M.Haberlea</w:t>
      </w:r>
      <w:proofErr w:type="spellEnd"/>
      <w:r>
        <w:t xml:space="preserve"> 10</w:t>
      </w:r>
    </w:p>
    <w:p w:rsidRDefault="009E50BC" w:rsidP="009E50BC" w:rsidR="009E50BC" w:rsidRPr="00B67FAB">
      <w:pPr>
        <w:jc w:val="both"/>
      </w:pPr>
      <w:r w:rsidRPr="00B67FAB">
        <w:t>Stečajna upraviteljica Biserka Jakić, odvjetnica</w:t>
      </w:r>
    </w:p>
    <w:p w:rsidRDefault="009E50BC" w:rsidP="009E50BC" w:rsidR="009E50BC" w:rsidRPr="00A17EEC">
      <w:pPr>
        <w:rPr>
          <w:b/>
        </w:rPr>
      </w:pPr>
    </w:p>
    <w:p w:rsidRDefault="009E50BC" w:rsidP="009E50BC" w:rsidR="009E50BC">
      <w:pPr>
        <w:jc w:val="right"/>
      </w:pPr>
    </w:p>
    <w:p w:rsidRDefault="009E50BC" w:rsidP="009E50BC" w:rsidR="009E50BC">
      <w:pPr>
        <w:jc w:val="right"/>
      </w:pPr>
      <w:r>
        <w:t xml:space="preserve">Na </w:t>
      </w:r>
      <w:proofErr w:type="spellStart"/>
      <w:r>
        <w:t>posl</w:t>
      </w:r>
      <w:proofErr w:type="spellEnd"/>
      <w:r>
        <w:t>. br. St  -662/16</w:t>
      </w:r>
    </w:p>
    <w:p w:rsidRDefault="009E50BC" w:rsidP="009E50BC" w:rsidR="009E50BC">
      <w:pPr>
        <w:jc w:val="right"/>
      </w:pPr>
    </w:p>
    <w:p w:rsidRDefault="009E50BC" w:rsidP="009E50BC" w:rsidR="009E50BC">
      <w:pPr>
        <w:jc w:val="right"/>
      </w:pPr>
      <w:r>
        <w:t xml:space="preserve">TRGOVAČKI SUD U ZAGREBU </w:t>
      </w:r>
    </w:p>
    <w:p w:rsidRDefault="009E50BC" w:rsidP="009E50BC" w:rsidR="009E50BC">
      <w:pPr>
        <w:jc w:val="right"/>
      </w:pPr>
      <w:r>
        <w:t>Stalna služba u Karlovcu</w:t>
      </w:r>
    </w:p>
    <w:p w:rsidRDefault="009E50BC" w:rsidP="009E50BC" w:rsidR="009E50BC"/>
    <w:p w:rsidRDefault="009E50BC" w:rsidP="009E50BC" w:rsidR="009E50BC">
      <w:pPr>
        <w:jc w:val="right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/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  <w:r>
        <w:t xml:space="preserve">TABLICA PRIJAVLJENIH TRAŽBINA STEČAJNIH VJEROVNIKA II. VIŠEG ISPLATNOG REDA ZA </w:t>
      </w:r>
    </w:p>
    <w:p w:rsidRDefault="009E50BC" w:rsidP="009E50BC" w:rsidR="009E50BC">
      <w:pPr>
        <w:jc w:val="center"/>
      </w:pPr>
      <w:r>
        <w:t xml:space="preserve"> ISPITNO I IZVJEŠTAJNO ROČIŠTE </w:t>
      </w:r>
    </w:p>
    <w:p w:rsidRDefault="009E50BC" w:rsidP="009E50BC" w:rsidR="009E50BC">
      <w:pPr>
        <w:jc w:val="center"/>
      </w:pPr>
      <w:r>
        <w:t>ZA 13. veljače 2019.g.</w:t>
      </w: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r>
        <w:t>U Zagrebu, 13. veljače  2019.g.</w:t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STEČAJNI SUDAC:</w:t>
      </w:r>
    </w:p>
    <w:p w:rsidRDefault="009E50BC" w:rsidP="009E50BC" w:rsidR="009E50BC">
      <w:pPr>
        <w:jc w:val="center"/>
      </w:pPr>
      <w:r>
        <w:t xml:space="preserve">                                                                                                                                                           Jadranka Mađeruh</w:t>
      </w:r>
    </w:p>
    <w:p w:rsidRDefault="009E50BC" w:rsidP="009E50BC" w:rsidR="009E50BC">
      <w:pPr>
        <w:jc w:val="both"/>
      </w:pPr>
    </w:p>
    <w:p w:rsidRDefault="009E50BC" w:rsidP="009E50BC" w:rsidR="009E50BC">
      <w:pPr>
        <w:jc w:val="both"/>
      </w:pPr>
    </w:p>
    <w:p w:rsidRDefault="009E50BC" w:rsidP="009E50BC" w:rsidR="009E50BC">
      <w:pPr>
        <w:jc w:val="both"/>
      </w:pPr>
    </w:p>
    <w:p w:rsidRDefault="009E50BC" w:rsidP="009E50BC" w:rsidR="009E50BC">
      <w:pPr>
        <w:jc w:val="both"/>
      </w:pPr>
    </w:p>
    <w:p w:rsidRDefault="009E50BC" w:rsidP="009E50BC" w:rsidR="009E50BC">
      <w:pPr>
        <w:jc w:val="both"/>
      </w:pPr>
    </w:p>
    <w:p w:rsidRDefault="009E50BC" w:rsidP="009E50BC" w:rsidR="009E50BC" w:rsidRPr="00B67FAB">
      <w:pPr>
        <w:jc w:val="both"/>
      </w:pPr>
      <w:r>
        <w:t xml:space="preserve">Stečajna masa iza SJAJNA </w:t>
      </w:r>
      <w:r w:rsidRPr="00B67FAB">
        <w:t xml:space="preserve">  d.o.o. u stečaju</w:t>
      </w:r>
    </w:p>
    <w:p w:rsidRDefault="009E50BC" w:rsidP="009E50BC" w:rsidR="009E50BC" w:rsidRPr="00B67FAB">
      <w:pPr>
        <w:jc w:val="both"/>
      </w:pPr>
      <w:r>
        <w:t>OIB:58956427240   MBS: 080590225</w:t>
      </w:r>
    </w:p>
    <w:p w:rsidRDefault="009E50BC" w:rsidP="009E50BC" w:rsidR="009E50BC" w:rsidRPr="00B67FAB">
      <w:pPr>
        <w:jc w:val="both"/>
      </w:pPr>
      <w:r>
        <w:t xml:space="preserve">Zagreb, </w:t>
      </w:r>
      <w:proofErr w:type="spellStart"/>
      <w:r>
        <w:t>M.Haberlea</w:t>
      </w:r>
      <w:proofErr w:type="spellEnd"/>
      <w:r>
        <w:t xml:space="preserve"> 10</w:t>
      </w:r>
    </w:p>
    <w:p w:rsidRDefault="009E50BC" w:rsidP="009E50BC" w:rsidR="009E50BC" w:rsidRPr="00B67FAB">
      <w:pPr>
        <w:jc w:val="both"/>
      </w:pPr>
      <w:r w:rsidRPr="00B67FAB">
        <w:t>Stečajna upraviteljica Biserka Jakić, odvjetnica</w:t>
      </w:r>
    </w:p>
    <w:p w:rsidRDefault="009E50BC" w:rsidP="009E50BC" w:rsidR="009E50BC" w:rsidRPr="00A17EEC">
      <w:pPr>
        <w:rPr>
          <w:b/>
        </w:rPr>
      </w:pPr>
    </w:p>
    <w:p w:rsidRDefault="009E50BC" w:rsidP="009E50BC" w:rsidR="009E50BC">
      <w:pPr>
        <w:jc w:val="both"/>
      </w:pPr>
    </w:p>
    <w:p w:rsidRDefault="009E50BC" w:rsidP="009E50BC" w:rsidR="009E50BC">
      <w:pPr>
        <w:jc w:val="both"/>
      </w:pPr>
    </w:p>
    <w:p w:rsidRDefault="009E50BC" w:rsidP="009E50BC" w:rsidR="009E50BC"/>
    <w:p w:rsidRDefault="009E50BC" w:rsidP="009E50BC" w:rsidR="009E50BC"/>
    <w:p w:rsidRDefault="009E50BC" w:rsidP="009E50BC" w:rsidR="009E50BC">
      <w:pPr>
        <w:jc w:val="center"/>
      </w:pPr>
    </w:p>
    <w:p w:rsidRDefault="009E50BC" w:rsidP="009E50BC" w:rsidR="009E50BC">
      <w:r>
        <w:t xml:space="preserve">                                    POPIS  VJEROVNIKA II. VIŠEG ISPLATNOG REDA</w:t>
      </w:r>
    </w:p>
    <w:p w:rsidRDefault="009E50BC" w:rsidP="009E50BC" w:rsidR="009E50BC"/>
    <w:p w:rsidRDefault="009E50BC" w:rsidP="009E50BC" w:rsidR="009E50BC">
      <w:r>
        <w:t xml:space="preserve">     </w:t>
      </w:r>
    </w:p>
    <w:p w:rsidRDefault="009E50BC" w:rsidP="009E50BC" w:rsidR="009E50BC">
      <w:pPr>
        <w:tabs>
          <w:tab w:pos="3360" w:val="left"/>
        </w:tabs>
      </w:pPr>
      <w:r>
        <w:tab/>
      </w:r>
    </w:p>
    <w:tbl>
      <w:tblPr>
        <w:tblW w:type="dxa" w:w="10188"/>
        <w:tblInd w:type="dxa" w:w="93"/>
        <w:tblLook w:val="0000" w:noVBand="0" w:noHBand="0" w:lastColumn="0" w:firstColumn="0" w:lastRow="0" w:firstRow="0"/>
      </w:tblPr>
      <w:tblGrid>
        <w:gridCol w:w="772"/>
        <w:gridCol w:w="3540"/>
        <w:gridCol w:w="1316"/>
        <w:gridCol w:w="1400"/>
        <w:gridCol w:w="3160"/>
      </w:tblGrid>
      <w:tr w:rsidTr="001E13EE" w:rsidR="009E50BC">
        <w:trPr>
          <w:trHeight w:val="5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Br. prijave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Sjedište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Adresa</w:t>
            </w:r>
          </w:p>
        </w:tc>
      </w:tr>
      <w:tr w:rsidTr="001E13EE" w:rsidR="009E50BC">
        <w:trPr>
          <w:trHeight w:val="255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Tr="001E13EE" w:rsidR="009E50BC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9E50BC" w:rsidP="001E13EE" w:rsidR="009E50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MINIST.FINAN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POREZNA UPRAVA 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9E50BC" w:rsidP="001E13EE" w:rsidR="009E5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9E50BC" w:rsidP="001E13EE" w:rsidR="009E50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9E50BC" w:rsidP="001E13EE" w:rsidR="009E50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Savska c. 41</w:t>
            </w:r>
          </w:p>
        </w:tc>
      </w:tr>
    </w:tbl>
    <w:p w:rsidRDefault="009E50BC" w:rsidP="009E50BC" w:rsidR="009E50BC">
      <w:pPr>
        <w:tabs>
          <w:tab w:pos="3360" w:val="left"/>
        </w:tabs>
      </w:pPr>
    </w:p>
    <w:p w:rsidRDefault="009E50BC" w:rsidP="009E50BC" w:rsidR="009E50BC" w:rsidRPr="004B6FD5">
      <w:pPr>
        <w:jc w:val="center"/>
      </w:pPr>
    </w:p>
    <w:p w:rsidRDefault="009E50BC" w:rsidP="009E50BC" w:rsidR="009E50BC" w:rsidRPr="004B6FD5"/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>
      <w:pPr>
        <w:jc w:val="center"/>
      </w:pPr>
    </w:p>
    <w:p w:rsidRDefault="009E50BC" w:rsidP="009E50BC" w:rsidR="009E50BC"/>
    <w:p w:rsidRDefault="009E50BC" w:rsidP="009E50BC" w:rsidR="009E50BC" w:rsidRPr="00B67FAB">
      <w:pPr>
        <w:jc w:val="both"/>
      </w:pPr>
      <w:r>
        <w:t xml:space="preserve">Stečajna masa iza SJAJNA </w:t>
      </w:r>
      <w:r w:rsidRPr="00B67FAB">
        <w:t xml:space="preserve">  d.o.o. u stečaju</w:t>
      </w:r>
    </w:p>
    <w:p w:rsidRDefault="009E50BC" w:rsidP="009E50BC" w:rsidR="009E50BC" w:rsidRPr="00B67FAB">
      <w:pPr>
        <w:jc w:val="both"/>
      </w:pPr>
      <w:r>
        <w:t>OIB:58956427240   MBS: 080590225</w:t>
      </w:r>
    </w:p>
    <w:p w:rsidRDefault="009E50BC" w:rsidP="009E50BC" w:rsidR="009E50BC" w:rsidRPr="00B67FAB">
      <w:pPr>
        <w:jc w:val="both"/>
      </w:pPr>
      <w:r>
        <w:t xml:space="preserve">Zagreb, </w:t>
      </w:r>
      <w:proofErr w:type="spellStart"/>
      <w:r>
        <w:t>M.Haberlea</w:t>
      </w:r>
      <w:proofErr w:type="spellEnd"/>
      <w:r>
        <w:t xml:space="preserve"> 10</w:t>
      </w:r>
    </w:p>
    <w:p w:rsidRDefault="009E50BC" w:rsidP="009E50BC" w:rsidR="009E50BC" w:rsidRPr="00B67FAB">
      <w:pPr>
        <w:jc w:val="both"/>
      </w:pPr>
      <w:r w:rsidRPr="00B67FAB">
        <w:t>Stečajna upraviteljica Biserka Jakić, odvjetnica</w:t>
      </w:r>
    </w:p>
    <w:p w:rsidRDefault="009E50BC" w:rsidP="009E50BC" w:rsidR="009E50BC" w:rsidRPr="00A17EEC">
      <w:pPr>
        <w:rPr>
          <w:b/>
        </w:rPr>
      </w:pPr>
    </w:p>
    <w:p w:rsidRDefault="009E50BC" w:rsidP="009E50BC" w:rsidR="009E50BC"/>
    <w:p w:rsidRDefault="009E50BC" w:rsidP="009E50BC" w:rsidR="009E50BC"/>
    <w:p w:rsidRDefault="009E50BC" w:rsidP="0094789D" w:rsidR="009E50BC">
      <w:pPr>
        <w:jc w:val="center"/>
      </w:pPr>
    </w:p>
    <w:p w:rsidRDefault="0094789D" w:rsidP="0094789D" w:rsidR="0094789D" w:rsidRPr="003B501A">
      <w:pPr>
        <w:jc w:val="center"/>
      </w:pPr>
      <w:r w:rsidRPr="003B501A">
        <w:t xml:space="preserve">TABLICA </w:t>
      </w:r>
      <w:r>
        <w:t xml:space="preserve">PRIJAVLJENIH </w:t>
      </w:r>
      <w:r w:rsidRPr="003B501A">
        <w:t xml:space="preserve">TRAŽBINA STEČAJNIH VJEROVNIKA II. VIŠEG </w:t>
      </w:r>
    </w:p>
    <w:p w:rsidRDefault="009E50BC" w:rsidP="009E50BC" w:rsidR="0094789D">
      <w:r>
        <w:t xml:space="preserve">                                                    ISPLATNOG REDA SUKLADNO ZA ISPITNO ROČIŠTE ZA 13.veljače 2019.g.</w:t>
      </w:r>
    </w:p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p w:rsidRDefault="009E50BC" w:rsidP="009E50BC" w:rsidR="009E50BC"/>
    <w:tbl>
      <w:tblPr>
        <w:tblpPr w:tblpY="1256" w:tblpXSpec="center" w:horzAnchor="margin" w:vertAnchor="text" w:rightFromText="180" w:leftFromText="180"/>
        <w:tblW w:type="dxa" w:w="1605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1701"/>
        <w:gridCol w:w="1560"/>
        <w:gridCol w:w="1417"/>
        <w:gridCol w:w="1276"/>
        <w:gridCol w:w="1701"/>
        <w:gridCol w:w="1134"/>
        <w:gridCol w:w="1843"/>
        <w:gridCol w:w="1343"/>
        <w:gridCol w:w="1350"/>
        <w:gridCol w:w="1485"/>
      </w:tblGrid>
      <w:tr w:rsidTr="009E50BC" w:rsidR="009E50BC" w:rsidRPr="0080628D">
        <w:trPr>
          <w:trHeight w:val="1834"/>
        </w:trPr>
        <w:tc>
          <w:tcPr>
            <w:tcW w:type="dxa" w:w="1242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lastRenderedPageBreak/>
              <w:t>Redni broj prijavljene tražbine</w:t>
            </w:r>
          </w:p>
        </w:tc>
        <w:tc>
          <w:tcPr>
            <w:tcW w:type="dxa" w:w="1701"/>
            <w:vAlign w:val="center"/>
          </w:tcPr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560"/>
            <w:vAlign w:val="center"/>
          </w:tcPr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417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Adresa / sjedište vjerovnika</w:t>
            </w:r>
          </w:p>
        </w:tc>
        <w:tc>
          <w:tcPr>
            <w:tcW w:type="dxa" w:w="1276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Iznos prijavljene tražbine</w:t>
            </w:r>
          </w:p>
          <w:p w:rsidRDefault="009E50BC" w:rsidP="009E50BC" w:rsidR="009E50BC" w:rsidRPr="0080628D">
            <w:pPr>
              <w:jc w:val="center"/>
            </w:pPr>
            <w:r w:rsidRPr="0080628D">
              <w:t>(kn)</w:t>
            </w:r>
          </w:p>
        </w:tc>
        <w:tc>
          <w:tcPr>
            <w:tcW w:type="dxa" w:w="1701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Pravna osnova prijavljene tražbine</w:t>
            </w:r>
          </w:p>
        </w:tc>
        <w:tc>
          <w:tcPr>
            <w:tcW w:type="dxa" w:w="1134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Iznos priznate tražbine</w:t>
            </w:r>
          </w:p>
        </w:tc>
        <w:tc>
          <w:tcPr>
            <w:tcW w:type="dxa" w:w="1843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Pravna osnova priznate tražbine</w:t>
            </w:r>
          </w:p>
        </w:tc>
        <w:tc>
          <w:tcPr>
            <w:tcW w:type="dxa" w:w="1343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Iznos osporene tražbine (kn)</w:t>
            </w:r>
          </w:p>
        </w:tc>
        <w:tc>
          <w:tcPr>
            <w:tcW w:type="dxa" w:w="1350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Razlog osporavanja tražbine</w:t>
            </w:r>
          </w:p>
        </w:tc>
        <w:tc>
          <w:tcPr>
            <w:tcW w:type="dxa" w:w="1485"/>
            <w:vAlign w:val="center"/>
          </w:tcPr>
          <w:p w:rsidRDefault="009E50BC" w:rsidP="009E50BC" w:rsidR="009E50BC" w:rsidRPr="0080628D">
            <w:pPr>
              <w:jc w:val="center"/>
            </w:pPr>
            <w:r w:rsidRPr="0080628D">
              <w:t>Oznaka ovršne isprave ako se tražbina zasniva na ovršnoj ispravi</w:t>
            </w:r>
          </w:p>
        </w:tc>
      </w:tr>
      <w:tr w:rsidTr="009E50BC" w:rsidR="009E50BC" w:rsidRPr="0080628D">
        <w:trPr>
          <w:trHeight w:val="1534"/>
        </w:trPr>
        <w:tc>
          <w:tcPr>
            <w:tcW w:type="dxa" w:w="1242"/>
            <w:vAlign w:val="center"/>
          </w:tcPr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>1.</w:t>
            </w:r>
          </w:p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701"/>
            <w:vAlign w:val="center"/>
          </w:tcPr>
          <w:p w:rsidRDefault="009E50BC" w:rsidP="009E50BC" w:rsidR="009E50BC" w:rsidRPr="0080628D">
            <w:pPr>
              <w:pStyle w:val="Bezproreda1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RH </w:t>
            </w:r>
            <w:proofErr w:type="spellStart"/>
            <w:r>
              <w:rPr>
                <w:rFonts w:hAnsi="Times New Roman" w:ascii="Times New Roman"/>
              </w:rPr>
              <w:t>MINISTAR.FINPOREZNA</w:t>
            </w:r>
            <w:proofErr w:type="spellEnd"/>
            <w:r>
              <w:rPr>
                <w:rFonts w:hAnsi="Times New Roman" w:ascii="Times New Roman"/>
              </w:rPr>
              <w:t xml:space="preserve"> UPRAVA </w:t>
            </w:r>
          </w:p>
        </w:tc>
        <w:tc>
          <w:tcPr>
            <w:tcW w:type="dxa" w:w="1560"/>
            <w:vAlign w:val="center"/>
          </w:tcPr>
          <w:p w:rsidRDefault="009E50BC" w:rsidP="009E50BC" w:rsidR="009E50BC" w:rsidRPr="009E50BC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9E50BC"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dxa" w:w="1417"/>
            <w:vAlign w:val="center"/>
          </w:tcPr>
          <w:p w:rsidRDefault="009E50BC" w:rsidP="009E50BC" w:rsidR="009E50BC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80628D">
              <w:rPr>
                <w:rFonts w:hAnsi="Times New Roman" w:ascii="Times New Roman"/>
              </w:rPr>
              <w:t xml:space="preserve">Zagreb, </w:t>
            </w:r>
          </w:p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Savska c.41</w:t>
            </w:r>
          </w:p>
        </w:tc>
        <w:tc>
          <w:tcPr>
            <w:tcW w:type="dxa" w:w="1276"/>
            <w:vAlign w:val="center"/>
          </w:tcPr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1.521,44</w:t>
            </w:r>
          </w:p>
        </w:tc>
        <w:tc>
          <w:tcPr>
            <w:tcW w:type="dxa" w:w="1701"/>
            <w:vAlign w:val="center"/>
          </w:tcPr>
          <w:p w:rsidRDefault="009E50BC" w:rsidP="009E50BC" w:rsidR="009E50BC">
            <w:pPr>
              <w:pStyle w:val="Bezproreda1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Knjig</w:t>
            </w:r>
            <w:proofErr w:type="spellEnd"/>
            <w:r>
              <w:rPr>
                <w:rFonts w:hAnsi="Times New Roman" w:ascii="Times New Roman"/>
              </w:rPr>
              <w:t xml:space="preserve">. </w:t>
            </w:r>
            <w:proofErr w:type="spellStart"/>
            <w:r>
              <w:rPr>
                <w:rFonts w:hAnsi="Times New Roman" w:ascii="Times New Roman"/>
              </w:rPr>
              <w:t>Izlisti</w:t>
            </w:r>
            <w:proofErr w:type="spellEnd"/>
            <w:r>
              <w:rPr>
                <w:rFonts w:hAnsi="Times New Roman" w:ascii="Times New Roman"/>
              </w:rPr>
              <w:t xml:space="preserve"> iz </w:t>
            </w:r>
          </w:p>
          <w:p w:rsidRDefault="009E50BC" w:rsidP="009E50BC" w:rsidR="009E50BC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ISPU za konta i </w:t>
            </w:r>
          </w:p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Ovjereni </w:t>
            </w:r>
            <w:proofErr w:type="spellStart"/>
            <w:r>
              <w:rPr>
                <w:rFonts w:hAnsi="Times New Roman" w:ascii="Times New Roman"/>
              </w:rPr>
              <w:t>Knjig</w:t>
            </w:r>
            <w:proofErr w:type="spellEnd"/>
            <w:r>
              <w:rPr>
                <w:rFonts w:hAnsi="Times New Roman" w:ascii="Times New Roman"/>
              </w:rPr>
              <w:t xml:space="preserve">. </w:t>
            </w:r>
            <w:proofErr w:type="spellStart"/>
            <w:r>
              <w:rPr>
                <w:rFonts w:hAnsi="Times New Roman" w:ascii="Times New Roman"/>
              </w:rPr>
              <w:t>izlisti</w:t>
            </w:r>
            <w:proofErr w:type="spellEnd"/>
            <w:r>
              <w:rPr>
                <w:rFonts w:hAnsi="Times New Roman" w:ascii="Times New Roman"/>
              </w:rPr>
              <w:t xml:space="preserve"> iz ISPU</w:t>
            </w:r>
          </w:p>
        </w:tc>
        <w:tc>
          <w:tcPr>
            <w:tcW w:type="dxa" w:w="1134"/>
            <w:vAlign w:val="center"/>
          </w:tcPr>
          <w:p w:rsidRDefault="009E50BC" w:rsidP="009E50BC" w:rsidR="009E50BC" w:rsidRPr="0080628D">
            <w:pPr>
              <w:pStyle w:val="Bezproreda1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1.521,44</w:t>
            </w:r>
          </w:p>
        </w:tc>
        <w:tc>
          <w:tcPr>
            <w:tcW w:type="dxa" w:w="1843"/>
            <w:vAlign w:val="center"/>
          </w:tcPr>
          <w:p w:rsidRDefault="009E50BC" w:rsidP="009E50BC" w:rsidR="009E50BC">
            <w:pPr>
              <w:pStyle w:val="Bezproreda1"/>
              <w:jc w:val="center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Knjig</w:t>
            </w:r>
            <w:proofErr w:type="spellEnd"/>
            <w:r>
              <w:rPr>
                <w:rFonts w:hAnsi="Times New Roman" w:ascii="Times New Roman"/>
              </w:rPr>
              <w:t xml:space="preserve">. </w:t>
            </w:r>
            <w:proofErr w:type="spellStart"/>
            <w:r>
              <w:rPr>
                <w:rFonts w:hAnsi="Times New Roman" w:ascii="Times New Roman"/>
              </w:rPr>
              <w:t>Izlisti</w:t>
            </w:r>
            <w:proofErr w:type="spellEnd"/>
            <w:r>
              <w:rPr>
                <w:rFonts w:hAnsi="Times New Roman" w:ascii="Times New Roman"/>
              </w:rPr>
              <w:t xml:space="preserve"> iz </w:t>
            </w:r>
          </w:p>
          <w:p w:rsidRDefault="009E50BC" w:rsidP="009E50BC" w:rsidR="009E50BC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ISPU za konta i </w:t>
            </w:r>
          </w:p>
          <w:p w:rsidRDefault="009E50BC" w:rsidP="009E50BC" w:rsidR="009E50BC" w:rsidRPr="0080628D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Ovjereni </w:t>
            </w:r>
            <w:proofErr w:type="spellStart"/>
            <w:r>
              <w:rPr>
                <w:rFonts w:hAnsi="Times New Roman" w:ascii="Times New Roman"/>
              </w:rPr>
              <w:t>Knjig</w:t>
            </w:r>
            <w:proofErr w:type="spellEnd"/>
            <w:r>
              <w:rPr>
                <w:rFonts w:hAnsi="Times New Roman" w:ascii="Times New Roman"/>
              </w:rPr>
              <w:t xml:space="preserve">. </w:t>
            </w:r>
            <w:proofErr w:type="spellStart"/>
            <w:r>
              <w:rPr>
                <w:rFonts w:hAnsi="Times New Roman" w:ascii="Times New Roman"/>
              </w:rPr>
              <w:t>izlisti</w:t>
            </w:r>
            <w:proofErr w:type="spellEnd"/>
            <w:r>
              <w:rPr>
                <w:rFonts w:hAnsi="Times New Roman" w:ascii="Times New Roman"/>
              </w:rPr>
              <w:t xml:space="preserve"> iz ISPU</w:t>
            </w:r>
          </w:p>
        </w:tc>
        <w:tc>
          <w:tcPr>
            <w:tcW w:type="dxa" w:w="1343"/>
            <w:vAlign w:val="center"/>
          </w:tcPr>
          <w:p w:rsidRDefault="009E50BC" w:rsidP="009E50BC" w:rsidR="009E50BC" w:rsidRPr="0080628D">
            <w:r>
              <w:t xml:space="preserve">     0,00</w:t>
            </w:r>
          </w:p>
        </w:tc>
        <w:tc>
          <w:tcPr>
            <w:tcW w:type="dxa" w:w="1350"/>
            <w:vAlign w:val="center"/>
          </w:tcPr>
          <w:p w:rsidRDefault="009E50BC" w:rsidP="009E50BC" w:rsidR="009E50BC" w:rsidRPr="0080628D"/>
        </w:tc>
        <w:tc>
          <w:tcPr>
            <w:tcW w:type="dxa" w:w="1485"/>
            <w:vAlign w:val="center"/>
          </w:tcPr>
          <w:p w:rsidRDefault="009E50BC" w:rsidP="009E50BC" w:rsidR="009E50BC" w:rsidRPr="0080628D">
            <w:r>
              <w:t xml:space="preserve">Ovjereni </w:t>
            </w:r>
            <w:proofErr w:type="spellStart"/>
            <w:r>
              <w:t>Knjig</w:t>
            </w:r>
            <w:proofErr w:type="spellEnd"/>
            <w:r>
              <w:t xml:space="preserve">. </w:t>
            </w:r>
            <w:proofErr w:type="spellStart"/>
            <w:r>
              <w:t>izlisti</w:t>
            </w:r>
            <w:proofErr w:type="spellEnd"/>
            <w:r>
              <w:t xml:space="preserve"> iz ISPU za 414,74 kn </w:t>
            </w:r>
          </w:p>
        </w:tc>
      </w:tr>
    </w:tbl>
    <w:p w:rsidRDefault="0094789D" w:rsidP="0094789D" w:rsidR="0094789D"/>
    <w:p w:rsidRDefault="0094789D" w:rsidP="0094789D" w:rsidR="0094789D">
      <w:pPr>
        <w:sectPr w:rsidSect="0094789D" w:rsidR="0094789D">
          <w:pgSz w:orient="landscape" w:h="11906" w:w="16838"/>
          <w:pgMar w:gutter="0" w:footer="709" w:header="709" w:left="1418" w:bottom="1418" w:right="1418" w:top="1418"/>
          <w:cols w:space="708"/>
          <w:docGrid w:linePitch="360"/>
        </w:sectPr>
      </w:pPr>
    </w:p>
    <w:p w:rsidRDefault="00856C90" w:rsidP="009E50BC" w:rsidR="00856C90" w:rsidRPr="009E50BC"/>
    <w:sectPr w:rsidSect="00953C87" w:rsidR="00856C90" w:rsidRPr="009E50BC">
      <w:pgSz w:code="9" w:h="16840" w:w="11907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AE3" w:rsidR="00441AE3">
      <w:r>
        <w:separator/>
      </w:r>
    </w:p>
  </w:endnote>
  <w:endnote w:id="0" w:type="continuationSeparator">
    <w:p w:rsidRDefault="00441AE3" w:rsidR="00441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AE3" w:rsidR="00441AE3">
      <w:r>
        <w:separator/>
      </w:r>
    </w:p>
  </w:footnote>
  <w:footnote w:id="0" w:type="continuationSeparator">
    <w:p w:rsidRDefault="00441AE3" w:rsidR="00441AE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89D"/>
    <w:rsid w:val="001E13EE"/>
    <w:rsid w:val="00272B14"/>
    <w:rsid w:val="00277417"/>
    <w:rsid w:val="00441AE3"/>
    <w:rsid w:val="00856C90"/>
    <w:rsid w:val="008C77C3"/>
    <w:rsid w:val="0094789D"/>
    <w:rsid w:val="00953C87"/>
    <w:rsid w:val="009E50BC"/>
    <w:rsid w:val="00C11C66"/>
    <w:rsid w:val="00E1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789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E50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9E50BC"/>
    <w:pPr>
      <w:spacing w:after="80"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7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789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E50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9E50BC"/>
    <w:pPr>
      <w:spacing w:after="80"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7</properties:Pages>
  <properties:Words>330</properties:Words>
  <properties:Characters>2013</properties:Characters>
  <properties:Lines>245</properties:Lines>
  <properties:Paragraphs>97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TABLICA PRIJAVLJENIH TRAŽBINA STEČAJNIH VJEROVNIKA II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2019-01-22T11:03:00Z</dcterms:created>
  <dc:creator>Biserka Jakić</dc:creator>
  <cp:lastModifiedBy>Draženka Prpić</cp:lastModifiedBy>
  <dcterms:modified xmlns:xsi="http://www.w3.org/2001/XMLSchema-instance" xsi:type="dcterms:W3CDTF">2019-01-22T11:04:00Z</dcterms:modified>
  <cp:revision>3</cp:revision>
  <dc:title>TABLICA PRIJAVLJENIH TRAŽBINA STEČAJNIH VJEROVNIKA 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St-2691/2018-19 / Podnesak - Tablica prijavljenih i osporenih tražbina (Tablica prijavljenih tražbina - SJAJNA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