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c81f1" w14:paraId="15c81f1" w:rsidRDefault="00EB17CC" w:rsidP="00910611" w:rsidR="00EB17CC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17CC" w:rsidP="00910611" w:rsidR="00EB17CC">
      <w:r>
        <w:rPr>
          <w:rFonts w:eastAsia="MS Mincho"/>
        </w:rPr>
        <w:t xml:space="preserve">  REPUBLIKA HRVATSKA</w:t>
      </w:r>
    </w:p>
    <w:p w:rsidRDefault="00EB17CC" w:rsidP="00910611" w:rsidR="00EB17CC">
      <w:r>
        <w:rPr>
          <w:rFonts w:eastAsia="MS Mincho"/>
        </w:rPr>
        <w:t>TRGOVAČKI SUD U RIJECI</w:t>
      </w:r>
    </w:p>
    <w:p w:rsidRDefault="00EB17CC" w:rsidR="00EB17C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B17CC" w:rsidP="00910611" w:rsidR="00EB17CC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A37A54">
        <w:t>369</w:t>
      </w:r>
      <w:r w:rsidR="004C5A5C">
        <w:t>/16</w:t>
      </w:r>
      <w:r w:rsidR="00B416A5">
        <w:t xml:space="preserve">, temeljem odredbe čl.430. Stečajnog zakona (NN 71/15), dana </w:t>
      </w:r>
      <w:r w:rsidR="000B28D4">
        <w:t>28</w:t>
      </w:r>
      <w:r w:rsidR="007D50B2">
        <w:t>. travnja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A37A54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A37A54" w:rsidRPr="00A37A54">
        <w:rPr>
          <w:b/>
          <w:bCs/>
        </w:rPr>
        <w:t>DIONIGI jednostavno društvo s ograničenom odgovornošću za trgovinu i usluge, Rab, Supetarska Draga 18, OIB 48262667399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D16710">
        <w:t>01. rujna</w:t>
      </w:r>
      <w:r w:rsidR="002A4F6E">
        <w:t xml:space="preserve"> 201</w:t>
      </w:r>
      <w:r w:rsidR="00D16710">
        <w:t>5</w:t>
      </w:r>
      <w:r>
        <w:t xml:space="preserve">. godine iznosi </w:t>
      </w:r>
      <w:r w:rsidR="00A37A54">
        <w:rPr>
          <w:b/>
        </w:rPr>
        <w:t>160,00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0B28D4">
        <w:t>28</w:t>
      </w:r>
      <w:r w:rsidR="007D50B2">
        <w:t>. travnja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0B28D4">
        <w:rPr>
          <w:sz w:val="20"/>
          <w:szCs w:val="20"/>
        </w:rPr>
        <w:t>28</w:t>
      </w:r>
      <w:r w:rsidR="007D50B2">
        <w:rPr>
          <w:sz w:val="20"/>
          <w:szCs w:val="20"/>
        </w:rPr>
        <w:t>.4</w:t>
      </w:r>
      <w:r w:rsidR="008E046A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17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A37A54">
      <w:t>369</w:t>
    </w:r>
    <w:r w:rsidR="004C5A5C">
      <w:t>/2016-</w:t>
    </w:r>
    <w:r w:rsidR="00225994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B28D4"/>
    <w:rsid w:val="000C2EB0"/>
    <w:rsid w:val="000C3C3A"/>
    <w:rsid w:val="000C4016"/>
    <w:rsid w:val="000C59C4"/>
    <w:rsid w:val="000D156D"/>
    <w:rsid w:val="000D3980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13C6D"/>
    <w:rsid w:val="001221ED"/>
    <w:rsid w:val="00123B98"/>
    <w:rsid w:val="00125CD7"/>
    <w:rsid w:val="00126115"/>
    <w:rsid w:val="00130319"/>
    <w:rsid w:val="00137F33"/>
    <w:rsid w:val="00141383"/>
    <w:rsid w:val="0014199C"/>
    <w:rsid w:val="00142C0F"/>
    <w:rsid w:val="00143B41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E4C21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5994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565E0"/>
    <w:rsid w:val="0035785F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5E29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C5A5C"/>
    <w:rsid w:val="004C6A86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74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499C"/>
    <w:rsid w:val="005D6FCD"/>
    <w:rsid w:val="005D7970"/>
    <w:rsid w:val="005E350D"/>
    <w:rsid w:val="005F0A59"/>
    <w:rsid w:val="005F464C"/>
    <w:rsid w:val="00610D3C"/>
    <w:rsid w:val="00611634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3B5"/>
    <w:rsid w:val="006F08C2"/>
    <w:rsid w:val="006F1B2C"/>
    <w:rsid w:val="006F36A9"/>
    <w:rsid w:val="006F7AC0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50F9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008E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5613B"/>
    <w:rsid w:val="008633E6"/>
    <w:rsid w:val="0086503D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068C"/>
    <w:rsid w:val="00951E3B"/>
    <w:rsid w:val="00956E95"/>
    <w:rsid w:val="00964233"/>
    <w:rsid w:val="009658D8"/>
    <w:rsid w:val="00972E89"/>
    <w:rsid w:val="009753F5"/>
    <w:rsid w:val="009810DD"/>
    <w:rsid w:val="00983195"/>
    <w:rsid w:val="00986D01"/>
    <w:rsid w:val="009A322C"/>
    <w:rsid w:val="009B74B7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37A54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081"/>
    <w:rsid w:val="00B4056C"/>
    <w:rsid w:val="00B416A5"/>
    <w:rsid w:val="00B47C18"/>
    <w:rsid w:val="00B50C7E"/>
    <w:rsid w:val="00B51BF9"/>
    <w:rsid w:val="00B524C6"/>
    <w:rsid w:val="00B55334"/>
    <w:rsid w:val="00B60D97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A79A3"/>
    <w:rsid w:val="00BB08EE"/>
    <w:rsid w:val="00BC3630"/>
    <w:rsid w:val="00BE2A5A"/>
    <w:rsid w:val="00BE62C8"/>
    <w:rsid w:val="00BE7CBA"/>
    <w:rsid w:val="00BF3035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E39FC"/>
    <w:rsid w:val="00CF56F0"/>
    <w:rsid w:val="00D01041"/>
    <w:rsid w:val="00D0155F"/>
    <w:rsid w:val="00D01C71"/>
    <w:rsid w:val="00D06AE0"/>
    <w:rsid w:val="00D06F77"/>
    <w:rsid w:val="00D11111"/>
    <w:rsid w:val="00D16710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0EE3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4C63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3989"/>
    <w:rsid w:val="00EA4F3F"/>
    <w:rsid w:val="00EB17CC"/>
    <w:rsid w:val="00EB1E37"/>
    <w:rsid w:val="00EB7096"/>
    <w:rsid w:val="00EC3AE2"/>
    <w:rsid w:val="00EC5B56"/>
    <w:rsid w:val="00EC70F8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B7811"/>
    <w:rsid w:val="00FC408D"/>
    <w:rsid w:val="00FC6EC8"/>
    <w:rsid w:val="00FD0C4A"/>
    <w:rsid w:val="00FD59CA"/>
    <w:rsid w:val="00FE04A8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17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7C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7C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7C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7C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17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7C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7C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7C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7C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St-369/2016</izvorni_sadrzaj>
    <derivirana_varijabla naziv="DomainObject.Predmet.OznakaBroj_1">St-369/2016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DIONIGI j.d.o.o.</izvorni_sadrzaj>
    <derivirana_varijabla naziv="DomainObject.Predmet.ProtustrankaFormated_1">  DIONIGI j.d.o.o.</derivirana_varijabla>
  </DomainObject.Predmet.ProtustrankaFormated>
  <DomainObject.Predmet.ProtustrankaFormatedOIB>
    <izvorni_sadrzaj>  DIONIGI j.d.o.o., OIB 48262667399</izvorni_sadrzaj>
    <derivirana_varijabla naziv="DomainObject.Predmet.ProtustrankaFormatedOIB_1">  DIONIGI j.d.o.o., OIB 48262667399</derivirana_varijabla>
  </DomainObject.Predmet.ProtustrankaFormatedOIB>
  <DomainObject.Predmet.ProtustrankaFormatedWithAdress>
    <izvorni_sadrzaj> DIONIGI j.d.o.o., Supetarska Draga 18, 51280 Rab</izvorni_sadrzaj>
    <derivirana_varijabla naziv="DomainObject.Predmet.ProtustrankaFormatedWithAdress_1"> DIONIGI j.d.o.o., Supetarska Draga 18, 51280 Rab</derivirana_varijabla>
  </DomainObject.Predmet.ProtustrankaFormatedWithAdress>
  <DomainObject.Predmet.ProtustrankaFormatedWithAdressOIB>
    <izvorni_sadrzaj> DIONIGI j.d.o.o., OIB 48262667399, Supetarska Draga 18, 51280 Rab</izvorni_sadrzaj>
    <derivirana_varijabla naziv="DomainObject.Predmet.ProtustrankaFormatedWithAdressOIB_1"> DIONIGI j.d.o.o., OIB 48262667399, Supetarska Draga 18, 51280 Rab</derivirana_varijabla>
  </DomainObject.Predmet.ProtustrankaFormatedWithAdressOIB>
  <DomainObject.Predmet.ProtustrankaWithAdress>
    <izvorni_sadrzaj>DIONIGI j.d.o.o. Supetarska Draga 18, 51280 Rab</izvorni_sadrzaj>
    <derivirana_varijabla naziv="DomainObject.Predmet.ProtustrankaWithAdress_1">DIONIGI j.d.o.o. Supetarska Draga 18, 51280 Rab</derivirana_varijabla>
  </DomainObject.Predmet.ProtustrankaWithAdress>
  <DomainObject.Predmet.ProtustrankaWithAdressOIB>
    <izvorni_sadrzaj>DIONIGI j.d.o.o., OIB 48262667399, Supetarska Draga 18, 51280 Rab</izvorni_sadrzaj>
    <derivirana_varijabla naziv="DomainObject.Predmet.ProtustrankaWithAdressOIB_1">DIONIGI j.d.o.o., OIB 48262667399, Supetarska Draga 18, 51280 Rab</derivirana_varijabla>
  </DomainObject.Predmet.ProtustrankaWithAdressOIB>
  <DomainObject.Predmet.ProtustrankaNazivFormated>
    <izvorni_sadrzaj>DIONIGI j.d.o.o.</izvorni_sadrzaj>
    <derivirana_varijabla naziv="DomainObject.Predmet.ProtustrankaNazivFormated_1">DIONIGI j.d.o.o.</derivirana_varijabla>
  </DomainObject.Predmet.ProtustrankaNazivFormated>
  <DomainObject.Predmet.ProtustrankaNazivFormatedOIB>
    <izvorni_sadrzaj>DIONIGI j.d.o.o., OIB 48262667399</izvorni_sadrzaj>
    <derivirana_varijabla naziv="DomainObject.Predmet.ProtustrankaNazivFormatedOIB_1">DIONIGI j.d.o.o., OIB 48262667399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DIONIGI j.d.o.o.</item>
    </izvorni_sadrzaj>
    <derivirana_varijabla naziv="DomainObject.Predmet.ProtuStrankaListFormated_1">
      <item>DIONIGI j.d.o.o.</item>
    </derivirana_varijabla>
  </DomainObject.Predmet.ProtuStrankaListFormated>
  <DomainObject.Predmet.ProtuStrankaListFormatedOIB>
    <izvorni_sadrzaj>
      <item>DIONIGI j.d.o.o., OIB 48262667399</item>
    </izvorni_sadrzaj>
    <derivirana_varijabla naziv="DomainObject.Predmet.ProtuStrankaListFormatedOIB_1">
      <item>DIONIGI j.d.o.o., OIB 48262667399</item>
    </derivirana_varijabla>
  </DomainObject.Predmet.ProtuStrankaListFormatedOIB>
  <DomainObject.Predmet.ProtuStrankaListFormatedWithAdress>
    <izvorni_sadrzaj>
      <item>DIONIGI j.d.o.o., Supetarska Draga 18, 51280 Rab</item>
    </izvorni_sadrzaj>
    <derivirana_varijabla naziv="DomainObject.Predmet.ProtuStrankaListFormatedWithAdress_1">
      <item>DIONIGI j.d.o.o., Supetarska Draga 18, 51280 Rab</item>
    </derivirana_varijabla>
  </DomainObject.Predmet.ProtuStrankaListFormatedWithAdress>
  <DomainObject.Predmet.ProtuStrankaListFormatedWithAdressOIB>
    <izvorni_sadrzaj>
      <item>DIONIGI j.d.o.o., OIB 48262667399, Supetarska Draga 18, 51280 Rab</item>
    </izvorni_sadrzaj>
    <derivirana_varijabla naziv="DomainObject.Predmet.ProtuStrankaListFormatedWithAdressOIB_1">
      <item>DIONIGI j.d.o.o., OIB 48262667399, Supetarska Draga 18, 51280 Rab</item>
    </derivirana_varijabla>
  </DomainObject.Predmet.ProtuStrankaListFormatedWithAdressOIB>
  <DomainObject.Predmet.ProtuStrankaListNazivFormated>
    <izvorni_sadrzaj>
      <item>DIONIGI j.d.o.o.</item>
    </izvorni_sadrzaj>
    <derivirana_varijabla naziv="DomainObject.Predmet.ProtuStrankaListNazivFormated_1">
      <item>DIONIGI j.d.o.o.</item>
    </derivirana_varijabla>
  </DomainObject.Predmet.ProtuStrankaListNazivFormated>
  <DomainObject.Predmet.ProtuStrankaListNazivFormatedOIB>
    <izvorni_sadrzaj>
      <item>DIONIGI j.d.o.o., OIB 48262667399</item>
    </izvorni_sadrzaj>
    <derivirana_varijabla naziv="DomainObject.Predmet.ProtuStrankaListNazivFormatedOIB_1">
      <item>DIONIGI j.d.o.o., OIB 48262667399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DIONIGI j.d.o.o.</izvorni_sadrzaj>
    <derivirana_varijabla naziv="DomainObject.Predmet.ProtustrankaIDrugi_1">DIONIGI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DIONIGI j.d.o.o., OIB 48262667399, Supetarska Draga 18, 51280 Rab</izvorni_sadrzaj>
    <derivirana_varijabla naziv="DomainObject.Predmet.ProtustrankaIDrugiAdressOIB_1">DIONIGI j.d.o.o., OIB 48262667399, Supetarska Draga 18,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DIONIGI j.d.o.o.</item>
    </izvorni_sadrzaj>
    <derivirana_varijabla naziv="DomainObject.Predmet.SudioniciListNaziv_1">
      <item>FINA  Rijeka</item>
      <item>DIONIGI j.d.o.o.</item>
    </derivirana_varijabla>
  </DomainObject.Predmet.SudioniciListNaziv>
  <DomainObject.Predmet.SudioniciListAdressOIB>
    <izvorni_sadrzaj>
      <item>FINA  Rijeka, OIB 85821130368, Frana Kurelca 8,51000 Rijeka</item>
      <item>DIONIGI j.d.o.o., OIB 48262667399, Supetarska Draga 18,51280 Rab</item>
    </izvorni_sadrzaj>
    <derivirana_varijabla naziv="DomainObject.Predmet.SudioniciListAdressOIB_1">
      <item>FINA  Rijeka, OIB 85821130368, Frana Kurelca 8,51000 Rijeka</item>
      <item>DIONIGI j.d.o.o., OIB 48262667399, Supetarska Draga 18,51280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48262667399</item>
    </izvorni_sadrzaj>
    <derivirana_varijabla naziv="DomainObject.Predmet.SudioniciListNazivOIB_1">
      <item>, OIB 85821130368</item>
      <item>, OIB 48262667399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E8CAAD-A74A-46F4-BE5E-62CF812EF4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1432</properties:Characters>
  <properties:Lines>57</properties:Lines>
  <properties:Paragraphs>22</properties:Paragraphs>
  <properties:TotalTime>184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2016-04-15T05:51:00Z</dcterms:created>
  <dc:creator>ksarlija</dc:creator>
  <cp:lastModifiedBy>Jasna Radulović</cp:lastModifiedBy>
  <cp:lastPrinted>2016-04-28T13:01:00Z</cp:lastPrinted>
  <dcterms:modified xmlns:xsi="http://www.w3.org/2001/XMLSchema-instance" xsi:type="dcterms:W3CDTF">2016-04-28T13:05:00Z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