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26a9" w14:paraId="26e26a9" w:rsidRDefault="00A138A1" w:rsidP="00063BFF" w:rsidR="000921B3" w:rsidRPr="000549CD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0549C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549CD">
          <w:rPr>
            <w:szCs w:val="24"/>
          </w:rPr>
          <w:t xml:space="preserve">7 </w:t>
        </w:r>
        <w:r w:rsidR="00BA0338" w:rsidRPr="000549CD">
          <w:rPr>
            <w:szCs w:val="24"/>
          </w:rPr>
          <w:t>St</w:t>
        </w:r>
      </w:smartTag>
      <w:r w:rsidR="00BA0338" w:rsidRPr="000549CD">
        <w:rPr>
          <w:szCs w:val="24"/>
        </w:rPr>
        <w:t>.</w:t>
      </w:r>
      <w:r w:rsidR="00195EC5" w:rsidRPr="000549CD">
        <w:rPr>
          <w:szCs w:val="24"/>
        </w:rPr>
        <w:t xml:space="preserve"> </w:t>
      </w:r>
      <w:r w:rsidR="004B78A9" w:rsidRPr="000549CD">
        <w:rPr>
          <w:szCs w:val="24"/>
        </w:rPr>
        <w:t>933</w:t>
      </w:r>
      <w:r w:rsidR="00B94582" w:rsidRPr="000549CD">
        <w:rPr>
          <w:szCs w:val="24"/>
        </w:rPr>
        <w:t>/16</w:t>
      </w:r>
    </w:p>
    <w:p w:rsidRDefault="000921B3" w:rsidP="000921B3" w:rsidR="000921B3" w:rsidRPr="000549CD">
      <w:pPr>
        <w:rPr>
          <w:sz w:val="24"/>
          <w:szCs w:val="24"/>
        </w:rPr>
      </w:pPr>
    </w:p>
    <w:p w:rsidRDefault="00B0512B" w:rsidR="00060CD6" w:rsidRPr="000549CD">
      <w:pPr>
        <w:ind w:firstLine="708"/>
        <w:rPr>
          <w:b/>
          <w:sz w:val="24"/>
          <w:szCs w:val="24"/>
        </w:rPr>
      </w:pPr>
      <w:r w:rsidRPr="000549CD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0549CD">
      <w:pPr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>REPUBLIKA HRVATSKA</w:t>
      </w:r>
    </w:p>
    <w:p w:rsidRDefault="00060CD6" w:rsidR="00060CD6" w:rsidRPr="000549CD">
      <w:pPr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>TRGOVAČKI SUD U SPLITU</w:t>
      </w:r>
    </w:p>
    <w:p w:rsidRDefault="00060CD6" w:rsidR="00060CD6" w:rsidRPr="000549CD">
      <w:pPr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>STALNA SLUŽBA U DUBROVNIKU</w:t>
      </w:r>
    </w:p>
    <w:p w:rsidRDefault="00060CD6" w:rsidR="00060CD6" w:rsidRPr="000549CD">
      <w:pPr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>Dubrovnik, Dr. A. Starčevića 23</w:t>
      </w:r>
    </w:p>
    <w:p w:rsidRDefault="00DD3B0F" w:rsidR="00DD3B0F" w:rsidRPr="000549CD">
      <w:pPr>
        <w:rPr>
          <w:b/>
          <w:sz w:val="24"/>
          <w:szCs w:val="24"/>
        </w:rPr>
      </w:pPr>
    </w:p>
    <w:p w:rsidRDefault="000921B3" w:rsidP="000921B3" w:rsidR="000921B3" w:rsidRPr="000549CD">
      <w:pPr>
        <w:rPr>
          <w:b/>
          <w:sz w:val="24"/>
          <w:szCs w:val="24"/>
        </w:rPr>
      </w:pPr>
    </w:p>
    <w:p w:rsidRDefault="00E64233" w:rsidP="00FA1EA0" w:rsidR="00A77688" w:rsidRPr="000549CD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>R E  P U B L I K A  H R V A T S K A</w:t>
      </w:r>
    </w:p>
    <w:p w:rsidRDefault="0009148C" w:rsidP="00FA1EA0" w:rsidR="0009148C" w:rsidRPr="000549CD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</w:p>
    <w:p w:rsidRDefault="00BA0338" w:rsidP="00FA1EA0" w:rsidR="00BA0338" w:rsidRPr="000549CD">
      <w:pPr>
        <w:pStyle w:val="Naslov2"/>
        <w:ind w:right="-2"/>
        <w:rPr>
          <w:szCs w:val="24"/>
        </w:rPr>
      </w:pPr>
      <w:r w:rsidRPr="000549CD">
        <w:rPr>
          <w:szCs w:val="24"/>
        </w:rPr>
        <w:t>R J E Š E N J E</w:t>
      </w:r>
    </w:p>
    <w:p w:rsidRDefault="0009148C" w:rsidP="0009148C" w:rsidR="0009148C" w:rsidRPr="000549CD">
      <w:pPr>
        <w:rPr>
          <w:sz w:val="24"/>
          <w:szCs w:val="24"/>
        </w:rPr>
      </w:pPr>
    </w:p>
    <w:p w:rsidRDefault="00BA0338" w:rsidP="00416C30" w:rsidR="00BA0338" w:rsidRPr="000549CD">
      <w:pPr>
        <w:ind w:right="-2"/>
        <w:jc w:val="center"/>
        <w:rPr>
          <w:b/>
          <w:sz w:val="24"/>
          <w:szCs w:val="24"/>
        </w:rPr>
      </w:pPr>
    </w:p>
    <w:p w:rsidRDefault="00195EC5" w:rsidP="004B78A9" w:rsidR="00A74092" w:rsidRPr="000549CD">
      <w:pPr>
        <w:ind w:firstLine="720"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Trgovački sud </w:t>
      </w:r>
      <w:r w:rsidR="00AD5E9B" w:rsidRPr="000549CD">
        <w:rPr>
          <w:sz w:val="24"/>
          <w:szCs w:val="24"/>
        </w:rPr>
        <w:t xml:space="preserve">u Splitu, Stalna služba u </w:t>
      </w:r>
      <w:r w:rsidRPr="000549CD">
        <w:rPr>
          <w:sz w:val="24"/>
          <w:szCs w:val="24"/>
        </w:rPr>
        <w:t>Du</w:t>
      </w:r>
      <w:r w:rsidR="00A87B96" w:rsidRPr="000549CD">
        <w:rPr>
          <w:sz w:val="24"/>
          <w:szCs w:val="24"/>
        </w:rPr>
        <w:t xml:space="preserve">brovniku, po stečajnom sucu tog suda </w:t>
      </w:r>
      <w:r w:rsidRPr="000549CD">
        <w:rPr>
          <w:sz w:val="24"/>
          <w:szCs w:val="24"/>
        </w:rPr>
        <w:t>Diani Butigan Granić,</w:t>
      </w:r>
      <w:r w:rsidR="00A87B96" w:rsidRPr="000549CD">
        <w:rPr>
          <w:sz w:val="24"/>
          <w:szCs w:val="24"/>
        </w:rPr>
        <w:t xml:space="preserve"> kao sucu pojedincu, u stečajnom postupku nad stečajnim dužnikom</w:t>
      </w:r>
      <w:r w:rsidR="004B78A9" w:rsidRPr="000549CD">
        <w:rPr>
          <w:sz w:val="24"/>
          <w:szCs w:val="24"/>
        </w:rPr>
        <w:t xml:space="preserve"> LUXUS d.o.o. Dubrovnik, Komajska 9, OIB: 56023495809, kojeg zastupa stečajni upravitelj Bože Guvo,</w:t>
      </w:r>
      <w:r w:rsidR="00FA1EA0" w:rsidRPr="000549CD">
        <w:rPr>
          <w:sz w:val="24"/>
          <w:szCs w:val="24"/>
        </w:rPr>
        <w:t xml:space="preserve"> </w:t>
      </w:r>
      <w:r w:rsidR="00570491" w:rsidRPr="000549CD">
        <w:rPr>
          <w:sz w:val="24"/>
          <w:szCs w:val="24"/>
        </w:rPr>
        <w:t>nakon održanog</w:t>
      </w:r>
      <w:r w:rsidR="00FA1EA0" w:rsidRPr="000549CD">
        <w:rPr>
          <w:sz w:val="24"/>
          <w:szCs w:val="24"/>
        </w:rPr>
        <w:t xml:space="preserve"> </w:t>
      </w:r>
      <w:r w:rsidR="00570491" w:rsidRPr="000549CD">
        <w:rPr>
          <w:sz w:val="24"/>
          <w:szCs w:val="24"/>
        </w:rPr>
        <w:t>ispitnog</w:t>
      </w:r>
      <w:r w:rsidR="00842767" w:rsidRPr="000549CD">
        <w:rPr>
          <w:sz w:val="24"/>
          <w:szCs w:val="24"/>
        </w:rPr>
        <w:t xml:space="preserve"> ročišta</w:t>
      </w:r>
      <w:r w:rsidR="00570491" w:rsidRPr="000549CD">
        <w:rPr>
          <w:sz w:val="24"/>
          <w:szCs w:val="24"/>
        </w:rPr>
        <w:t xml:space="preserve"> d</w:t>
      </w:r>
      <w:r w:rsidR="00BA0338" w:rsidRPr="000549CD">
        <w:rPr>
          <w:sz w:val="24"/>
          <w:szCs w:val="24"/>
        </w:rPr>
        <w:t xml:space="preserve">ana </w:t>
      </w:r>
      <w:r w:rsidR="006725A8">
        <w:rPr>
          <w:sz w:val="24"/>
          <w:szCs w:val="24"/>
        </w:rPr>
        <w:t>1</w:t>
      </w:r>
      <w:r w:rsidR="004B78A9" w:rsidRPr="000549CD">
        <w:rPr>
          <w:sz w:val="24"/>
          <w:szCs w:val="24"/>
        </w:rPr>
        <w:t>7. listopada 2016.g.</w:t>
      </w:r>
      <w:r w:rsidR="00893FAE" w:rsidRPr="000549CD">
        <w:rPr>
          <w:sz w:val="24"/>
          <w:szCs w:val="24"/>
        </w:rPr>
        <w:t xml:space="preserve"> </w:t>
      </w:r>
    </w:p>
    <w:p w:rsidRDefault="00893FAE" w:rsidP="00A9739C" w:rsidR="00893FAE" w:rsidRPr="000549CD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0549CD">
      <w:pPr>
        <w:ind w:right="-2"/>
        <w:jc w:val="center"/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>r i j e š i o    j e</w:t>
      </w:r>
    </w:p>
    <w:p w:rsidRDefault="00CD0A8C" w:rsidP="00EC49AC" w:rsidR="00CD0A8C" w:rsidRPr="000549CD">
      <w:pPr>
        <w:rPr>
          <w:sz w:val="24"/>
          <w:szCs w:val="24"/>
        </w:rPr>
      </w:pPr>
    </w:p>
    <w:p w:rsidRDefault="00CD0A8C" w:rsidP="00842767" w:rsidR="00CD0A8C" w:rsidRPr="000549CD">
      <w:pPr>
        <w:rPr>
          <w:sz w:val="24"/>
          <w:szCs w:val="24"/>
        </w:rPr>
      </w:pPr>
      <w:r w:rsidRPr="000549CD">
        <w:rPr>
          <w:sz w:val="24"/>
          <w:szCs w:val="24"/>
        </w:rPr>
        <w:t>Utvrđuju se osnovanim tražbine II. višeg isplatnog reda</w:t>
      </w:r>
      <w:r w:rsidR="00A9739C" w:rsidRPr="000549CD">
        <w:rPr>
          <w:sz w:val="24"/>
          <w:szCs w:val="24"/>
        </w:rPr>
        <w:t>:</w:t>
      </w:r>
    </w:p>
    <w:p w:rsidRDefault="004B78A9" w:rsidP="004B78A9" w:rsidR="004B78A9" w:rsidRPr="000549CD">
      <w:pPr>
        <w:rPr>
          <w:sz w:val="24"/>
          <w:szCs w:val="24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5479"/>
        <w:gridCol w:w="2268"/>
      </w:tblGrid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Red.br.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26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 xml:space="preserve">Priznato kuna </w:t>
            </w:r>
          </w:p>
        </w:tc>
      </w:tr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1.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 xml:space="preserve">RH – MF, Porezna uprava, Područni ured Dalmacija, OIB: 18683136487 </w:t>
            </w:r>
          </w:p>
        </w:tc>
        <w:tc>
          <w:tcPr>
            <w:tcW w:type="dxa" w:w="2268"/>
            <w:vAlign w:val="center"/>
          </w:tcPr>
          <w:p w:rsidRDefault="004B78A9" w:rsidP="00684B76" w:rsidR="004B78A9" w:rsidRPr="000549CD">
            <w:pPr>
              <w:jc w:val="right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922.905,75</w:t>
            </w:r>
          </w:p>
        </w:tc>
      </w:tr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2.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Privredna banka Zagreb d.d., Radnička 50, OIB: 2535697732</w:t>
            </w:r>
          </w:p>
        </w:tc>
        <w:tc>
          <w:tcPr>
            <w:tcW w:type="dxa" w:w="2268"/>
            <w:vAlign w:val="center"/>
          </w:tcPr>
          <w:p w:rsidRDefault="004B78A9" w:rsidP="00684B76" w:rsidR="004B78A9" w:rsidRPr="000549CD">
            <w:pPr>
              <w:jc w:val="right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29.414,12</w:t>
            </w:r>
          </w:p>
        </w:tc>
      </w:tr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3.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Erste Card Club d.d., Zagreb, Praška 5, OIB: 85941596441</w:t>
            </w:r>
          </w:p>
        </w:tc>
        <w:tc>
          <w:tcPr>
            <w:tcW w:type="dxa" w:w="2268"/>
            <w:vAlign w:val="center"/>
          </w:tcPr>
          <w:p w:rsidRDefault="004B78A9" w:rsidP="00684B76" w:rsidR="004B78A9" w:rsidRPr="000549CD">
            <w:pPr>
              <w:jc w:val="right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26.158,29</w:t>
            </w:r>
          </w:p>
        </w:tc>
      </w:tr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4.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Hrvatske šume d.o.o., Zagreb, Lj.F. Vukotinovića 2, OIB: 69693144506</w:t>
            </w:r>
          </w:p>
        </w:tc>
        <w:tc>
          <w:tcPr>
            <w:tcW w:type="dxa" w:w="2268"/>
            <w:vAlign w:val="center"/>
          </w:tcPr>
          <w:p w:rsidRDefault="004B78A9" w:rsidP="00684B76" w:rsidR="004B78A9" w:rsidRPr="000549CD">
            <w:pPr>
              <w:jc w:val="right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13.670,80</w:t>
            </w:r>
          </w:p>
        </w:tc>
      </w:tr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5.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Hrvatski telekom d.d., Zagreb, Mihanovića 9, OIB: 81793146560</w:t>
            </w:r>
          </w:p>
        </w:tc>
        <w:tc>
          <w:tcPr>
            <w:tcW w:type="dxa" w:w="2268"/>
            <w:vAlign w:val="center"/>
          </w:tcPr>
          <w:p w:rsidRDefault="004B78A9" w:rsidP="00684B76" w:rsidR="004B78A9" w:rsidRPr="000549CD">
            <w:pPr>
              <w:jc w:val="right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8.170,76</w:t>
            </w:r>
          </w:p>
        </w:tc>
      </w:tr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6.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Grad Dubrovnik, Pred dvorom 1, OIB: 21712494719</w:t>
            </w:r>
          </w:p>
        </w:tc>
        <w:tc>
          <w:tcPr>
            <w:tcW w:type="dxa" w:w="2268"/>
            <w:vAlign w:val="center"/>
          </w:tcPr>
          <w:p w:rsidRDefault="004B78A9" w:rsidP="00684B76" w:rsidR="004B78A9" w:rsidRPr="000549CD">
            <w:pPr>
              <w:jc w:val="right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4.990,71</w:t>
            </w:r>
          </w:p>
        </w:tc>
      </w:tr>
      <w:tr w:rsidTr="004B78A9" w:rsidR="004B78A9" w:rsidRPr="000549CD">
        <w:tc>
          <w:tcPr>
            <w:tcW w:type="dxa" w:w="1008"/>
          </w:tcPr>
          <w:p w:rsidRDefault="004B78A9" w:rsidP="00684B76" w:rsidR="004B78A9" w:rsidRPr="000549CD">
            <w:pPr>
              <w:jc w:val="center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7.</w:t>
            </w:r>
          </w:p>
        </w:tc>
        <w:tc>
          <w:tcPr>
            <w:tcW w:type="dxa" w:w="5479"/>
          </w:tcPr>
          <w:p w:rsidRDefault="004B78A9" w:rsidP="00684B76" w:rsidR="004B78A9" w:rsidRPr="000549CD">
            <w:pPr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Auto servisna oprema PONOS d.o.o., Krapina, F. Galovića B/A, OIB: 20399132458</w:t>
            </w:r>
          </w:p>
        </w:tc>
        <w:tc>
          <w:tcPr>
            <w:tcW w:type="dxa" w:w="2268"/>
            <w:vAlign w:val="center"/>
          </w:tcPr>
          <w:p w:rsidRDefault="004B78A9" w:rsidP="00684B76" w:rsidR="004B78A9" w:rsidRPr="000549CD">
            <w:pPr>
              <w:jc w:val="right"/>
              <w:rPr>
                <w:sz w:val="24"/>
                <w:szCs w:val="24"/>
              </w:rPr>
            </w:pPr>
            <w:r w:rsidRPr="000549CD">
              <w:rPr>
                <w:sz w:val="24"/>
                <w:szCs w:val="24"/>
              </w:rPr>
              <w:t>2.058,00</w:t>
            </w:r>
          </w:p>
        </w:tc>
      </w:tr>
    </w:tbl>
    <w:p w:rsidRDefault="004B78A9" w:rsidP="004B78A9" w:rsidR="004B78A9" w:rsidRPr="000549CD">
      <w:pPr>
        <w:rPr>
          <w:b/>
          <w:sz w:val="24"/>
          <w:szCs w:val="24"/>
        </w:rPr>
      </w:pPr>
    </w:p>
    <w:p w:rsidRDefault="000549CD" w:rsidP="00842767" w:rsidR="000549CD" w:rsidRPr="000549CD">
      <w:pPr>
        <w:rPr>
          <w:sz w:val="24"/>
          <w:szCs w:val="24"/>
        </w:rPr>
      </w:pPr>
    </w:p>
    <w:p w:rsidRDefault="00C24A03" w:rsidP="00C24A03" w:rsidR="00C24A03" w:rsidRPr="000549CD">
      <w:pPr>
        <w:pStyle w:val="Naslov2"/>
        <w:ind w:right="-2"/>
        <w:rPr>
          <w:szCs w:val="24"/>
        </w:rPr>
      </w:pPr>
      <w:r w:rsidRPr="000549CD">
        <w:rPr>
          <w:szCs w:val="24"/>
        </w:rPr>
        <w:t>Obrazloženje</w:t>
      </w:r>
    </w:p>
    <w:p w:rsidRDefault="00B4329E" w:rsidP="00B4329E" w:rsidR="00B4329E" w:rsidRPr="000549CD">
      <w:pPr>
        <w:ind w:right="-2"/>
        <w:rPr>
          <w:b/>
          <w:sz w:val="24"/>
          <w:szCs w:val="24"/>
        </w:rPr>
      </w:pPr>
    </w:p>
    <w:p w:rsidRDefault="00C24A03" w:rsidP="00C24A03" w:rsidR="004B78A9" w:rsidRPr="000549CD">
      <w:pPr>
        <w:pStyle w:val="Tijeloteksta"/>
        <w:ind w:right="-2"/>
        <w:rPr>
          <w:szCs w:val="24"/>
        </w:rPr>
      </w:pPr>
      <w:r w:rsidRPr="000549CD">
        <w:rPr>
          <w:szCs w:val="24"/>
        </w:rPr>
        <w:tab/>
        <w:t xml:space="preserve">Rješenjem Trgovačkog suda u </w:t>
      </w:r>
      <w:r w:rsidR="00EF0CCF" w:rsidRPr="000549CD">
        <w:rPr>
          <w:szCs w:val="24"/>
        </w:rPr>
        <w:t xml:space="preserve">Splitu, Stalna služba u </w:t>
      </w:r>
      <w:r w:rsidRPr="000549CD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0549CD">
          <w:rPr>
            <w:szCs w:val="24"/>
          </w:rPr>
          <w:t>7 St</w:t>
        </w:r>
      </w:smartTag>
      <w:r w:rsidRPr="000549CD">
        <w:rPr>
          <w:szCs w:val="24"/>
        </w:rPr>
        <w:t xml:space="preserve">. </w:t>
      </w:r>
      <w:r w:rsidR="004B78A9" w:rsidRPr="000549CD">
        <w:rPr>
          <w:szCs w:val="24"/>
        </w:rPr>
        <w:t>933</w:t>
      </w:r>
      <w:r w:rsidR="0009148C" w:rsidRPr="000549CD">
        <w:rPr>
          <w:szCs w:val="24"/>
        </w:rPr>
        <w:t>/16 od 2</w:t>
      </w:r>
      <w:r w:rsidR="004B78A9" w:rsidRPr="000549CD">
        <w:rPr>
          <w:szCs w:val="24"/>
        </w:rPr>
        <w:t>4. lipnja</w:t>
      </w:r>
      <w:r w:rsidR="0009148C" w:rsidRPr="000549CD">
        <w:rPr>
          <w:szCs w:val="24"/>
        </w:rPr>
        <w:t xml:space="preserve"> </w:t>
      </w:r>
      <w:r w:rsidR="00A9739C" w:rsidRPr="000549CD">
        <w:rPr>
          <w:szCs w:val="24"/>
        </w:rPr>
        <w:t xml:space="preserve">2016.g. </w:t>
      </w:r>
      <w:r w:rsidRPr="000549CD">
        <w:rPr>
          <w:szCs w:val="24"/>
        </w:rPr>
        <w:t>otvoren je stečajni</w:t>
      </w:r>
      <w:r w:rsidR="00B4329E" w:rsidRPr="000549CD">
        <w:rPr>
          <w:szCs w:val="24"/>
        </w:rPr>
        <w:t xml:space="preserve"> postupak nad stečajnim dužnikom</w:t>
      </w:r>
      <w:r w:rsidR="0009148C" w:rsidRPr="000549CD">
        <w:rPr>
          <w:szCs w:val="24"/>
        </w:rPr>
        <w:t xml:space="preserve"> </w:t>
      </w:r>
      <w:r w:rsidR="004B78A9" w:rsidRPr="000549CD">
        <w:rPr>
          <w:szCs w:val="24"/>
        </w:rPr>
        <w:t>LUXUS d.o.o. Dubrovnik, Komajska 9, OIB: 56023495809.</w:t>
      </w:r>
    </w:p>
    <w:p w:rsidRDefault="004B78A9" w:rsidP="00C24A03" w:rsidR="004B78A9" w:rsidRPr="000549CD">
      <w:pPr>
        <w:pStyle w:val="Tijeloteksta"/>
        <w:ind w:right="-2"/>
        <w:rPr>
          <w:szCs w:val="24"/>
        </w:rPr>
      </w:pPr>
    </w:p>
    <w:p w:rsidRDefault="00EF0CCF" w:rsidP="00FA1EA0" w:rsidR="00FA1EA0" w:rsidRPr="000549CD">
      <w:pPr>
        <w:pStyle w:val="Tijeloteksta"/>
        <w:ind w:right="-2"/>
        <w:rPr>
          <w:szCs w:val="24"/>
        </w:rPr>
      </w:pPr>
      <w:r w:rsidRPr="000549CD">
        <w:rPr>
          <w:szCs w:val="24"/>
        </w:rPr>
        <w:tab/>
      </w:r>
      <w:r w:rsidR="00FA1EA0" w:rsidRPr="000549CD">
        <w:rPr>
          <w:szCs w:val="24"/>
        </w:rPr>
        <w:t xml:space="preserve">Na </w:t>
      </w:r>
      <w:r w:rsidR="00A9739C" w:rsidRPr="000549CD">
        <w:rPr>
          <w:szCs w:val="24"/>
        </w:rPr>
        <w:t xml:space="preserve">ispitnom ročištu održanom dana </w:t>
      </w:r>
      <w:r w:rsidR="004B78A9" w:rsidRPr="000549CD">
        <w:rPr>
          <w:szCs w:val="24"/>
        </w:rPr>
        <w:t>7. listopada</w:t>
      </w:r>
      <w:r w:rsidR="00A9739C" w:rsidRPr="000549CD">
        <w:rPr>
          <w:szCs w:val="24"/>
        </w:rPr>
        <w:t xml:space="preserve"> </w:t>
      </w:r>
      <w:r w:rsidR="00FA1EA0" w:rsidRPr="000549CD">
        <w:rPr>
          <w:szCs w:val="24"/>
        </w:rPr>
        <w:t xml:space="preserve">2016.g. stečajni upravitelj se određeno izjasnio o svakoj prijavljenoj tražbini predanoj i pristigloj u roku određenom za </w:t>
      </w:r>
      <w:r w:rsidR="00FA1EA0" w:rsidRPr="000549CD">
        <w:rPr>
          <w:szCs w:val="24"/>
        </w:rPr>
        <w:lastRenderedPageBreak/>
        <w:t xml:space="preserve">prijavu tražbina prema </w:t>
      </w:r>
      <w:r w:rsidR="00A9739C" w:rsidRPr="000549CD">
        <w:rPr>
          <w:szCs w:val="24"/>
        </w:rPr>
        <w:t>rješenju</w:t>
      </w:r>
      <w:r w:rsidR="00FA1EA0" w:rsidRPr="000549CD">
        <w:rPr>
          <w:szCs w:val="24"/>
        </w:rPr>
        <w:t xml:space="preserve"> o otvaranju stečajnog postupka objavljenom na </w:t>
      </w:r>
      <w:r w:rsidR="00A9739C" w:rsidRPr="000549CD">
        <w:rPr>
          <w:szCs w:val="24"/>
        </w:rPr>
        <w:t>e-</w:t>
      </w:r>
      <w:r w:rsidR="00FA1EA0" w:rsidRPr="000549CD">
        <w:rPr>
          <w:szCs w:val="24"/>
        </w:rPr>
        <w:t xml:space="preserve">oglasnoj ploči suda </w:t>
      </w:r>
      <w:r w:rsidR="004B78A9" w:rsidRPr="000549CD">
        <w:rPr>
          <w:szCs w:val="24"/>
        </w:rPr>
        <w:t xml:space="preserve">24. lipnja </w:t>
      </w:r>
      <w:r w:rsidR="00A9739C" w:rsidRPr="000549CD">
        <w:rPr>
          <w:szCs w:val="24"/>
        </w:rPr>
        <w:t xml:space="preserve">2016.g. </w:t>
      </w:r>
      <w:r w:rsidR="00FA1EA0" w:rsidRPr="000549CD">
        <w:rPr>
          <w:szCs w:val="24"/>
        </w:rPr>
        <w:t xml:space="preserve">Tablice sa prijavama bile su izložene u pisarnici ovog suda na uvid svim sudionicima postupka. </w:t>
      </w:r>
    </w:p>
    <w:p w:rsidRDefault="00733887" w:rsidP="00733887" w:rsidR="00733887" w:rsidRPr="000549CD">
      <w:pPr>
        <w:ind w:right="-2"/>
        <w:jc w:val="both"/>
        <w:rPr>
          <w:sz w:val="24"/>
          <w:szCs w:val="24"/>
        </w:rPr>
      </w:pPr>
    </w:p>
    <w:p w:rsidRDefault="00733887" w:rsidP="00733887" w:rsidR="00733887" w:rsidRPr="000549CD">
      <w:pPr>
        <w:ind w:firstLine="720"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FA1EA0" w:rsidP="00FA1EA0" w:rsidR="00FA1EA0" w:rsidRPr="000549CD">
      <w:pPr>
        <w:pStyle w:val="Tijeloteksta"/>
        <w:ind w:right="-2"/>
        <w:rPr>
          <w:szCs w:val="24"/>
        </w:rPr>
      </w:pPr>
    </w:p>
    <w:p w:rsidRDefault="00733887" w:rsidP="00733887" w:rsidR="00733887" w:rsidRPr="000549CD">
      <w:pPr>
        <w:ind w:firstLine="720"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FA1EA0" w:rsidP="00733887" w:rsidR="00733887" w:rsidRPr="000549CD">
      <w:pPr>
        <w:ind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ab/>
      </w: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ab/>
        <w:t>Zbog navedenog, na temelju spomenutih propisa, odlučeno je kao u izreci.</w:t>
      </w:r>
    </w:p>
    <w:p w:rsidRDefault="000549CD" w:rsidP="00FA1EA0" w:rsidR="000549CD" w:rsidRPr="000549CD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0549CD">
      <w:pPr>
        <w:ind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 </w:t>
      </w:r>
    </w:p>
    <w:p w:rsidRDefault="00A9739C" w:rsidP="00FA1EA0" w:rsidR="00A9739C" w:rsidRPr="000549CD">
      <w:pPr>
        <w:ind w:right="-2"/>
        <w:jc w:val="both"/>
        <w:rPr>
          <w:sz w:val="24"/>
          <w:szCs w:val="24"/>
        </w:rPr>
      </w:pPr>
    </w:p>
    <w:p w:rsidRDefault="004B78A9" w:rsidP="00FA1EA0" w:rsidR="00FA1EA0" w:rsidRPr="000549CD">
      <w:pPr>
        <w:pStyle w:val="Naslov2"/>
        <w:ind w:right="-2"/>
        <w:rPr>
          <w:szCs w:val="24"/>
        </w:rPr>
      </w:pPr>
      <w:r w:rsidRPr="000549CD">
        <w:rPr>
          <w:szCs w:val="24"/>
        </w:rPr>
        <w:t xml:space="preserve">U Dubrovniku, </w:t>
      </w:r>
      <w:r w:rsidR="006725A8">
        <w:rPr>
          <w:szCs w:val="24"/>
        </w:rPr>
        <w:t>1</w:t>
      </w:r>
      <w:r w:rsidR="00A5737A">
        <w:rPr>
          <w:szCs w:val="24"/>
        </w:rPr>
        <w:t xml:space="preserve"> </w:t>
      </w:r>
      <w:r w:rsidRPr="000549CD">
        <w:rPr>
          <w:szCs w:val="24"/>
        </w:rPr>
        <w:t>7. listopada 2016.g.</w:t>
      </w:r>
      <w:r w:rsidR="00FA1EA0" w:rsidRPr="000549CD">
        <w:rPr>
          <w:szCs w:val="24"/>
        </w:rPr>
        <w:t xml:space="preserve"> </w:t>
      </w: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</w:p>
    <w:p w:rsidRDefault="004B78A9" w:rsidP="00FA1EA0" w:rsidR="004B78A9" w:rsidRPr="000549CD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  <w:t>Stečajni sudac:</w:t>
      </w: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</w:r>
      <w:r w:rsidRPr="000549CD">
        <w:rPr>
          <w:b/>
          <w:sz w:val="24"/>
          <w:szCs w:val="24"/>
        </w:rPr>
        <w:tab/>
        <w:t>Diana Butigan Granić</w:t>
      </w:r>
      <w:r w:rsidR="00A9739C" w:rsidRPr="000549CD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0549CD" w:rsidP="00FA1EA0" w:rsidR="000549CD" w:rsidRPr="000549CD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  <w:r w:rsidRPr="000549CD">
        <w:rPr>
          <w:b/>
          <w:sz w:val="24"/>
          <w:szCs w:val="24"/>
        </w:rPr>
        <w:t>POUKA O PRAVNOM LIJEKU</w:t>
      </w:r>
    </w:p>
    <w:p w:rsidRDefault="00FA1EA0" w:rsidP="00FA1EA0" w:rsidR="00FA1EA0" w:rsidRPr="000549CD">
      <w:pPr>
        <w:pStyle w:val="Tijeloteksta"/>
        <w:ind w:right="-2"/>
        <w:rPr>
          <w:szCs w:val="24"/>
        </w:rPr>
      </w:pPr>
      <w:r w:rsidRPr="000549CD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0549CD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549CD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0549CD">
      <w:pPr>
        <w:pStyle w:val="Tijeloteksta"/>
        <w:ind w:right="-2"/>
        <w:rPr>
          <w:b/>
          <w:szCs w:val="24"/>
        </w:rPr>
      </w:pPr>
      <w:r w:rsidRPr="000549CD">
        <w:rPr>
          <w:b/>
          <w:szCs w:val="24"/>
        </w:rPr>
        <w:t>DN-a:</w:t>
      </w:r>
    </w:p>
    <w:p w:rsidRDefault="00E56DD6" w:rsidP="00416C30" w:rsidR="00E0736C" w:rsidRPr="000549CD">
      <w:pPr>
        <w:ind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- </w:t>
      </w:r>
      <w:r w:rsidR="00BA0338" w:rsidRPr="000549CD">
        <w:rPr>
          <w:sz w:val="24"/>
          <w:szCs w:val="24"/>
        </w:rPr>
        <w:t>st</w:t>
      </w:r>
      <w:r w:rsidR="00B947C5" w:rsidRPr="000549CD">
        <w:rPr>
          <w:sz w:val="24"/>
          <w:szCs w:val="24"/>
        </w:rPr>
        <w:t>ečajnom upravitelju</w:t>
      </w:r>
      <w:r w:rsidR="00842767" w:rsidRPr="000549CD">
        <w:rPr>
          <w:sz w:val="24"/>
          <w:szCs w:val="24"/>
        </w:rPr>
        <w:t xml:space="preserve"> – e-oglasna ploča suda</w:t>
      </w:r>
    </w:p>
    <w:p w:rsidRDefault="00E56DD6" w:rsidP="00416C30" w:rsidR="00BA0338" w:rsidRPr="000549CD">
      <w:pPr>
        <w:ind w:right="-2"/>
        <w:jc w:val="both"/>
        <w:rPr>
          <w:sz w:val="24"/>
          <w:szCs w:val="24"/>
        </w:rPr>
      </w:pPr>
      <w:r w:rsidRPr="000549CD">
        <w:rPr>
          <w:sz w:val="24"/>
          <w:szCs w:val="24"/>
        </w:rPr>
        <w:t xml:space="preserve">- </w:t>
      </w:r>
      <w:r w:rsidR="00842767" w:rsidRPr="000549CD">
        <w:rPr>
          <w:sz w:val="24"/>
          <w:szCs w:val="24"/>
        </w:rPr>
        <w:t>e-</w:t>
      </w:r>
      <w:r w:rsidR="00551954" w:rsidRPr="000549CD">
        <w:rPr>
          <w:sz w:val="24"/>
          <w:szCs w:val="24"/>
        </w:rPr>
        <w:t>oglasna ploča suda</w:t>
      </w:r>
    </w:p>
    <w:p w:rsidRDefault="00964985" w:rsidP="00416C30" w:rsidR="00964985" w:rsidRPr="000549CD">
      <w:pPr>
        <w:ind w:right="-2"/>
        <w:jc w:val="both"/>
        <w:rPr>
          <w:sz w:val="24"/>
          <w:szCs w:val="24"/>
        </w:rPr>
      </w:pPr>
    </w:p>
    <w:sectPr w:rsidSect="0009148C" w:rsidR="00964985" w:rsidRPr="000549CD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0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4B78A9">
      <w:rPr>
        <w:b/>
        <w:sz w:val="24"/>
        <w:szCs w:val="24"/>
      </w:rPr>
      <w:t>933/</w:t>
    </w:r>
    <w:r w:rsidR="00A9739C">
      <w:rPr>
        <w:b/>
        <w:sz w:val="24"/>
        <w:szCs w:val="24"/>
      </w:rPr>
      <w:t>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549CD"/>
    <w:rsid w:val="00060CD6"/>
    <w:rsid w:val="00063BFF"/>
    <w:rsid w:val="00066BFD"/>
    <w:rsid w:val="000728C1"/>
    <w:rsid w:val="00075321"/>
    <w:rsid w:val="00083227"/>
    <w:rsid w:val="000851F8"/>
    <w:rsid w:val="0009148C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344"/>
    <w:rsid w:val="00175951"/>
    <w:rsid w:val="00182075"/>
    <w:rsid w:val="00184984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68F5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B78A9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25A8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33887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2EB9"/>
    <w:rsid w:val="00824D1E"/>
    <w:rsid w:val="00837D50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3FAE"/>
    <w:rsid w:val="00897027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5737A"/>
    <w:rsid w:val="00A72559"/>
    <w:rsid w:val="00A74092"/>
    <w:rsid w:val="00A77688"/>
    <w:rsid w:val="00A83972"/>
    <w:rsid w:val="00A87B96"/>
    <w:rsid w:val="00A9739C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58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31CB"/>
    <w:rsid w:val="00E25C75"/>
    <w:rsid w:val="00E26E53"/>
    <w:rsid w:val="00E32E4E"/>
    <w:rsid w:val="00E349CF"/>
    <w:rsid w:val="00E402DC"/>
    <w:rsid w:val="00E454A1"/>
    <w:rsid w:val="00E4553B"/>
    <w:rsid w:val="00E470AF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DF0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A610F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0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02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0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0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0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02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0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0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>
  <DomainObject.Predmet.OstaliListFormated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OIB>
  <DomainObject.Predmet.OstaliListFormatedWithAdress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WithAdress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WithAdress>
  <DomainObject.Predmet.OstaliListFormatedWithAdress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FormatedWithAdress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FormatedWithAdressOIB>
  <DomainObject.Predmet.OstaliListNazivFormated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NazivFormated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NazivFormated>
  <DomainObject.Predmet.OstaliListNazivFormatedOIB>
    <izvorni_sadrzaj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OstaliListNazivFormatedOIB_1"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st.up. Bože Guvo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56023495809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402</properties:Words>
  <properties:Characters>2152</properties:Characters>
  <properties:Lines>97</properties:Lines>
  <properties:Paragraphs>48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2016-10-07T10:40:00Z</dcterms:created>
  <dc:creator>Ante Kačić</dc:creator>
  <cp:lastModifiedBy>Mara Marčinko</cp:lastModifiedBy>
  <cp:lastPrinted>2016-10-17T10:01:00Z</cp:lastPrinted>
  <dcterms:modified xmlns:xsi="http://www.w3.org/2001/XMLSchema-instance" xsi:type="dcterms:W3CDTF">2016-10-17T10:20:00Z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