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c399" w14:paraId="7f9c399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FE76A5">
        <w:rPr>
          <w:lang w:val="hr-HR"/>
        </w:rPr>
        <w:t>St-496/15-4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E76A5">
        <w:t>PIOM zanatska zadruga za proizvodnju i usluge, OIB: 71729624756 sa sjedištem u A. Starčevića 64, 48326 Virje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E76A5">
        <w:t>PIOM zanatska zadruga za proizvodnju i usluge, OIB: 71729624756 sa sjedištem u A. Starčevića 64, 48326 Virje</w:t>
      </w:r>
      <w:r w:rsidR="00830E49">
        <w:t xml:space="preserve">, iznosi </w:t>
      </w:r>
      <w:r w:rsidR="00FE76A5">
        <w:t>175.014,04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E76A5">
        <w:t>upravitelj</w:t>
      </w:r>
      <w:r w:rsidR="002E00D7">
        <w:t xml:space="preserve"> dužnika </w:t>
      </w:r>
      <w:r w:rsidR="00FE76A5">
        <w:t>Željko Španiček, OIB:90311408068, Virje, A. Starčevića 64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E76A5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FE76A5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E76A5">
        <w:t>PIOM zanatska zadruga za proizvodnju i usluge, OIB: 71729624756 sa sjedištem u A. Starčevića 64, 48326 Virje</w:t>
      </w:r>
      <w:r>
        <w:t>, navodeći da du</w:t>
      </w:r>
      <w:r w:rsidR="00715C85">
        <w:t xml:space="preserve">žnik na dan </w:t>
      </w:r>
      <w:r w:rsidR="00FE76A5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E76A5">
        <w:t>175.014,04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2DB" w:rsidP="007F64E0" w:rsidR="001702DB">
      <w:r>
        <w:separator/>
      </w:r>
    </w:p>
  </w:endnote>
  <w:endnote w:id="0" w:type="continuationSeparator">
    <w:p w:rsidRDefault="001702DB" w:rsidP="007F64E0" w:rsidR="001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2DB" w:rsidP="007F64E0" w:rsidR="001702DB">
      <w:r>
        <w:separator/>
      </w:r>
    </w:p>
  </w:footnote>
  <w:footnote w:id="0" w:type="continuationSeparator">
    <w:p w:rsidRDefault="001702DB" w:rsidP="007F64E0" w:rsidR="00170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36BA" w:rsidRPr="00CA36BA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FE76A5">
      <w:rPr>
        <w:lang w:val="hr-HR"/>
      </w:rPr>
      <w:t>St-496/15-4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02DB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6BA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E76A5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PIOM zanatska zadruga za proizvodnju i usluge</izvorni_sadrzaj>
    <derivirana_varijabla naziv="DomainObject.Predmet.ProtustrankaFormated_1">  PIOM zanatska zadruga za proizvodnju i usluge</derivirana_varijabla>
  </DomainObject.Predmet.ProtustrankaFormated>
  <DomainObject.Predmet.ProtustrankaFormatedOIB>
    <izvorni_sadrzaj>  PIOM zanatska zadruga za proizvodnju i usluge, OIB 71729624756</izvorni_sadrzaj>
    <derivirana_varijabla naziv="DomainObject.Predmet.ProtustrankaFormatedOIB_1">  PIOM zanatska zadruga za proizvodnju i usluge, OIB 71729624756</derivirana_varijabla>
  </DomainObject.Predmet.ProtustrankaFormatedOIB>
  <DomainObject.Predmet.ProtustrankaFormatedWithAdress>
    <izvorni_sadrzaj> PIOM zanatska zadruga za proizvodnju i usluge, A.Starčevića 64, 48350 Virje</izvorni_sadrzaj>
    <derivirana_varijabla naziv="DomainObject.Predmet.ProtustrankaFormatedWithAdress_1"> PIOM zanatska zadruga za proizvodnju i usluge, A.Starčevića 64, 48350 Virje</derivirana_varijabla>
  </DomainObject.Predmet.ProtustrankaFormatedWithAdress>
  <DomainObject.Predmet.ProtustrankaFormatedWithAdressOIB>
    <izvorni_sadrzaj> PIOM zanatska zadruga za proizvodnju i usluge, OIB 71729624756, A.Starčevića 64, 48350 Virje</izvorni_sadrzaj>
    <derivirana_varijabla naziv="DomainObject.Predmet.ProtustrankaFormatedWithAdressOIB_1"> PIOM zanatska zadruga za proizvodnju i usluge, OIB 71729624756, A.Starčevića 64, 48350 Virje</derivirana_varijabla>
  </DomainObject.Predmet.ProtustrankaFormatedWithAdressOIB>
  <DomainObject.Predmet.ProtustrankaWithAdress>
    <izvorni_sadrzaj>PIOM zanatska zadruga za proizvodnju i usluge A.Starčevića 64, 48350 Virje</izvorni_sadrzaj>
    <derivirana_varijabla naziv="DomainObject.Predmet.ProtustrankaWithAdress_1">PIOM zanatska zadruga za proizvodnju i usluge A.Starčevića 64, 48350 Virje</derivirana_varijabla>
  </DomainObject.Predmet.ProtustrankaWithAdress>
  <DomainObject.Predmet.ProtustrankaWithAdressOIB>
    <izvorni_sadrzaj>PIOM zanatska zadruga za proizvodnju i usluge, OIB 71729624756, A.Starčevića 64, 48350 Virje</izvorni_sadrzaj>
    <derivirana_varijabla naziv="DomainObject.Predmet.ProtustrankaWithAdressOIB_1">PIOM zanatska zadruga za proizvodnju i usluge, OIB 71729624756, A.Starčevića 64, 48350 Virje</derivirana_varijabla>
  </DomainObject.Predmet.ProtustrankaWithAdressOIB>
  <DomainObject.Predmet.ProtustrankaNazivFormated>
    <izvorni_sadrzaj>PIOM zanatska zadruga za proizvodnju i usluge</izvorni_sadrzaj>
    <derivirana_varijabla naziv="DomainObject.Predmet.ProtustrankaNazivFormated_1">PIOM zanatska zadruga za proizvodnju i usluge</derivirana_varijabla>
  </DomainObject.Predmet.ProtustrankaNazivFormated>
  <DomainObject.Predmet.ProtustrankaNazivFormatedOIB>
    <izvorni_sadrzaj>PIOM zanatska zadruga za proizvodnju i usluge, OIB 71729624756</izvorni_sadrzaj>
    <derivirana_varijabla naziv="DomainObject.Predmet.ProtustrankaNazivFormatedOIB_1">PIOM zanatska zadruga za proizvodnju i usluge, OIB 71729624756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175014.04</izvorni_sadrzaj>
    <derivirana_varijabla naziv="DomainObject.Predmet.TrenutnaVrijednost_1">175014.04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PIOM zanatska zadruga za proizvodnju i usluge</item>
    </izvorni_sadrzaj>
    <derivirana_varijabla naziv="DomainObject.Predmet.ProtuStrankaListFormated_1">
      <item>PIOM zanatska zadruga za proizvodnju i usluge</item>
    </derivirana_varijabla>
  </DomainObject.Predmet.ProtuStrankaListFormated>
  <DomainObject.Predmet.ProtuStrankaListFormatedOIB>
    <izvorni_sadrzaj>
      <item>PIOM zanatska zadruga za proizvodnju i usluge, OIB 71729624756</item>
    </izvorni_sadrzaj>
    <derivirana_varijabla naziv="DomainObject.Predmet.ProtuStrankaListFormatedOIB_1">
      <item>PIOM zanatska zadruga za proizvodnju i usluge, OIB 71729624756</item>
    </derivirana_varijabla>
  </DomainObject.Predmet.ProtuStrankaListFormatedOIB>
  <DomainObject.Predmet.ProtuStrankaListFormatedWithAdress>
    <izvorni_sadrzaj>
      <item>PIOM zanatska zadruga za proizvodnju i usluge, A.Starčevića 64, 48350 Virje</item>
    </izvorni_sadrzaj>
    <derivirana_varijabla naziv="DomainObject.Predmet.ProtuStrankaListFormatedWithAdress_1">
      <item>PIOM zanatska zadruga za proizvodnju i usluge, A.Starčevića 64, 48350 Virje</item>
    </derivirana_varijabla>
  </DomainObject.Predmet.ProtuStrankaListFormatedWithAdress>
  <DomainObject.Predmet.ProtuStrankaListFormatedWithAdressOIB>
    <izvorni_sadrzaj>
      <item>PIOM zanatska zadruga za proizvodnju i usluge, OIB 71729624756, A.Starčevića 64, 48350 Virje</item>
    </izvorni_sadrzaj>
    <derivirana_varijabla naziv="DomainObject.Predmet.ProtuStrankaListFormatedWithAdressOIB_1">
      <item>PIOM zanatska zadruga za proizvodnju i usluge, OIB 71729624756, A.Starčevića 64, 48350 Virje</item>
    </derivirana_varijabla>
  </DomainObject.Predmet.ProtuStrankaListFormatedWithAdressOIB>
  <DomainObject.Predmet.ProtuStrankaListNazivFormated>
    <izvorni_sadrzaj>
      <item>PIOM zanatska zadruga za proizvodnju i usluge</item>
    </izvorni_sadrzaj>
    <derivirana_varijabla naziv="DomainObject.Predmet.ProtuStrankaListNazivFormated_1">
      <item>PIOM zanatska zadruga za proizvodnju i usluge</item>
    </derivirana_varijabla>
  </DomainObject.Predmet.ProtuStrankaListNazivFormated>
  <DomainObject.Predmet.ProtuStrankaListNazivFormatedOIB>
    <izvorni_sadrzaj>
      <item>PIOM zanatska zadruga za proizvodnju i usluge, OIB 71729624756</item>
    </izvorni_sadrzaj>
    <derivirana_varijabla naziv="DomainObject.Predmet.ProtuStrankaListNazivFormatedOIB_1">
      <item>PIOM zanatska zadruga za proizvodnju i usluge, OIB 71729624756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PIOM zanatska zadruga za proizvodnju i usluge</izvorni_sadrzaj>
    <derivirana_varijabla naziv="DomainObject.Predmet.ProtustrankaIDrugi_1">PIOM zanatska zadruga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PIOM zanatska zadruga za proizvodnju i usluge, OIB 71729624756, A.Starčevića 64, 48350 Virje</izvorni_sadrzaj>
    <derivirana_varijabla naziv="DomainObject.Predmet.ProtustrankaIDrugiAdressOIB_1">PIOM zanatska zadruga za proizvodnju i usluge, OIB 71729624756, A.Starčevića 64,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PIOM zanatska zadruga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PIOM zanatska zadruga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PIOM zanatska zadruga za proizvodnju i usluge, OIB 71729624756, A.Starčevića 64,48350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PIOM zanatska zadruga za proizvodnju i usluge, OIB 71729624756, A.Starčevića 64,48350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71729624756</item>
      <item>, OIB null</item>
    </izvorni_sadrzaj>
    <derivirana_varijabla naziv="DomainObject.Predmet.SudioniciListNazivOIB_1">
      <item>, OIB null</item>
      <item>, OIB 85821130368</item>
      <item>, OIB 71729624756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480</properties:Words>
  <properties:Characters>2587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2015-11-09T09:36:00Z</dcterms:created>
  <dc:creator>user</dc:creator>
  <cp:lastModifiedBy>Marko Makaj</cp:lastModifiedBy>
  <cp:lastPrinted>2015-10-21T08:01:00Z</cp:lastPrinted>
  <dcterms:modified xmlns:xsi="http://www.w3.org/2001/XMLSchema-instance" xsi:type="dcterms:W3CDTF">2015-11-09T09:38:00Z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