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2b38" w14:paraId="e3e2b38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A42BE8">
        <w:rPr>
          <w:rFonts w:eastAsia="Calibri"/>
          <w:lang w:eastAsia="en-US"/>
        </w:rPr>
        <w:t>742</w:t>
      </w:r>
      <w:r>
        <w:rPr>
          <w:rFonts w:eastAsia="Calibri"/>
          <w:lang w:eastAsia="en-US"/>
        </w:rPr>
        <w:t>/17-5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BB523C">
        <w:t xml:space="preserve"> </w:t>
      </w:r>
      <w:r w:rsidR="00A42BE8">
        <w:t xml:space="preserve">NOVI AUTODIJELOVI jednostavno društvo s ograničenom odgovornošću za trgovinu i usluge Zagreb, Pantovčak 50, MBS: 080915042, OIB: 71445457216, </w:t>
      </w:r>
      <w:r w:rsidR="00BB523C">
        <w:t>dana 2</w:t>
      </w:r>
      <w:r w:rsidR="00A42BE8">
        <w:t>6</w:t>
      </w:r>
      <w:r w:rsidR="004020A5">
        <w:t>. rujna 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A42BE8">
        <w:t>NOVI AUTODIJELOVI jednostavno društvo s ograničenom odgovornošću za trgovinu i usluge Zagreb, Pantovčak 50, MBS: 080915042, OIB: 71445457216.</w:t>
      </w:r>
      <w:r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DB71D1" w:rsidR="00DB71D1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A42BE8">
        <w:rPr>
          <w:bCs/>
        </w:rPr>
        <w:t>23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04-06-17-1</w:t>
      </w:r>
      <w:r w:rsidR="00A42BE8">
        <w:rPr>
          <w:bCs/>
        </w:rPr>
        <w:t>609</w:t>
      </w:r>
      <w:r>
        <w:rPr>
          <w:bCs/>
        </w:rPr>
        <w:t xml:space="preserve"> od </w:t>
      </w:r>
      <w:r w:rsidR="00A42BE8">
        <w:rPr>
          <w:bCs/>
        </w:rPr>
        <w:t>21</w:t>
      </w:r>
      <w:r>
        <w:rPr>
          <w:bCs/>
        </w:rPr>
        <w:t>. ožujka 2017. nad stečajnim dužnikom</w:t>
      </w:r>
      <w:r>
        <w:t xml:space="preserve"> </w:t>
      </w:r>
      <w:r w:rsidR="00A42BE8">
        <w:t>NOVI AUTODIJELOVI jednostavno društvo s ograničenom odgovornošću za trgovinu i usluge Zagreb, Pantovčak 50, MBS: 080915042, OIB: 71445457216.</w:t>
      </w:r>
    </w:p>
    <w:p w:rsidRDefault="00DB71D1" w:rsidP="00AF61C0" w:rsidR="00DB71D1">
      <w:pPr>
        <w:ind w:firstLine="720"/>
        <w:jc w:val="both"/>
      </w:pPr>
      <w:r>
        <w:t xml:space="preserve">Nakon izvršenog uvida u sudski registar Sud je </w:t>
      </w:r>
      <w:r w:rsidR="00A42BE8">
        <w:t>4. rujna</w:t>
      </w:r>
      <w:r w:rsidR="008730C0">
        <w:t xml:space="preserve"> </w:t>
      </w:r>
      <w:r>
        <w:t xml:space="preserve">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DB71D1" w:rsidP="00DB71D1" w:rsidR="00DB71D1">
      <w:pPr>
        <w:tabs>
          <w:tab w:pos="2070" w:val="left"/>
        </w:tabs>
        <w:ind w:firstLine="720"/>
        <w:jc w:val="both"/>
      </w:pPr>
      <w:r>
        <w:t xml:space="preserve">Dana </w:t>
      </w:r>
      <w:r w:rsidR="00A42BE8">
        <w:t>22. rujna</w:t>
      </w:r>
      <w:r w:rsidR="008730C0">
        <w:t xml:space="preserve"> </w:t>
      </w:r>
      <w:r>
        <w:t>2017. zaprimljen je podnesak Županijskog državnog odvjetništva u Osijeku, broj: S-DO-</w:t>
      </w:r>
      <w:r w:rsidR="00A42BE8">
        <w:t>107</w:t>
      </w:r>
      <w:r>
        <w:t xml:space="preserve">/2017 od </w:t>
      </w:r>
      <w:r w:rsidR="008730C0">
        <w:t>2</w:t>
      </w:r>
      <w:r w:rsidR="00A42BE8">
        <w:t>2. rujna</w:t>
      </w:r>
      <w:r w:rsidR="008730C0">
        <w:t xml:space="preserve"> </w:t>
      </w:r>
      <w:r>
        <w:t xml:space="preserve">2017. kojim je na posebnom obrascu sukladno čl. 16. SZ-a dostavljen prijedlog vjerovnika Republike Hrvatske, Ministarstva financija, Porezne uprave, Područnog ureda Zagreb, za otvaranje stečajnog postupka nad predmetnim stečajnim dužnikom iz razloga što prema istom ima tražbinu u iznosu od </w:t>
      </w:r>
      <w:r w:rsidR="00A42BE8">
        <w:t>36.571,31</w:t>
      </w:r>
      <w:r>
        <w:t xml:space="preserve"> kn koja se temelji na knjigovodstvenom stanju duga na dan </w:t>
      </w:r>
      <w:r w:rsidR="008730C0">
        <w:t>1</w:t>
      </w:r>
      <w:r w:rsidR="00A42BE8">
        <w:t>8. rujna</w:t>
      </w:r>
      <w:r w:rsidR="008730C0">
        <w:t xml:space="preserve"> </w:t>
      </w:r>
      <w:r>
        <w:t>2017., koju tražbinu stečajni dužnik nije n</w:t>
      </w:r>
      <w:r w:rsidR="008730C0">
        <w:t>amirio u zakonom određenom roku</w:t>
      </w:r>
      <w:r>
        <w:t xml:space="preserve">. Također, vjerovnik je naveo da kod </w:t>
      </w:r>
      <w:r>
        <w:lastRenderedPageBreak/>
        <w:t xml:space="preserve">stečajnog dužnika postoji stečajni razlog obzirom stečajni dužnik u Očevidniku redoslijeda osnova za plaćanje koje vodi Financijska agencija ima više evidentiranih osnova za plaćanje u razdoblju dužem od </w:t>
      </w:r>
      <w:r w:rsidR="00CB2EA9">
        <w:t>12</w:t>
      </w:r>
      <w:r w:rsidR="00A42BE8">
        <w:t>0</w:t>
      </w:r>
      <w:r>
        <w:t xml:space="preserve"> dana koje je trebalo na temelju valjanih osnova za plaćanje bez daljnjeg pristanka dužnika naplatiti s bilo kojeg od njegovih računa, a prema podacima Financijske agencije na dan </w:t>
      </w:r>
      <w:r w:rsidR="00CB2EA9">
        <w:t>21. ožujka</w:t>
      </w:r>
      <w:r w:rsidR="008730C0">
        <w:t xml:space="preserve"> </w:t>
      </w:r>
      <w:r>
        <w:t xml:space="preserve">2017. isti je u blokadi </w:t>
      </w:r>
      <w:r w:rsidR="00CB2EA9">
        <w:t>120</w:t>
      </w:r>
      <w:r>
        <w:t xml:space="preserve"> dana. </w:t>
      </w:r>
      <w:r>
        <w:tab/>
      </w:r>
    </w:p>
    <w:p w:rsidRDefault="00DB71D1" w:rsidP="00DB71D1" w:rsidR="00DB71D1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2</w:t>
      </w:r>
      <w:r w:rsidR="00CB2EA9">
        <w:rPr>
          <w:rFonts w:eastAsia="Calibri"/>
          <w:lang w:eastAsia="en-US"/>
        </w:rPr>
        <w:t>6</w:t>
      </w:r>
      <w:r w:rsidR="00D324A6">
        <w:rPr>
          <w:rFonts w:eastAsia="Calibri"/>
          <w:lang w:eastAsia="en-US"/>
        </w:rPr>
        <w:t xml:space="preserve">. rujna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p w:rsidRDefault="00A6526D" w:rsidP="0042469F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69F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CB2EA9">
      <w:t>742</w:t>
    </w:r>
    <w:r w:rsidR="006164F8">
      <w:t>/17-5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2469F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30C0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2BE8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2EA9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246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246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69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69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246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246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69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69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St-742/2017</izvorni_sadrzaj>
    <derivirana_varijabla naziv="DomainObject.Predmet.OznakaBroj_1">St-742/2017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NOVI AUTODIJELOVI jednostavno društvo s ograničenom odgovornošću za trgovinu i usluge</izvorni_sadrzaj>
    <derivirana_varijabla naziv="DomainObject.Predmet.ProtustrankaFormated_1">  NOVI AUTODIJELOVI jednostavno društvo s ograničenom odgovornošću za trgovinu i usluge</derivirana_varijabla>
  </DomainObject.Predmet.ProtustrankaFormated>
  <DomainObject.Predmet.ProtustrankaFormatedOIB>
    <izvorni_sadrzaj>  NOVI AUTODIJELOVI jednostavno društvo s ograničenom odgovornošću za trgovinu i usluge, OIB 71445457216</izvorni_sadrzaj>
    <derivirana_varijabla naziv="DomainObject.Predmet.ProtustrankaFormatedOIB_1">  NOVI AUTODIJELOVI jednostavno društvo s ograničenom odgovornošću za trgovinu i usluge, OIB 71445457216</derivirana_varijabla>
  </DomainObject.Predmet.ProtustrankaFormatedOIB>
  <DomainObject.Predmet.ProtustrankaFormatedWithAdress>
    <izvorni_sadrzaj> NOVI AUTODIJELOVI jednostavno društvo s ograničenom odgovornošću za trgovinu i usluge, Pantovčak 50, 10000 Zagreb</izvorni_sadrzaj>
    <derivirana_varijabla naziv="DomainObject.Predmet.ProtustrankaFormatedWithAdress_1"> NOVI AUTODIJELOVI jednostavno društvo s ograničenom odgovornošću za trgovinu i usluge, Pantovčak 50, 10000 Zagreb</derivirana_varijabla>
  </DomainObject.Predmet.ProtustrankaFormatedWithAdress>
  <DomainObject.Predmet.ProtustrankaFormatedWithAdressOIB>
    <izvorni_sadrzaj> NOVI AUTODIJELOVI jednostavno društvo s ograničenom odgovornošću za trgovinu i usluge, OIB 71445457216, Pantovčak 50, 10000 Zagreb</izvorni_sadrzaj>
    <derivirana_varijabla naziv="DomainObject.Predmet.ProtustrankaFormatedWithAdressOIB_1"> NOVI AUTODIJELOVI jednostavno društvo s ograničenom odgovornošću za trgovinu i usluge, OIB 71445457216, Pantovčak 50, 10000 Zagreb</derivirana_varijabla>
  </DomainObject.Predmet.ProtustrankaFormatedWithAdressOIB>
  <DomainObject.Predmet.ProtustrankaWithAdress>
    <izvorni_sadrzaj>NOVI AUTODIJELOVI jednostavno društvo s ograničenom odgovornošću za trgovinu i usluge Pantovčak 50, 10000 Zagreb</izvorni_sadrzaj>
    <derivirana_varijabla naziv="DomainObject.Predmet.ProtustrankaWithAdress_1">NOVI AUTODIJELOVI jednostavno društvo s ograničenom odgovornošću za trgovinu i usluge Pantovčak 50, 10000 Zagreb</derivirana_varijabla>
  </DomainObject.Predmet.ProtustrankaWithAdress>
  <DomainObject.Predmet.ProtustrankaWithAdressOIB>
    <izvorni_sadrzaj>NOVI AUTODIJELOVI jednostavno društvo s ograničenom odgovornošću za trgovinu i usluge, OIB 71445457216, Pantovčak 50, 10000 Zagreb</izvorni_sadrzaj>
    <derivirana_varijabla naziv="DomainObject.Predmet.ProtustrankaWithAdressOIB_1">NOVI AUTODIJELOVI jednostavno društvo s ograničenom odgovornošću za trgovinu i usluge, OIB 71445457216, Pantovčak 50, 10000 Zagreb</derivirana_varijabla>
  </DomainObject.Predmet.ProtustrankaWithAdressOIB>
  <DomainObject.Predmet.ProtustrankaNazivFormated>
    <izvorni_sadrzaj>NOVI AUTODIJELOVI jednostavno društvo s ograničenom odgovornošću za trgovinu i usluge</izvorni_sadrzaj>
    <derivirana_varijabla naziv="DomainObject.Predmet.ProtustrankaNazivFormated_1">NOVI AUTODIJELOVI jednostavno društvo s ograničenom odgovornošću za trgovinu i usluge</derivirana_varijabla>
  </DomainObject.Predmet.ProtustrankaNazivFormated>
  <DomainObject.Predmet.ProtustrankaNazivFormatedOIB>
    <izvorni_sadrzaj>NOVI AUTODIJELOVI jednostavno društvo s ograničenom odgovornošću za trgovinu i usluge, OIB 71445457216</izvorni_sadrzaj>
    <derivirana_varijabla naziv="DomainObject.Predmet.ProtustrankaNazivFormatedOIB_1">NOVI AUTODIJELOVI jednostavno društvo s ograničenom odgovornošću za trgovinu i usluge, OIB 71445457216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AUTODIJELOVI jednostavno društvo s ograničenom odgovornošću za trgovinu i usluge</item>
    </izvorni_sadrzaj>
    <derivirana_varijabla naziv="DomainObject.Predmet.ProtuStrankaListFormated_1">
      <item>NOVI AUTODIJELOVI jednostavno društvo s ograničenom odgovornošću za trgovinu i usluge</item>
    </derivirana_varijabla>
  </DomainObject.Predmet.ProtuStrankaListFormated>
  <DomainObject.Predmet.ProtuStrankaListFormatedOIB>
    <izvorni_sadrzaj>
      <item>NOVI AUTODIJELOVI jednostavno društvo s ograničenom odgovornošću za trgovinu i usluge, OIB 71445457216</item>
    </izvorni_sadrzaj>
    <derivirana_varijabla naziv="DomainObject.Predmet.ProtuStrankaListFormatedOIB_1">
      <item>NOVI AUTODIJELOVI jednostavno društvo s ograničenom odgovornošću za trgovinu i usluge, OIB 71445457216</item>
    </derivirana_varijabla>
  </DomainObject.Predmet.ProtuStrankaListFormatedOIB>
  <DomainObject.Predmet.ProtuStrankaListFormatedWithAdress>
    <izvorni_sadrzaj>
      <item>NOVI AUTODIJELOVI jednostavno društvo s ograničenom odgovornošću za trgovinu i usluge, Pantovčak 50, 10000 Zagreb</item>
    </izvorni_sadrzaj>
    <derivirana_varijabla naziv="DomainObject.Predmet.ProtuStrankaListFormatedWithAdress_1">
      <item>NOVI AUTODIJELOVI jednostavno društvo s ograničenom odgovornošću za trgovinu i usluge, Pantovčak 50, 10000 Zagreb</item>
    </derivirana_varijabla>
  </DomainObject.Predmet.ProtuStrankaListFormatedWithAdress>
  <DomainObject.Predmet.ProtuStrankaListFormatedWithAdressOIB>
    <izvorni_sadrzaj>
      <item>NOVI AUTODIJELOVI jednostavno društvo s ograničenom odgovornošću za trgovinu i usluge, OIB 71445457216, Pantovčak 50, 10000 Zagreb</item>
    </izvorni_sadrzaj>
    <derivirana_varijabla naziv="DomainObject.Predmet.ProtuStrankaListFormatedWithAdressOIB_1">
      <item>NOVI AUTODIJELOVI jednostavno društvo s ograničenom odgovornošću za trgovinu i usluge, OIB 71445457216, Pantovčak 50, 10000 Zagreb</item>
    </derivirana_varijabla>
  </DomainObject.Predmet.ProtuStrankaListFormatedWithAdressOIB>
  <DomainObject.Predmet.ProtuStrankaListNazivFormated>
    <izvorni_sadrzaj>
      <item>NOVI AUTODIJELOVI jednostavno društvo s ograničenom odgovornošću za trgovinu i usluge</item>
    </izvorni_sadrzaj>
    <derivirana_varijabla naziv="DomainObject.Predmet.ProtuStrankaListNazivFormated_1">
      <item>NOVI AUTODIJELOVI jednostavno društvo s ograničenom odgovornošću za trgovinu i usluge</item>
    </derivirana_varijabla>
  </DomainObject.Predmet.ProtuStrankaListNazivFormated>
  <DomainObject.Predmet.ProtuStrankaListNazivFormatedOIB>
    <izvorni_sadrzaj>
      <item>NOVI AUTODIJELOVI jednostavno društvo s ograničenom odgovornošću za trgovinu i usluge, OIB 71445457216</item>
    </izvorni_sadrzaj>
    <derivirana_varijabla naziv="DomainObject.Predmet.ProtuStrankaListNazivFormatedOIB_1">
      <item>NOVI AUTODIJELOVI jednostavno društvo s ograničenom odgovornošću za trgovinu i usluge, OIB 71445457216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AUTODIJELOVI jednostavno društvo s ograničenom odgovornošću za trgovinu i usluge</izvorni_sadrzaj>
    <derivirana_varijabla naziv="DomainObject.Predmet.ProtustrankaIDrugi_1">NOVI AUTODIJELOVI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NOVI AUTODIJELOVI jednostavno društvo s ograničenom odgovornošću za trgovinu i usluge, OIB 71445457216, Pantovčak 50, 10000 Zagreb</izvorni_sadrzaj>
    <derivirana_varijabla naziv="DomainObject.Predmet.ProtustrankaIDrugiAdressOIB_1">NOVI AUTODIJELOVI jednostavno društvo s ograničenom odgovornošću za trgovinu i usluge, OIB 71445457216,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AUTODIJELOVI jednostavno društvo s ograničenom odgovornošću za trgovinu i usluge</item>
      <item>FINA Regionalni centar Zagreb</item>
    </izvorni_sadrzaj>
    <derivirana_varijabla naziv="DomainObject.Predmet.SudioniciListNaziv_1">
      <item>NOVI AUTODIJELOVI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NOVI AUTODIJELOVI jednostavno društvo s ograničenom odgovornošću za trgovinu i usluge, OIB 71445457216, Pantovčak 50,10000 Zagreb</item>
      <item>FINA Regionalni centar Zagreb, OIB 85821130368, Trg svibanjskih žrtava 1995. br. 1,10000 Zagreb</item>
    </izvorni_sadrzaj>
    <derivirana_varijabla naziv="DomainObject.Predmet.SudioniciListAdressOIB_1">
      <item>NOVI AUTODIJELOVI jednostavno društvo s ograničenom odgovornošću za trgovinu i usluge, OIB 71445457216, Pantovčak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71445457216</item>
      <item>, OIB 85821130368</item>
    </izvorni_sadrzaj>
    <derivirana_varijabla naziv="DomainObject.Predmet.SudioniciListNazivOIB_1">
      <item>, OIB 71445457216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905EE-E484-469C-9094-01F9B5408B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3254</properties:Characters>
  <properties:Lines>82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2017-09-26T06:26:00Z</dcterms:created>
  <dc:creator>Korisnik</dc:creator>
  <cp:lastModifiedBy>Ljiljana Floršić</cp:lastModifiedBy>
  <cp:lastPrinted>2017-09-21T06:24:00Z</cp:lastPrinted>
  <dcterms:modified xmlns:xsi="http://www.w3.org/2001/XMLSchema-instance" xsi:type="dcterms:W3CDTF">2017-09-26T06:32:00Z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