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d9449" w14:paraId="16d9449" w:rsidRDefault="00EF3644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362E21">
        <w:rPr>
          <w:rFonts w:cs="Times New Roman" w:eastAsia="Times New Roman"/>
          <w:lang w:eastAsia="hr-HR"/>
        </w:rPr>
        <w:t>4927</w:t>
      </w:r>
      <w:r>
        <w:rPr>
          <w:rFonts w:cs="Times New Roman" w:eastAsia="Times New Roman"/>
          <w:lang w:eastAsia="hr-HR"/>
        </w:rPr>
        <w:t>/15 temeljem odredbe čl. 430. Stečajnog zakona (Narodne novine broj 71715), dana  2</w:t>
      </w:r>
      <w:r w:rsidR="00000ABF">
        <w:rPr>
          <w:rFonts w:cs="Times New Roman" w:eastAsia="Times New Roman"/>
          <w:lang w:eastAsia="hr-HR"/>
        </w:rPr>
        <w:t>6</w:t>
      </w:r>
      <w:r>
        <w:rPr>
          <w:rFonts w:cs="Times New Roman" w:eastAsia="Times New Roman"/>
          <w:lang w:eastAsia="hr-HR"/>
        </w:rPr>
        <w:t>. studenog 2015.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dužnika </w:t>
      </w:r>
      <w:r w:rsidR="00362E21">
        <w:rPr>
          <w:rFonts w:eastAsia="Times New Roman"/>
          <w:lang w:eastAsia="hr-HR"/>
        </w:rPr>
        <w:t>P.G. GRADNJA d.o.o. Zagreb, Ulica Velimira Škorpika 34, OIB: 17795443692</w:t>
      </w:r>
      <w:r w:rsidR="00114ADE">
        <w:rPr>
          <w:rFonts w:eastAsia="Times New Roman"/>
          <w:lang w:eastAsia="hr-HR"/>
        </w:rPr>
        <w:t>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4E01FD">
        <w:rPr>
          <w:rFonts w:cs="Times New Roman" w:eastAsia="Times New Roman"/>
          <w:lang w:eastAsia="hr-HR"/>
        </w:rPr>
        <w:t>499.275,82</w:t>
      </w:r>
      <w:r w:rsidR="004A4858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>U Karlovcu 2</w:t>
      </w:r>
      <w:r w:rsidR="00000ABF">
        <w:rPr>
          <w:rFonts w:cs="Times New Roman" w:eastAsia="Times New Roman"/>
          <w:lang w:eastAsia="hr-HR"/>
        </w:rPr>
        <w:t>6</w:t>
      </w:r>
      <w:r>
        <w:rPr>
          <w:rFonts w:cs="Times New Roman" w:eastAsia="Times New Roman"/>
          <w:lang w:eastAsia="hr-HR"/>
        </w:rPr>
        <w:t>. studenog 2015.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0743" w:rsidP="00101D38" w:rsidR="007B0743">
      <w:pPr>
        <w:spacing w:after="0"/>
      </w:pPr>
      <w:r>
        <w:separator/>
      </w:r>
    </w:p>
  </w:endnote>
  <w:endnote w:id="0" w:type="continuationSeparator">
    <w:p w:rsidRDefault="007B0743" w:rsidP="00101D38" w:rsidR="007B074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0743" w:rsidP="00101D38" w:rsidR="007B0743">
      <w:pPr>
        <w:spacing w:after="0"/>
      </w:pPr>
      <w:r>
        <w:separator/>
      </w:r>
    </w:p>
  </w:footnote>
  <w:footnote w:id="0" w:type="continuationSeparator">
    <w:p w:rsidRDefault="007B0743" w:rsidP="00101D38" w:rsidR="007B0743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3644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362E21">
      <w:t>4927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000ABF"/>
    <w:rsid w:val="00072A5F"/>
    <w:rsid w:val="00101D38"/>
    <w:rsid w:val="001143AF"/>
    <w:rsid w:val="00114ADE"/>
    <w:rsid w:val="00183F2F"/>
    <w:rsid w:val="001D7E39"/>
    <w:rsid w:val="002620D3"/>
    <w:rsid w:val="00295601"/>
    <w:rsid w:val="002E3638"/>
    <w:rsid w:val="00307E89"/>
    <w:rsid w:val="00321DEA"/>
    <w:rsid w:val="003406B6"/>
    <w:rsid w:val="00362E21"/>
    <w:rsid w:val="00425054"/>
    <w:rsid w:val="00465512"/>
    <w:rsid w:val="004A4858"/>
    <w:rsid w:val="004E01FD"/>
    <w:rsid w:val="006559A7"/>
    <w:rsid w:val="00676E07"/>
    <w:rsid w:val="00712438"/>
    <w:rsid w:val="00765FCC"/>
    <w:rsid w:val="007B0743"/>
    <w:rsid w:val="007B6138"/>
    <w:rsid w:val="00812B6F"/>
    <w:rsid w:val="0087115D"/>
    <w:rsid w:val="008960AF"/>
    <w:rsid w:val="00A01EF4"/>
    <w:rsid w:val="00A17067"/>
    <w:rsid w:val="00A55463"/>
    <w:rsid w:val="00AE5E56"/>
    <w:rsid w:val="00B440D8"/>
    <w:rsid w:val="00B95E9F"/>
    <w:rsid w:val="00B96E00"/>
    <w:rsid w:val="00CE34FB"/>
    <w:rsid w:val="00D15391"/>
    <w:rsid w:val="00D37F65"/>
    <w:rsid w:val="00E84944"/>
    <w:rsid w:val="00E97A14"/>
    <w:rsid w:val="00EA4FC8"/>
    <w:rsid w:val="00EB5E2C"/>
    <w:rsid w:val="00EC1276"/>
    <w:rsid w:val="00EF3644"/>
    <w:rsid w:val="00FC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EF36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36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36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36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36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EF36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36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36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36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36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4927</izvorni_sadrzaj>
    <derivirana_varijabla naziv="DomainObject.Predmet.Broj_1">4927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St-4927/2015</izvorni_sadrzaj>
    <derivirana_varijabla naziv="DomainObject.Predmet.OznakaBroj_1">St-4927/2015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P. G. GRADNJA d.o.o.</izvorni_sadrzaj>
    <derivirana_varijabla naziv="DomainObject.Predmet.ProtustrankaFormated_1">  P. G. GRADNJA d.o.o.</derivirana_varijabla>
  </DomainObject.Predmet.ProtustrankaFormated>
  <DomainObject.Predmet.ProtustrankaFormatedOIB>
    <izvorni_sadrzaj>  P. G. GRADNJA d.o.o., OIB 17795443692</izvorni_sadrzaj>
    <derivirana_varijabla naziv="DomainObject.Predmet.ProtustrankaFormatedOIB_1">  P. G. GRADNJA d.o.o., OIB 17795443692</derivirana_varijabla>
  </DomainObject.Predmet.ProtustrankaFormatedOIB>
  <DomainObject.Predmet.ProtustrankaFormatedWithAdress>
    <izvorni_sadrzaj> P. G. GRADNJA d.o.o., Ulica Velimira Škorpika 34, 10000 Zagreb</izvorni_sadrzaj>
    <derivirana_varijabla naziv="DomainObject.Predmet.ProtustrankaFormatedWithAdress_1"> P. G. GRADNJA d.o.o., Ulica Velimira Škorpika 34, 10000 Zagreb</derivirana_varijabla>
  </DomainObject.Predmet.ProtustrankaFormatedWithAdress>
  <DomainObject.Predmet.ProtustrankaFormatedWithAdressOIB>
    <izvorni_sadrzaj> P. G. GRADNJA d.o.o., OIB 17795443692, Ulica Velimira Škorpika 34, 10000 Zagreb</izvorni_sadrzaj>
    <derivirana_varijabla naziv="DomainObject.Predmet.ProtustrankaFormatedWithAdressOIB_1"> P. G. GRADNJA d.o.o., OIB 17795443692, Ulica Velimira Škorpika 34, 10000 Zagreb</derivirana_varijabla>
  </DomainObject.Predmet.ProtustrankaFormatedWithAdressOIB>
  <DomainObject.Predmet.ProtustrankaWithAdress>
    <izvorni_sadrzaj>P. G. GRADNJA d.o.o. Ulica Velimira Škorpika 34, 10000 Zagreb</izvorni_sadrzaj>
    <derivirana_varijabla naziv="DomainObject.Predmet.ProtustrankaWithAdress_1">P. G. GRADNJA d.o.o. Ulica Velimira Škorpika 34, 10000 Zagreb</derivirana_varijabla>
  </DomainObject.Predmet.ProtustrankaWithAdress>
  <DomainObject.Predmet.ProtustrankaWithAdressOIB>
    <izvorni_sadrzaj>P. G. GRADNJA d.o.o., OIB 17795443692, Ulica Velimira Škorpika 34, 10000 Zagreb</izvorni_sadrzaj>
    <derivirana_varijabla naziv="DomainObject.Predmet.ProtustrankaWithAdressOIB_1">P. G. GRADNJA d.o.o., OIB 17795443692, Ulica Velimira Škorpika 34, 10000 Zagreb</derivirana_varijabla>
  </DomainObject.Predmet.ProtustrankaWithAdressOIB>
  <DomainObject.Predmet.ProtustrankaNazivFormated>
    <izvorni_sadrzaj>P. G. GRADNJA d.o.o.</izvorni_sadrzaj>
    <derivirana_varijabla naziv="DomainObject.Predmet.ProtustrankaNazivFormated_1">P. G. GRADNJA d.o.o.</derivirana_varijabla>
  </DomainObject.Predmet.ProtustrankaNazivFormated>
  <DomainObject.Predmet.ProtustrankaNazivFormatedOIB>
    <izvorni_sadrzaj>P. G. GRADNJA d.o.o., OIB 17795443692</izvorni_sadrzaj>
    <derivirana_varijabla naziv="DomainObject.Predmet.ProtustrankaNazivFormatedOIB_1">P. G. GRADNJA d.o.o., OIB 17795443692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P. G. GRADNJA d.o.o.</item>
    </izvorni_sadrzaj>
    <derivirana_varijabla naziv="DomainObject.Predmet.ProtuStrankaListFormated_1">
      <item>P. G. GRADNJA d.o.o.</item>
    </derivirana_varijabla>
  </DomainObject.Predmet.ProtuStrankaListFormated>
  <DomainObject.Predmet.ProtuStrankaListFormatedOIB>
    <izvorni_sadrzaj>
      <item>P. G. GRADNJA d.o.o., OIB 17795443692</item>
    </izvorni_sadrzaj>
    <derivirana_varijabla naziv="DomainObject.Predmet.ProtuStrankaListFormatedOIB_1">
      <item>P. G. GRADNJA d.o.o., OIB 17795443692</item>
    </derivirana_varijabla>
  </DomainObject.Predmet.ProtuStrankaListFormatedOIB>
  <DomainObject.Predmet.ProtuStrankaListFormatedWithAdress>
    <izvorni_sadrzaj>
      <item>P. G. GRADNJA d.o.o., Ulica Velimira Škorpika 34, 10000 Zagreb</item>
    </izvorni_sadrzaj>
    <derivirana_varijabla naziv="DomainObject.Predmet.ProtuStrankaListFormatedWithAdress_1">
      <item>P. G. GRADNJA d.o.o., Ulica Velimira Škorpika 34, 10000 Zagreb</item>
    </derivirana_varijabla>
  </DomainObject.Predmet.ProtuStrankaListFormatedWithAdress>
  <DomainObject.Predmet.ProtuStrankaListFormatedWithAdressOIB>
    <izvorni_sadrzaj>
      <item>P. G. GRADNJA d.o.o., OIB 17795443692, Ulica Velimira Škorpika 34, 10000 Zagreb</item>
    </izvorni_sadrzaj>
    <derivirana_varijabla naziv="DomainObject.Predmet.ProtuStrankaListFormatedWithAdressOIB_1">
      <item>P. G. GRADNJA d.o.o., OIB 17795443692, Ulica Velimira Škorpika 34, 10000 Zagreb</item>
    </derivirana_varijabla>
  </DomainObject.Predmet.ProtuStrankaListFormatedWithAdressOIB>
  <DomainObject.Predmet.ProtuStrankaListNazivFormated>
    <izvorni_sadrzaj>
      <item>P. G. GRADNJA d.o.o.</item>
    </izvorni_sadrzaj>
    <derivirana_varijabla naziv="DomainObject.Predmet.ProtuStrankaListNazivFormated_1">
      <item>P. G. GRADNJA d.o.o.</item>
    </derivirana_varijabla>
  </DomainObject.Predmet.ProtuStrankaListNazivFormated>
  <DomainObject.Predmet.ProtuStrankaListNazivFormatedOIB>
    <izvorni_sadrzaj>
      <item>P. G. GRADNJA d.o.o., OIB 17795443692</item>
    </izvorni_sadrzaj>
    <derivirana_varijabla naziv="DomainObject.Predmet.ProtuStrankaListNazivFormatedOIB_1">
      <item>P. G. GRADNJA d.o.o., OIB 17795443692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P. G. GRADNJA d.o.o.</izvorni_sadrzaj>
    <derivirana_varijabla naziv="DomainObject.Predmet.ProtustrankaIDrugi_1">P. G.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P. G. GRADNJA d.o.o., OIB 17795443692, Ulica Velimira Škorpika 34, 10000 Zagreb</izvorni_sadrzaj>
    <derivirana_varijabla naziv="DomainObject.Predmet.ProtustrankaIDrugiAdressOIB_1">P. G. GRADNJA d.o.o., OIB 17795443692, Ulica Velimira Škorpika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P. G. GRADNJA d.o.o.</item>
    </izvorni_sadrzaj>
    <derivirana_varijabla naziv="DomainObject.Predmet.SudioniciListNaziv_1">
      <item>FINA Regionalni centar Zagreb</item>
      <item>P. G. GRADNJA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P. G. GRADNJA d.o.o., OIB 17795443692, Ulica Velimira Škorpika 34,10000 Zagreb</item>
    </izvorni_sadrzaj>
    <derivirana_varijabla naziv="DomainObject.Predmet.SudioniciListAdressOIB_1">
      <item>FINA Regionalni centar Zagreb, OIB 85821130368, Trg svibanjskih žrtava 1995. 1,10000 Zagreb</item>
      <item>P. G. GRADNJA d.o.o., OIB 17795443692, Ulica Velimira Škorpika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17795443692</item>
    </izvorni_sadrzaj>
    <derivirana_varijabla naziv="DomainObject.Predmet.SudioniciListNazivOIB_1">
      <item>, OIB 85821130368</item>
      <item>, OIB 17795443692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246</properties:Words>
  <properties:Characters>1352</properties:Characters>
  <properties:Lines>53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2015-11-26T09:25:00Z</dcterms:created>
  <dc:creator>Draženka Prpić</dc:creator>
  <cp:lastModifiedBy>Draženka Prpić</cp:lastModifiedBy>
  <cp:lastPrinted>2015-11-26T09:26:00Z</cp:lastPrinted>
  <dcterms:modified xmlns:xsi="http://www.w3.org/2001/XMLSchema-instance" xsi:type="dcterms:W3CDTF">2015-11-26T09:28:00Z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