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e355" w14:paraId="4cde35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10925">
        <w:t>846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10925">
        <w:t>AGRO-TERA</w:t>
      </w:r>
      <w:r w:rsidR="00F818F6">
        <w:t xml:space="preserve"> </w:t>
      </w:r>
      <w:r w:rsidR="00F67997">
        <w:t xml:space="preserve">d.o.o. </w:t>
      </w:r>
      <w:r w:rsidR="009F7D03">
        <w:t xml:space="preserve"> </w:t>
      </w:r>
      <w:r w:rsidR="00F818F6">
        <w:t xml:space="preserve">Zagreb, </w:t>
      </w:r>
      <w:r w:rsidR="00F10925">
        <w:t>Školski prilaz  3</w:t>
      </w:r>
      <w:r w:rsidR="00F67997">
        <w:t xml:space="preserve"> </w:t>
      </w:r>
      <w:r w:rsidR="00AC4528">
        <w:t xml:space="preserve"> (OIB </w:t>
      </w:r>
      <w:r w:rsidR="00F818F6">
        <w:t>0</w:t>
      </w:r>
      <w:r w:rsidR="00F10925">
        <w:t>0294097803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10925">
        <w:t>95.035,19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C127F3"/>
    <w:rsid w:val="00C836B9"/>
    <w:rsid w:val="00C958E9"/>
    <w:rsid w:val="00CC780D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AGRO-TERA d.o.o. zastupanog po punomoćniku SLOBODAN KUPREŠANIN</izvorni_sadrzaj>
    <derivirana_varijabla naziv="DomainObject.Predmet.ProtustrankaFormated_1">  AGRO-TERA d.o.o. zastupanog po punomoćniku SLOBODAN KUPREŠANIN</derivirana_varijabla>
  </DomainObject.Predmet.ProtustrankaFormated>
  <DomainObject.Predmet.ProtustrankaFormatedOIB>
    <izvorni_sadrzaj>  AGRO-TERA d.o.o., OIB 00294097803 zastupanog po punomoćniku SLOBODAN KUPREŠANIN</izvorni_sadrzaj>
    <derivirana_varijabla naziv="DomainObject.Predmet.ProtustrankaFormatedOIB_1">  AGRO-TERA d.o.o., OIB 00294097803 zastupanog po punomoćniku SLOBODAN KUPREŠANIN</derivirana_varijabla>
  </DomainObject.Predmet.ProtustrankaFormatedOIB>
  <DomainObject.Predmet.ProtustrankaFormatedWithAdress>
    <izvorni_sadrzaj> AGRO-TERA d.o.o., Školski prilaz 3, 10000 Zagreb zastupanog po punomoćniku SLOBODAN KUPREŠANIN</izvorni_sadrzaj>
    <derivirana_varijabla naziv="DomainObject.Predmet.ProtustrankaFormatedWithAdress_1"> AGRO-TERA d.o.o., Školski prilaz 3, 10000 Zagreb zastupanog po punomoćniku SLOBODAN KUPREŠANIN</derivirana_varijabla>
  </DomainObject.Predmet.ProtustrankaFormatedWithAdress>
  <DomainObject.Predmet.ProtustrankaFormatedWithAdressOIB>
    <izvorni_sadrzaj> AGRO-TERA d.o.o., OIB 00294097803, Školski prilaz 3, 10000 Zagreb zastupanog po punomoćniku SLOBODAN KUPREŠANIN</izvorni_sadrzaj>
    <derivirana_varijabla naziv="DomainObject.Predmet.ProtustrankaFormatedWithAdressOIB_1"> AGRO-TERA d.o.o., OIB 00294097803, Školski prilaz 3, 10000 Zagreb zastupanog po punomoćniku SLOBODAN KUPREŠANIN</derivirana_varijabla>
  </DomainObject.Predmet.ProtustrankaFormatedWithAdressOIB>
  <DomainObject.Predmet.ProtustrankaWithAdress>
    <izvorni_sadrzaj>AGRO-TERA d.o.o. Školski prilaz 3, 10000 Zagreb</izvorni_sadrzaj>
    <derivirana_varijabla naziv="DomainObject.Predmet.ProtustrankaWithAdress_1">AGRO-TERA d.o.o. Školski prilaz 3, 10000 Zagreb</derivirana_varijabla>
  </DomainObject.Predmet.ProtustrankaWithAdress>
  <DomainObject.Predmet.ProtustrankaWithAdressOIB>
    <izvorni_sadrzaj>AGRO-TERA d.o.o., OIB 00294097803, Školski prilaz 3, 10000 Zagreb</izvorni_sadrzaj>
    <derivirana_varijabla naziv="DomainObject.Predmet.ProtustrankaWithAdressOIB_1">AGRO-TERA d.o.o., OIB 00294097803, Školski prilaz 3, 10000 Zagreb</derivirana_varijabla>
  </DomainObject.Predmet.ProtustrankaWithAdressOIB>
  <DomainObject.Predmet.ProtustrankaNazivFormated>
    <izvorni_sadrzaj>AGRO-TERA d.o.o.</izvorni_sadrzaj>
    <derivirana_varijabla naziv="DomainObject.Predmet.ProtustrankaNazivFormated_1">AGRO-TERA d.o.o.</derivirana_varijabla>
  </DomainObject.Predmet.ProtustrankaNazivFormated>
  <DomainObject.Predmet.ProtustrankaNazivFormatedOIB>
    <izvorni_sadrzaj>AGRO-TERA d.o.o., OIB 00294097803</izvorni_sadrzaj>
    <derivirana_varijabla naziv="DomainObject.Predmet.ProtustrankaNazivFormatedOIB_1">AGRO-TERA d.o.o., OIB 00294097803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AGRO-TERA d.o.o. zastupanog po punomoćniku SLOBODAN KUPREŠANIN</item>
    </izvorni_sadrzaj>
    <derivirana_varijabla naziv="DomainObject.Predmet.ProtuStrankaListFormated_1">
      <item>AGRO-TERA d.o.o. zastupanog po punomoćniku SLOBODAN KUPREŠANIN</item>
    </derivirana_varijabla>
  </DomainObject.Predmet.ProtuStrankaListFormated>
  <DomainObject.Predmet.ProtuStrankaListFormatedOIB>
    <izvorni_sadrzaj>
      <item>AGRO-TERA d.o.o., OIB 00294097803 zastupanog po punomoćniku SLOBODAN KUPREŠANIN</item>
    </izvorni_sadrzaj>
    <derivirana_varijabla naziv="DomainObject.Predmet.ProtuStrankaListFormatedOIB_1">
      <item>AGRO-TERA d.o.o., OIB 00294097803 zastupanog po punomoćniku SLOBODAN KUPREŠANIN</item>
    </derivirana_varijabla>
  </DomainObject.Predmet.ProtuStrankaListFormatedOIB>
  <DomainObject.Predmet.ProtuStrankaListFormatedWithAdress>
    <izvorni_sadrzaj>
      <item>AGRO-TERA d.o.o., Školski prilaz 3, 10000 Zagreb zastupanog po punomoćniku SLOBODAN KUPREŠANIN</item>
    </izvorni_sadrzaj>
    <derivirana_varijabla naziv="DomainObject.Predmet.ProtuStrankaListFormatedWithAdress_1">
      <item>AGRO-TERA d.o.o., Školski prilaz 3, 10000 Zagreb zastupanog po punomoćniku SLOBODAN KUPREŠANIN</item>
    </derivirana_varijabla>
  </DomainObject.Predmet.ProtuStrankaListFormatedWithAdress>
  <DomainObject.Predmet.ProtuStrankaListFormatedWithAdressOIB>
    <izvorni_sadrzaj>
      <item>AGRO-TERA d.o.o., OIB 00294097803, Školski prilaz 3, 10000 Zagreb zastupanog po punomoćniku SLOBODAN KUPREŠANIN</item>
    </izvorni_sadrzaj>
    <derivirana_varijabla naziv="DomainObject.Predmet.ProtuStrankaListFormatedWithAdressOIB_1">
      <item>AGRO-TERA d.o.o., OIB 00294097803, Školski prilaz 3, 10000 Zagreb zastupanog po punomoćniku SLOBODAN KUPREŠANIN</item>
    </derivirana_varijabla>
  </DomainObject.Predmet.ProtuStrankaListFormatedWithAdressOIB>
  <DomainObject.Predmet.ProtuStrankaListNazivFormated>
    <izvorni_sadrzaj>
      <item>AGRO-TERA d.o.o.</item>
    </izvorni_sadrzaj>
    <derivirana_varijabla naziv="DomainObject.Predmet.ProtuStrankaListNazivFormated_1">
      <item>AGRO-TERA d.o.o.</item>
    </derivirana_varijabla>
  </DomainObject.Predmet.ProtuStrankaListNazivFormated>
  <DomainObject.Predmet.ProtuStrankaListNazivFormatedOIB>
    <izvorni_sadrzaj>
      <item>AGRO-TERA d.o.o., OIB 00294097803</item>
    </izvorni_sadrzaj>
    <derivirana_varijabla naziv="DomainObject.Predmet.ProtuStrankaListNazivFormatedOIB_1">
      <item>AGRO-TERA d.o.o., OIB 00294097803</item>
    </derivirana_varijabla>
  </DomainObject.Predmet.ProtuStrankaListNazivFormatedOIB>
  <DomainObject.Predmet.OstaliListFormated>
    <izvorni_sadrzaj>
      <item>SLOBODAN KUPREŠANIN punomoćnik sudionika u postupku AGRO-TERA d.o.o.</item>
    </izvorni_sadrzaj>
    <derivirana_varijabla naziv="DomainObject.Predmet.OstaliListFormated_1">
      <item>SLOBODAN KUPREŠANIN punomoćnik sudionika u postupku AGRO-TERA d.o.o.</item>
    </derivirana_varijabla>
  </DomainObject.Predmet.OstaliListFormated>
  <DomainObject.Predmet.OstaliListFormatedOIB>
    <izvorni_sadrzaj>
      <item>SLOBODAN KUPREŠANIN, OIB 62488492853 punomoćnik sudionika u postupku AGRO-TERA d.o.o.</item>
    </izvorni_sadrzaj>
    <derivirana_varijabla naziv="DomainObject.Predmet.OstaliListFormatedOIB_1">
      <item>SLOBODAN KUPREŠANIN, OIB 62488492853 punomoćnik sudionika u postupku AGRO-TERA d.o.o.</item>
    </derivirana_varijabla>
  </DomainObject.Predmet.OstaliListFormatedOIB>
  <DomainObject.Predmet.OstaliListFormatedWithAdress>
    <izvorni_sadrzaj>
      <item>SLOBODAN KUPREŠANIN, Školski prilaz 3, 10000 Zagreb punomoćnik sudionika u postupku AGRO-TERA d.o.o.</item>
    </izvorni_sadrzaj>
    <derivirana_varijabla naziv="DomainObject.Predmet.OstaliListFormatedWithAdress_1">
      <item>SLOBODAN KUPREŠANIN, Školski prilaz 3, 10000 Zagreb punomoćnik sudionika u postupku AGRO-TERA d.o.o.</item>
    </derivirana_varijabla>
  </DomainObject.Predmet.OstaliListFormatedWithAdress>
  <DomainObject.Predmet.OstaliListFormatedWithAdressOIB>
    <izvorni_sadrzaj>
      <item>SLOBODAN KUPREŠANIN, OIB 62488492853, Školski prilaz 3, 10000 Zagreb punomoćnik sudionika u postupku AGRO-TERA d.o.o.</item>
    </izvorni_sadrzaj>
    <derivirana_varijabla naziv="DomainObject.Predmet.OstaliListFormatedWithAdressOIB_1">
      <item>SLOBODAN KUPREŠANIN, OIB 62488492853, Školski prilaz 3, 10000 Zagreb punomoćnik sudionika u postupku AGRO-TERA d.o.o.</item>
    </derivirana_varijabla>
  </DomainObject.Predmet.OstaliListFormatedWithAdressOIB>
  <DomainObject.Predmet.OstaliListNazivFormated>
    <izvorni_sadrzaj>
      <item>SLOBODAN KUPREŠANIN</item>
    </izvorni_sadrzaj>
    <derivirana_varijabla naziv="DomainObject.Predmet.OstaliListNazivFormated_1">
      <item>SLOBODAN KUPREŠANIN</item>
    </derivirana_varijabla>
  </DomainObject.Predmet.OstaliListNazivFormated>
  <DomainObject.Predmet.OstaliListNazivFormatedOIB>
    <izvorni_sadrzaj>
      <item>SLOBODAN KUPREŠANIN, OIB 62488492853</item>
    </izvorni_sadrzaj>
    <derivirana_varijabla naziv="DomainObject.Predmet.OstaliListNazivFormatedOIB_1">
      <item>SLOBODAN KUPREŠANIN, OIB 62488492853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AGRO-TERA d.o.o.</izvorni_sadrzaj>
    <derivirana_varijabla naziv="DomainObject.Predmet.ProtustrankaIDrugi_1">AGRO-TERA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AGRO-TERA d.o.o., OIB 00294097803, Školski prilaz 3, 10000 Zagreb</izvorni_sadrzaj>
    <derivirana_varijabla naziv="DomainObject.Predmet.ProtustrankaIDrugiAdressOIB_1">AGRO-TERA d.o.o., OIB 00294097803,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AGRO-TERA d.o.o.</item>
      <item>SLOBODAN KUPREŠANIN</item>
    </izvorni_sadrzaj>
    <derivirana_varijabla naziv="DomainObject.Predmet.SudioniciListNaziv_1">
      <item>FINA Regionalni centar Zagreb</item>
      <item>AGRO-TERA d.o.o.</item>
      <item>SLOBODAN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AGRO-TERA d.o.o., OIB 00294097803, Školski prilaz 3,10000 Zagreb</item>
      <item>SLOBODAN KUPREŠANIN, OIB 62488492853, Školski prilaz 3,10000 Zagreb</item>
    </izvorni_sadrzaj>
    <derivirana_varijabla naziv="DomainObject.Predmet.SudioniciListAdressOIB_1">
      <item>FINA Regionalni centar Zagreb, OIB 85821130368, Trg svibanjskih žrtava 1995. 1,10000 Zagreb</item>
      <item>AGRO-TERA d.o.o., OIB 00294097803, Školski prilaz 3,10000 Zagreb</item>
      <item>SLOBODAN KUPREŠANIN, OIB 62488492853,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00294097803</item>
      <item>, OIB 62488492853</item>
    </izvorni_sadrzaj>
    <derivirana_varijabla naziv="DomainObject.Predmet.SudioniciListNazivOIB_1">
      <item>, OIB 85821130368</item>
      <item>, OIB 00294097803</item>
      <item>, OIB 62488492853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2015-11-06T13:02:00Z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