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93c9" w14:paraId="b5393c9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3E5996">
        <w:t>1153/16-52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>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3E5996">
        <w:t xml:space="preserve">Stečajna masa iza JASEN d.o.o. u stečaju, Zadar, </w:t>
      </w:r>
      <w:r w:rsidR="003E5996" w:rsidRPr="008E37E9">
        <w:t>Ante Starčevića 25a</w:t>
      </w:r>
      <w:r w:rsidR="003E5996">
        <w:t>, OIB: 66710394600</w:t>
      </w:r>
      <w:r w:rsidR="0039513A" w:rsidRPr="00FB0FAF">
        <w:t>,</w:t>
      </w:r>
      <w:r w:rsidR="00900794" w:rsidRPr="00244EC8">
        <w:t xml:space="preserve"> zastupanom</w:t>
      </w:r>
      <w:r w:rsidR="00900794" w:rsidRPr="009544DA">
        <w:t xml:space="preserve"> po stečajnom upravitelju </w:t>
      </w:r>
      <w:r w:rsidR="003E5996">
        <w:t>Željko Vrkić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2C312D">
        <w:t>20.</w:t>
      </w:r>
      <w:r w:rsidR="003E5996">
        <w:t xml:space="preserve"> ožujka</w:t>
      </w:r>
      <w:r w:rsidR="0039513A">
        <w:t xml:space="preserve"> 2017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3E5996">
        <w:t xml:space="preserve">Stečajna masa iza JASEN d.o.o. u stečaju, Zadar, </w:t>
      </w:r>
      <w:r w:rsidR="003E5996" w:rsidRPr="008E37E9">
        <w:t>Ante Starčevića 25a</w:t>
      </w:r>
      <w:r w:rsidR="003E5996">
        <w:t>, OIB: 66710394600</w:t>
      </w:r>
      <w:r w:rsidRPr="0082330F">
        <w:t>.</w:t>
      </w: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B9355E" w:rsidP="00B9355E" w:rsidR="00B9355E">
      <w:pPr>
        <w:ind w:firstLine="708"/>
        <w:jc w:val="both"/>
      </w:pPr>
      <w:r w:rsidRPr="000811B9">
        <w:t xml:space="preserve">Stečajni upravitelj podnio je prijedlog za </w:t>
      </w:r>
      <w:r>
        <w:t xml:space="preserve">nastavak postupka radi </w:t>
      </w:r>
      <w:r w:rsidRPr="000811B9">
        <w:t>naknadn</w:t>
      </w:r>
      <w:r>
        <w:t>e</w:t>
      </w:r>
      <w:r w:rsidRPr="000811B9">
        <w:t xml:space="preserve"> diob</w:t>
      </w:r>
      <w:r>
        <w:t>e</w:t>
      </w:r>
      <w:r w:rsidRPr="00BE7B43">
        <w:t>.</w:t>
      </w:r>
      <w:r>
        <w:t xml:space="preserve"> Postupajući po prijedlogu sud je dana </w:t>
      </w:r>
      <w:r w:rsidR="003E5996">
        <w:t>7. prosinca 2016</w:t>
      </w:r>
      <w:r w:rsidR="0039513A">
        <w:t>.</w:t>
      </w:r>
      <w:r>
        <w:t xml:space="preserve"> donio rješenje o nastavku postupka. </w:t>
      </w:r>
      <w:r w:rsidR="00900794">
        <w:t xml:space="preserve"> </w:t>
      </w:r>
    </w:p>
    <w:p w:rsidRDefault="003E5996" w:rsidP="00B9355E" w:rsidR="003E5996">
      <w:pPr>
        <w:ind w:firstLine="708"/>
        <w:jc w:val="both"/>
      </w:pPr>
      <w:r>
        <w:t xml:space="preserve">Na </w:t>
      </w:r>
      <w:r w:rsidR="002C312D">
        <w:t>ročištu od 14. ožujka 2017. s</w:t>
      </w:r>
      <w:r>
        <w:t>kupština vjerovnika je donijela odluke da se sudski postupci neće nastaviti, niti će se pokrenuti postupak protiv HAC-a kad isti uđe u posjed nekretnine, te da se ovlašćuje stečajni upravitelj na unovčenje pokretnina stečajnog dužnika neposrednom pogodbom po vrijednosti kojeg će utvrditi ovlašteni procjenitelj.</w:t>
      </w:r>
    </w:p>
    <w:p w:rsidRDefault="00B9355E" w:rsidP="00B9355E" w:rsidR="00194973">
      <w:pPr>
        <w:jc w:val="both"/>
      </w:pPr>
      <w:r w:rsidRPr="00B03DF3">
        <w:t xml:space="preserve">            Stečajni upravitelj je podneskom od dana </w:t>
      </w:r>
      <w:r w:rsidR="003E5996">
        <w:t>16. ožujka 2017</w:t>
      </w:r>
      <w:r w:rsidR="00900794">
        <w:t>.</w:t>
      </w:r>
      <w:r w:rsidRPr="00B03DF3">
        <w:t xml:space="preserve"> </w:t>
      </w:r>
      <w:r w:rsidR="002C312D">
        <w:t>p</w:t>
      </w:r>
      <w:r w:rsidR="003E5996">
        <w:t>redložio sudu s obzirom na odluke vjerovnika</w:t>
      </w:r>
      <w:r w:rsidR="00194973">
        <w:t xml:space="preserve"> da sud donese odluku o zak</w:t>
      </w:r>
      <w:r w:rsidR="002C312D">
        <w:t xml:space="preserve">ljučenju tog stečajnog postupka. </w:t>
      </w:r>
      <w:r w:rsidR="00194973">
        <w:t xml:space="preserve"> </w:t>
      </w:r>
    </w:p>
    <w:p w:rsidRDefault="00194973" w:rsidP="00194973" w:rsidR="00B9355E" w:rsidRPr="00B03DF3">
      <w:pPr>
        <w:ind w:firstLine="708"/>
        <w:jc w:val="both"/>
      </w:pPr>
      <w:r>
        <w:t>S</w:t>
      </w:r>
      <w:r w:rsidR="00B9355E" w:rsidRPr="00B03DF3">
        <w:t xml:space="preserve">toga </w:t>
      </w:r>
      <w:r>
        <w:t xml:space="preserve">je sud </w:t>
      </w:r>
      <w:r w:rsidR="00B9355E" w:rsidRPr="00B03DF3">
        <w:t xml:space="preserve">postupajući temeljem članka </w:t>
      </w:r>
      <w:r w:rsidR="00B03DF3" w:rsidRPr="00242827">
        <w:t>289. stavak 8</w:t>
      </w:r>
      <w:r w:rsidR="00B9355E" w:rsidRPr="00242827">
        <w:t>.</w:t>
      </w:r>
      <w:r w:rsidR="00B9355E" w:rsidRPr="00B03DF3">
        <w:t xml:space="preserve"> Stečajnog zakona (Narodne novine broj </w:t>
      </w:r>
      <w:r w:rsidR="00B03DF3" w:rsidRPr="00B03DF3">
        <w:t>71/15</w:t>
      </w:r>
      <w:r w:rsidR="00B9355E" w:rsidRPr="00B03DF3">
        <w:t xml:space="preserve">) </w:t>
      </w:r>
      <w:r>
        <w:t>zaključio ovaj postupak</w:t>
      </w:r>
      <w:r w:rsidR="00B9355E" w:rsidRPr="00B03DF3">
        <w:t xml:space="preserve">. </w:t>
      </w:r>
    </w:p>
    <w:p w:rsidRDefault="00B9355E" w:rsidP="00B9355E" w:rsidR="00B9355E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2C312D">
        <w:t>20.</w:t>
      </w:r>
      <w:r w:rsidR="003E5996">
        <w:t xml:space="preserve"> ožujka</w:t>
      </w:r>
      <w:r w:rsidR="0039513A">
        <w:t xml:space="preserve"> 2017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F533AB" w:rsidP="00B03DF3" w:rsidR="00F533AB">
      <w:pPr>
        <w:jc w:val="right"/>
      </w:pPr>
      <w:r w:rsidRPr="00F60CD9">
        <w:t xml:space="preserve">                                   </w:t>
      </w:r>
      <w:r>
        <w:t xml:space="preserve">                      </w:t>
      </w:r>
      <w:r w:rsidR="0039513A">
        <w:t>S</w:t>
      </w:r>
      <w:r w:rsidRPr="002C500F">
        <w:t>u</w:t>
      </w:r>
      <w:r w:rsidR="00900794">
        <w:t>tkinja</w:t>
      </w:r>
      <w:r>
        <w:t>:</w:t>
      </w:r>
    </w:p>
    <w:p w:rsidRDefault="00F533AB" w:rsidP="005B52D5" w:rsidR="00F533A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DF3">
        <w:t>Ardena Bajlo</w:t>
      </w:r>
    </w:p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  <w:r w:rsidR="002C312D">
        <w:t xml:space="preserve">- mailom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5B52D5" w:rsidP="0068395E" w:rsidR="005B52D5">
      <w:pPr>
        <w:numPr>
          <w:ilvl w:val="0"/>
          <w:numId w:val="4"/>
        </w:numPr>
      </w:pPr>
      <w:r>
        <w:t>sudskom registru 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52052"/>
    <w:rsid w:val="000C7E57"/>
    <w:rsid w:val="00194973"/>
    <w:rsid w:val="00242827"/>
    <w:rsid w:val="002C312D"/>
    <w:rsid w:val="003030D8"/>
    <w:rsid w:val="0039513A"/>
    <w:rsid w:val="003B391E"/>
    <w:rsid w:val="003E5996"/>
    <w:rsid w:val="00443952"/>
    <w:rsid w:val="004E3574"/>
    <w:rsid w:val="00584B22"/>
    <w:rsid w:val="005A1684"/>
    <w:rsid w:val="005B52D5"/>
    <w:rsid w:val="005F4FE6"/>
    <w:rsid w:val="00622DF8"/>
    <w:rsid w:val="0067170D"/>
    <w:rsid w:val="00672577"/>
    <w:rsid w:val="0068395E"/>
    <w:rsid w:val="00694FD9"/>
    <w:rsid w:val="006D5987"/>
    <w:rsid w:val="00701EB4"/>
    <w:rsid w:val="00724DED"/>
    <w:rsid w:val="0075155D"/>
    <w:rsid w:val="0075400E"/>
    <w:rsid w:val="008E1367"/>
    <w:rsid w:val="00900794"/>
    <w:rsid w:val="00924FFF"/>
    <w:rsid w:val="009B1942"/>
    <w:rsid w:val="009E5554"/>
    <w:rsid w:val="00A163E1"/>
    <w:rsid w:val="00A94666"/>
    <w:rsid w:val="00AB2FCA"/>
    <w:rsid w:val="00B03DF3"/>
    <w:rsid w:val="00B9355E"/>
    <w:rsid w:val="00BE6C59"/>
    <w:rsid w:val="00BE7B43"/>
    <w:rsid w:val="00C21497"/>
    <w:rsid w:val="00D72603"/>
    <w:rsid w:val="00DC1AD3"/>
    <w:rsid w:val="00E06B02"/>
    <w:rsid w:val="00EB1098"/>
    <w:rsid w:val="00EC5339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5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5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5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5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5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5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5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5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JASEN društvo s ograničenom odgovornošću za ugostiteljstvo i turizam</izvorni_sadrzaj>
    <derivirana_varijabla naziv="DomainObject.Predmet.ProtustrankaFormated_1">  JASEN društvo s ograničenom odgovornošću za ugostiteljstvo i turizam</derivirana_varijabla>
  </DomainObject.Predmet.ProtustrankaFormated>
  <DomainObject.Predmet.ProtustrankaFormatedOIB>
    <izvorni_sadrzaj>  JASEN društvo s ograničenom odgovornošću za ugostiteljstvo i turizam, OIB 63761822156</izvorni_sadrzaj>
    <derivirana_varijabla naziv="DomainObject.Predmet.ProtustrankaFormatedOIB_1">  JASEN društvo s ograničenom odgovornošću za ugostiteljstvo i turizam, OIB 63761822156</derivirana_varijabla>
  </DomainObject.Predmet.ProtustrankaFormatedOIB>
  <DomainObject.Predmet.ProtustrankaFormatedWithAdress>
    <izvorni_sadrzaj> JASEN društvo s ograničenom odgovornošću za ugostiteljstvo i turizam, Jasenice 43, 23243 Jasenice</izvorni_sadrzaj>
    <derivirana_varijabla naziv="DomainObject.Predmet.ProtustrankaFormatedWithAdress_1"> JASEN društvo s ograničenom odgovornošću za ugostiteljstvo i turizam, Jasenice 43, 23243 Jasenice</derivirana_varijabla>
  </DomainObject.Predmet.ProtustrankaFormatedWithAdress>
  <DomainObject.Predmet.ProtustrankaFormatedWithAdressOIB>
    <izvorni_sadrzaj> JASEN društvo s ograničenom odgovornošću za ugostiteljstvo i turizam, OIB 63761822156, Jasenice 43, 23243 Jasenice</izvorni_sadrzaj>
    <derivirana_varijabla naziv="DomainObject.Predmet.ProtustrankaFormatedWithAdressOIB_1"> JASEN društvo s ograničenom odgovornošću za ugostiteljstvo i turizam, OIB 63761822156, Jasenice 43, 23243 Jasenice</derivirana_varijabla>
  </DomainObject.Predmet.ProtustrankaFormatedWithAdressOIB>
  <DomainObject.Predmet.ProtustrankaWithAdress>
    <izvorni_sadrzaj>JASEN društvo s ograničenom odgovornošću za ugostiteljstvo i turizam Jasenice 43, 23243 Jasenice</izvorni_sadrzaj>
    <derivirana_varijabla naziv="DomainObject.Predmet.ProtustrankaWithAdress_1">JASEN društvo s ograničenom odgovornošću za ugostiteljstvo i turizam Jasenice 43, 23243 Jasenice</derivirana_varijabla>
  </DomainObject.Predmet.ProtustrankaWithAdress>
  <DomainObject.Predmet.ProtustrankaWithAdressOIB>
    <izvorni_sadrzaj>JASEN društvo s ograničenom odgovornošću za ugostiteljstvo i turizam, OIB 63761822156, Jasenice 43, 23243 Jasenice</izvorni_sadrzaj>
    <derivirana_varijabla naziv="DomainObject.Predmet.ProtustrankaWithAdressOIB_1">JASEN društvo s ograničenom odgovornošću za ugostiteljstvo i turizam, OIB 63761822156, Jasenice 43, 23243 Jasenice</derivirana_varijabla>
  </DomainObject.Predmet.ProtustrankaWithAdressOIB>
  <DomainObject.Predmet.ProtustrankaNazivFormated>
    <izvorni_sadrzaj>JASEN društvo s ograničenom odgovornošću za ugostiteljstvo i turizam</izvorni_sadrzaj>
    <derivirana_varijabla naziv="DomainObject.Predmet.ProtustrankaNazivFormated_1">JASEN društvo s ograničenom odgovornošću za ugostiteljstvo i turizam</derivirana_varijabla>
  </DomainObject.Predmet.ProtustrankaNazivFormated>
  <DomainObject.Predmet.ProtustrankaNazivFormatedOIB>
    <izvorni_sadrzaj>JASEN društvo s ograničenom odgovornošću za ugostiteljstvo i turizam, OIB 63761822156</izvorni_sadrzaj>
    <derivirana_varijabla naziv="DomainObject.Predmet.ProtustrankaNazivFormatedOIB_1">JASEN društvo s ograničenom odgovornošću za ugostiteljstvo i turizam, OIB 63761822156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Zadar</izvorni_sadrzaj>
    <derivirana_varijabla naziv="DomainObject.Predmet.StrankaFormated_1">  Porezna uprava, Područni ured Zadar</derivirana_varijabla>
  </DomainObject.Predmet.StrankaFormated>
  <DomainObject.Predmet.StrankaFormatedOIB>
    <izvorni_sadrzaj>  Porezna uprava, Područni ured Zadar, OIB 18683136487</izvorni_sadrzaj>
    <derivirana_varijabla naziv="DomainObject.Predmet.StrankaFormatedOIB_1">  Porezna uprava, Područni ured Zadar, OIB 18683136487</derivirana_varijabla>
  </DomainObject.Predmet.StrankaFormatedOIB>
  <DomainObject.Predmet.StrankaFormatedWithAdress>
    <izvorni_sadrzaj> Porezna uprava, Područni ured Zadar</izvorni_sadrzaj>
    <derivirana_varijabla naziv="DomainObject.Predmet.StrankaFormatedWithAdress_1"> Porezna uprava, Područni ured Zadar</derivirana_varijabla>
  </DomainObject.Predmet.StrankaFormatedWithAdress>
  <DomainObject.Predmet.StrankaFormatedWithAdressOIB>
    <izvorni_sadrzaj> Porezna uprava, Područni ured Zadar, OIB 18683136487</izvorni_sadrzaj>
    <derivirana_varijabla naziv="DomainObject.Predmet.StrankaFormatedWithAdressOIB_1"> Porezna uprava, Područni ured Zadar, OIB 18683136487</derivirana_varijabla>
  </DomainObject.Predmet.StrankaFormatedWithAdressOIB>
  <DomainObject.Predmet.StrankaWithAdress>
    <izvorni_sadrzaj>Porezna uprava, Područni ured Zadar </izvorni_sadrzaj>
    <derivirana_varijabla naziv="DomainObject.Predmet.StrankaWithAdress_1">Porezna uprava, Područni ured Zadar </derivirana_varijabla>
  </DomainObject.Predmet.StrankaWithAdress>
  <DomainObject.Predmet.StrankaWithAdressOIB>
    <izvorni_sadrzaj>Porezna uprava, Područni ured Zadar, OIB 18683136487</izvorni_sadrzaj>
    <derivirana_varijabla naziv="DomainObject.Predmet.StrankaWithAdressOIB_1">Porezna uprava, Područni ured Zadar, OIB 18683136487</derivirana_varijabla>
  </DomainObject.Predmet.StrankaWithAdressOIB>
  <DomainObject.Predmet.StrankaNazivFormated>
    <izvorni_sadrzaj>Porezna uprava, Područni ured Zadar</izvorni_sadrzaj>
    <derivirana_varijabla naziv="DomainObject.Predmet.StrankaNazivFormated_1">Porezna uprava, Područni ured Zadar</derivirana_varijabla>
  </DomainObject.Predmet.StrankaNazivFormated>
  <DomainObject.Predmet.StrankaNazivFormatedOIB>
    <izvorni_sadrzaj>Porezna uprava, Područni ured Zadar, OIB 18683136487</izvorni_sadrzaj>
    <derivirana_varijabla naziv="DomainObject.Predmet.StrankaNazivFormatedOIB_1">Porezna uprava, Područni ured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2880790.72</izvorni_sadrzaj>
    <derivirana_varijabla naziv="DomainObject.Predmet.TrenutnaVrijednost_1">2880790.72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Porezna uprava, Područni ured Zadar</item>
    </izvorni_sadrzaj>
    <derivirana_varijabla naziv="DomainObject.Predmet.StrankaListFormated_1">
      <item>Porezna uprava, Područni ured Zadar</item>
    </derivirana_varijabla>
  </DomainObject.Predmet.StrankaListFormated>
  <DomainObject.Predmet.StrankaListFormatedOIB>
    <izvorni_sadrzaj>
      <item>Porezna uprava, Područni ured Zadar, OIB 18683136487</item>
    </izvorni_sadrzaj>
    <derivirana_varijabla naziv="DomainObject.Predmet.StrankaListFormatedOIB_1">
      <item>Porezna uprava, Područni ured Zadar, OIB 18683136487</item>
    </derivirana_varijabla>
  </DomainObject.Predmet.StrankaListFormatedOIB>
  <DomainObject.Predmet.StrankaListFormatedWithAdress>
    <izvorni_sadrzaj>
      <item>Porezna uprava, Područni ured Zadar</item>
    </izvorni_sadrzaj>
    <derivirana_varijabla naziv="DomainObject.Predmet.StrankaListFormatedWithAdress_1">
      <item>Porezna uprava, Područni ured Zadar</item>
    </derivirana_varijabla>
  </DomainObject.Predmet.StrankaListFormatedWithAdress>
  <DomainObject.Predmet.StrankaListFormatedWithAdressOIB>
    <izvorni_sadrzaj>
      <item>Porezna uprava, Područni ured Zadar, OIB 18683136487</item>
    </izvorni_sadrzaj>
    <derivirana_varijabla naziv="DomainObject.Predmet.StrankaListFormatedWithAdressOIB_1">
      <item>Porezna uprava, Područni ured Zadar, OIB 18683136487</item>
    </derivirana_varijabla>
  </DomainObject.Predmet.StrankaListFormatedWithAdressOIB>
  <DomainObject.Predmet.StrankaListNazivFormated>
    <izvorni_sadrzaj>
      <item>Porezna uprava, Područni ured Zadar</item>
    </izvorni_sadrzaj>
    <derivirana_varijabla naziv="DomainObject.Predmet.StrankaListNazivFormated_1">
      <item>Porezna uprava, Područni ured Zadar</item>
    </derivirana_varijabla>
  </DomainObject.Predmet.StrankaListNazivFormated>
  <DomainObject.Predmet.StrankaListNazivFormatedOIB>
    <izvorni_sadrzaj>
      <item>Porezna uprava, Područni ured Zadar, OIB 18683136487</item>
    </izvorni_sadrzaj>
    <derivirana_varijabla naziv="DomainObject.Predmet.StrankaListNazivFormatedOIB_1">
      <item>Porezna uprava, Područni ured Zadar, OIB 18683136487</item>
    </derivirana_varijabla>
  </DomainObject.Predmet.StrankaListNazivFormatedOIB>
  <DomainObject.Predmet.ProtuStrankaListFormated>
    <izvorni_sadrzaj>
      <item>JASEN društvo s ograničenom odgovornošću za ugostiteljstvo i turizam</item>
    </izvorni_sadrzaj>
    <derivirana_varijabla naziv="DomainObject.Predmet.ProtuStrankaListFormated_1">
      <item>JASEN društvo s ograničenom odgovornošću za ugostiteljstvo i turizam</item>
    </derivirana_varijabla>
  </DomainObject.Predmet.ProtuStrankaListFormated>
  <DomainObject.Predmet.ProtuStrankaListFormatedOIB>
    <izvorni_sadrzaj>
      <item>JASEN društvo s ograničenom odgovornošću za ugostiteljstvo i turizam, OIB 63761822156</item>
    </izvorni_sadrzaj>
    <derivirana_varijabla naziv="DomainObject.Predmet.ProtuStrankaListFormatedOIB_1">
      <item>JASEN društvo s ograničenom odgovornošću za ugostiteljstvo i turizam, OIB 63761822156</item>
    </derivirana_varijabla>
  </DomainObject.Predmet.ProtuStrankaListFormatedOIB>
  <DomainObject.Predmet.ProtuStrankaListFormatedWithAdress>
    <izvorni_sadrzaj>
      <item>JASEN društvo s ograničenom odgovornošću za ugostiteljstvo i turizam, Jasenice 43, 23243 Jasenice</item>
    </izvorni_sadrzaj>
    <derivirana_varijabla naziv="DomainObject.Predmet.ProtuStrankaListFormatedWithAdress_1">
      <item>JASEN društvo s ograničenom odgovornošću za ugostiteljstvo i turizam, Jasenice 43, 23243 Jasenice</item>
    </derivirana_varijabla>
  </DomainObject.Predmet.ProtuStrankaListFormatedWithAdress>
  <DomainObject.Predmet.ProtuStrankaListFormatedWithAdressOIB>
    <izvorni_sadrzaj>
      <item>JASEN društvo s ograničenom odgovornošću za ugostiteljstvo i turizam, OIB 63761822156, Jasenice 43, 23243 Jasenice</item>
    </izvorni_sadrzaj>
    <derivirana_varijabla naziv="DomainObject.Predmet.ProtuStrankaListFormatedWithAdressOIB_1">
      <item>JASEN društvo s ograničenom odgovornošću za ugostiteljstvo i turizam, OIB 63761822156, Jasenice 43, 23243 Jasenice</item>
    </derivirana_varijabla>
  </DomainObject.Predmet.ProtuStrankaListFormatedWithAdressOIB>
  <DomainObject.Predmet.ProtuStrankaListNazivFormated>
    <izvorni_sadrzaj>
      <item>JASEN društvo s ograničenom odgovornošću za ugostiteljstvo i turizam</item>
    </izvorni_sadrzaj>
    <derivirana_varijabla naziv="DomainObject.Predmet.ProtuStrankaListNazivFormated_1">
      <item>JASEN društvo s ograničenom odgovornošću za ugostiteljstvo i turizam</item>
    </derivirana_varijabla>
  </DomainObject.Predmet.ProtuStrankaListNazivFormated>
  <DomainObject.Predmet.ProtuStrankaListNazivFormatedOIB>
    <izvorni_sadrzaj>
      <item>JASEN društvo s ograničenom odgovornošću za ugostiteljstvo i turizam, OIB 63761822156</item>
    </izvorni_sadrzaj>
    <derivirana_varijabla naziv="DomainObject.Predmet.ProtuStrankaListNazivFormatedOIB_1">
      <item>JASEN društvo s ograničenom odgovornošću za ugostiteljstvo i turizam, OIB 63761822156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Zadar</izvorni_sadrzaj>
    <derivirana_varijabla naziv="DomainObject.Predmet.StrankaIDrugi_1">Porezna uprava, Područni ured Zadar</derivirana_varijabla>
  </DomainObject.Predmet.StrankaIDrugi>
  <DomainObject.Predmet.ProtustrankaIDrugi>
    <izvorni_sadrzaj>JASEN društvo s ograničenom odgovornošću za ugostiteljstvo i turizam</izvorni_sadrzaj>
    <derivirana_varijabla naziv="DomainObject.Predmet.ProtustrankaIDrugi_1">JASEN društvo s ograničenom odgovornošću za ugostiteljstvo i turizam</derivirana_varijabla>
  </DomainObject.Predmet.ProtustrankaIDrugi>
  <DomainObject.Predmet.StrankaIDrugiAdressOIB>
    <izvorni_sadrzaj>Porezna uprava, Područni ured Zadar, OIB 18683136487</izvorni_sadrzaj>
    <derivirana_varijabla naziv="DomainObject.Predmet.StrankaIDrugiAdressOIB_1">Porezna uprava, Područni ured Zadar, OIB 18683136487</derivirana_varijabla>
  </DomainObject.Predmet.StrankaIDrugiAdressOIB>
  <DomainObject.Predmet.ProtustrankaIDrugiAdressOIB>
    <izvorni_sadrzaj>JASEN društvo s ograničenom odgovornošću za ugostiteljstvo i turizam, OIB 63761822156, Jasenice 43, 23243 Jasenice</izvorni_sadrzaj>
    <derivirana_varijabla naziv="DomainObject.Predmet.ProtustrankaIDrugiAdressOIB_1">JASEN društvo s ograničenom odgovornošću za ugostiteljstvo i turizam, OIB 63761822156, Jasenice 43, 23243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JASEN društvo s ograničenom odgovornošću za ugostiteljstvo i turizam</item>
      <item>Porezna uprava, Područni ured Zadar</item>
    </izvorni_sadrzaj>
    <derivirana_varijabla naziv="DomainObject.Predmet.SudioniciListNaziv_1">
      <item>JASEN društvo s ograničenom odgovornošću za ugostiteljstvo i turizam</item>
      <item>Porezna uprava, Područni ured Zadar</item>
    </derivirana_varijabla>
  </DomainObject.Predmet.SudioniciListNaziv>
  <DomainObject.Predmet.SudioniciListAdressOIB>
    <izvorni_sadrzaj>
      <item>JASEN društvo s ograničenom odgovornošću za ugostiteljstvo i turizam, OIB 63761822156, Jasenice 43,23243 Jasenice</item>
      <item>Porezna uprava, Područni ured Zadar, OIB 18683136487</item>
    </izvorni_sadrzaj>
    <derivirana_varijabla naziv="DomainObject.Predmet.SudioniciListAdressOIB_1">
      <item>JASEN društvo s ograničenom odgovornošću za ugostiteljstvo i turizam, OIB 63761822156, Jasenice 43,23243 Jasenice</item>
      <item>Porezna uprava, Područni ured Zadar,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63761822156</item>
      <item>, OIB 18683136487</item>
    </izvorni_sadrzaj>
    <derivirana_varijabla naziv="DomainObject.Predmet.SudioniciListNazivOIB_1">
      <item>, OIB 63761822156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289</properties:Words>
  <properties:Characters>1476</properties:Characters>
  <properties:Lines>50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2017-03-17T12:14:00Z</dcterms:created>
  <dc:creator>Ardena Bajlo</dc:creator>
  <cp:lastModifiedBy>Ardena Bajlo</cp:lastModifiedBy>
  <cp:lastPrinted>2015-09-30T09:26:00Z</cp:lastPrinted>
  <dcterms:modified xmlns:xsi="http://www.w3.org/2001/XMLSchema-instance" xsi:type="dcterms:W3CDTF">2017-03-20T08:22:00Z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