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618d7" w14:paraId="dc618d7" w:rsidRDefault="00704453" w:rsidP="004F1802" w:rsidR="004F1802" w:rsidRPr="00051273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 w:rsidRPr="00051273">
        <w:rPr>
          <w:rFonts w:cs="Times New Roman" w:eastAsia="MS Mincho" w:hAnsi="Times New Roman" w:ascii="Times New Roman"/>
          <w:sz w:val="24"/>
        </w:rPr>
        <w:t xml:space="preserve">REPUBLIKA HRVATSKA </w:t>
      </w:r>
      <w:r w:rsidR="003A6B6F" w:rsidRPr="00051273">
        <w:rPr>
          <w:rFonts w:cs="Times New Roman" w:eastAsia="MS Mincho" w:hAnsi="Times New Roman" w:ascii="Times New Roman"/>
          <w:sz w:val="24"/>
        </w:rPr>
        <w:tab/>
      </w:r>
    </w:p>
    <w:p w:rsidRDefault="00704453" w:rsidP="004F1802" w:rsidR="00704453" w:rsidRPr="00051273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4F1802" w:rsidP="00543D0A" w:rsidR="00E55C0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Zadarska 1 i 3</w:t>
      </w:r>
    </w:p>
    <w:p w:rsidRDefault="006C3A87" w:rsidP="006C3A87" w:rsidR="006C3A87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12295E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</w:t>
      </w:r>
      <w:r w:rsidR="009028DE">
        <w:rPr>
          <w:rFonts w:cs="Times New Roman" w:eastAsia="MS Mincho" w:hAnsi="Times New Roman" w:ascii="Times New Roman"/>
          <w:sz w:val="24"/>
        </w:rPr>
        <w:t>21. ožujka</w:t>
      </w:r>
      <w:r w:rsidR="00BF1E76">
        <w:rPr>
          <w:rFonts w:cs="Times New Roman" w:eastAsia="MS Mincho" w:hAnsi="Times New Roman" w:ascii="Times New Roman"/>
          <w:sz w:val="24"/>
        </w:rPr>
        <w:t xml:space="preserve"> 2017</w:t>
      </w:r>
      <w:r w:rsidR="006C3A87">
        <w:rPr>
          <w:rFonts w:cs="Times New Roman" w:eastAsia="MS Mincho" w:hAnsi="Times New Roman" w:ascii="Times New Roman"/>
          <w:sz w:val="24"/>
        </w:rPr>
        <w:t>. godine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BF1E76" w:rsidP="006C3A87" w:rsidR="006F0EAE">
      <w:pPr>
        <w:jc w:val="both"/>
        <w:rPr>
          <w:rFonts w:eastAsia="MS Mincho"/>
        </w:rPr>
      </w:pPr>
      <w:r>
        <w:rPr>
          <w:rFonts w:eastAsia="MS Mincho"/>
        </w:rPr>
        <w:t>sastavljen kod Trgovačkog suda u Rijeci, u</w:t>
      </w:r>
      <w:r w:rsidR="006C3A87">
        <w:rPr>
          <w:rFonts w:eastAsia="MS Mincho"/>
        </w:rPr>
        <w:t xml:space="preserve"> prethodnom postupku radi izjašnjenja o prijedlogu za otvaranje stečajnog postupka nad dužnikom </w:t>
      </w:r>
      <w:r w:rsidR="009028DE">
        <w:rPr>
          <w:bCs/>
        </w:rPr>
        <w:t>IRSART društvo s ograničenom odgovornošću za marketing, ekonomsku propagandu i trgovinu Rijeka, Rešetari 56 ( MBS 040044617 – OIB 91349433984 )</w:t>
      </w:r>
      <w:r w:rsidR="0012295E">
        <w:rPr>
          <w:lang w:eastAsia="en-US"/>
        </w:rPr>
        <w:t>.</w:t>
      </w:r>
    </w:p>
    <w:p w:rsidRDefault="006C3A87" w:rsidP="006C3A87" w:rsidR="006C3A87">
      <w:pPr>
        <w:jc w:val="both"/>
        <w:rPr>
          <w:rFonts w:eastAsia="MS Mincho"/>
        </w:rPr>
      </w:pPr>
    </w:p>
    <w:p w:rsidRDefault="001457C1" w:rsidP="006C3A87" w:rsidR="001457C1">
      <w:pPr>
        <w:jc w:val="both"/>
        <w:rPr>
          <w:rFonts w:eastAsia="MS Mincho"/>
        </w:rPr>
      </w:pPr>
    </w:p>
    <w:p w:rsidRDefault="006C3A87" w:rsidP="006C3A87" w:rsidR="006C3A87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Dajana Jurković, zapisničar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9028DE">
        <w:rPr>
          <w:rFonts w:cs="Times New Roman" w:eastAsia="MS Mincho" w:hAnsi="Times New Roman" w:ascii="Times New Roman"/>
          <w:sz w:val="24"/>
        </w:rPr>
        <w:t>11</w:t>
      </w:r>
      <w:r w:rsidR="007B2331">
        <w:rPr>
          <w:rFonts w:cs="Times New Roman" w:eastAsia="MS Mincho" w:hAnsi="Times New Roman" w:ascii="Times New Roman"/>
          <w:sz w:val="24"/>
        </w:rPr>
        <w:t>.</w:t>
      </w:r>
      <w:r w:rsidR="009028DE">
        <w:rPr>
          <w:rFonts w:cs="Times New Roman" w:eastAsia="MS Mincho" w:hAnsi="Times New Roman" w:ascii="Times New Roman"/>
          <w:sz w:val="24"/>
        </w:rPr>
        <w:t>0</w:t>
      </w:r>
      <w:r w:rsidR="0012295E">
        <w:rPr>
          <w:rFonts w:cs="Times New Roman" w:eastAsia="MS Mincho" w:hAnsi="Times New Roman" w:ascii="Times New Roman"/>
          <w:sz w:val="24"/>
        </w:rPr>
        <w:t>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pristupili;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6C3A87" w:rsidP="006C3A87" w:rsidR="001457C1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 w:rsidRPr="001457C1">
        <w:rPr>
          <w:rFonts w:cs="Times New Roman" w:eastAsia="MS Mincho" w:hAnsi="Times New Roman" w:ascii="Times New Roman"/>
          <w:sz w:val="24"/>
        </w:rPr>
        <w:t xml:space="preserve">za dužnika: </w:t>
      </w:r>
      <w:r w:rsidR="00DF3E2C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9028DE" w:rsidP="00DF3E2C" w:rsidR="009028D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6C3A87" w:rsidP="009028DE" w:rsidR="006C3A87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6C3A87" w:rsidP="00DF3E2C" w:rsidR="00DF3E2C">
      <w:pPr>
        <w:ind w:firstLine="360"/>
        <w:jc w:val="both"/>
      </w:pPr>
      <w:r>
        <w:t>Čita se prijedlog za otvaranje stečajnog postupka.</w:t>
      </w:r>
    </w:p>
    <w:p w:rsidRDefault="00DF3E2C" w:rsidP="00DF3E2C" w:rsidR="00DF3E2C">
      <w:pPr>
        <w:ind w:firstLine="360"/>
        <w:jc w:val="both"/>
      </w:pPr>
      <w:r w:rsidRPr="00DF3E2C">
        <w:t>Utvrđuje se da je dužniku i zastupniku po zakonu dužnika rješenje o pokretanju prethodnog postupka pismeno uručeno putem mrežne stranice e-oglasne ploče suda.</w:t>
      </w:r>
    </w:p>
    <w:p w:rsidRDefault="006C3A87" w:rsidP="00D325C6" w:rsidR="006C3A87">
      <w:pPr>
        <w:ind w:firstLine="360"/>
        <w:jc w:val="both"/>
      </w:pPr>
      <w:r>
        <w:t>Utvrđ</w:t>
      </w:r>
      <w:r w:rsidR="0012295E">
        <w:t xml:space="preserve">uje se da je predlagatelj dana </w:t>
      </w:r>
      <w:r w:rsidR="009028DE">
        <w:t>16. prosinca</w:t>
      </w:r>
      <w:r>
        <w:t xml:space="preserve"> 2016. godine dostavio podnesak u kojem je naveo da dužnik na dan </w:t>
      </w:r>
      <w:r w:rsidR="009028DE" w:rsidRPr="009028DE">
        <w:t>1. rujna</w:t>
      </w:r>
      <w:r w:rsidRPr="009028DE">
        <w:t xml:space="preserve"> 2015.</w:t>
      </w:r>
      <w:r>
        <w:t xml:space="preserve"> godine u očevidniku redoslijeda osnova za plaćanje ima neizvršene osnove za plaćanje u neprekinutom razdoblju od </w:t>
      </w:r>
      <w:r w:rsidR="009028DE">
        <w:t>1349</w:t>
      </w:r>
      <w:r>
        <w:t xml:space="preserve"> dana u ukupnom iznosu od </w:t>
      </w:r>
      <w:r w:rsidR="009028DE" w:rsidRPr="009028DE">
        <w:t>17.548,42</w:t>
      </w:r>
      <w:r w:rsidRPr="009028DE">
        <w:t xml:space="preserve"> </w:t>
      </w:r>
      <w:r>
        <w:t>kn.</w:t>
      </w:r>
    </w:p>
    <w:p w:rsidRDefault="000D73D9" w:rsidP="009028DE" w:rsidR="000D73D9">
      <w:pPr>
        <w:ind w:firstLine="360"/>
        <w:jc w:val="both"/>
      </w:pPr>
      <w:r>
        <w:t>Utvrđuje se da dužnik nije</w:t>
      </w:r>
      <w:r w:rsidR="009028DE">
        <w:t xml:space="preserve"> postupio po nalogu suda, te</w:t>
      </w:r>
      <w:r>
        <w:t xml:space="preserve"> da nije podnio sudu pisano očitovanje o prijedlogu.</w:t>
      </w:r>
      <w:r w:rsidR="009028DE">
        <w:t xml:space="preserve"> Utvrđuje se da zastupnik po zakonu dužnika nije dostavio izvješće o financijsko-gospodarskom stanju dužnika niti popis imovine.</w:t>
      </w:r>
    </w:p>
    <w:p w:rsidRDefault="0012295E" w:rsidP="006C3A87" w:rsidR="0012295E">
      <w:pPr>
        <w:ind w:firstLine="360"/>
        <w:jc w:val="both"/>
      </w:pPr>
    </w:p>
    <w:p w:rsidRDefault="00DF3E2C" w:rsidP="00DF3E2C" w:rsidR="00DF3E2C">
      <w:pPr>
        <w:ind w:firstLine="360"/>
        <w:jc w:val="both"/>
      </w:pPr>
      <w:r>
        <w:t xml:space="preserve">Sud donosi </w:t>
      </w:r>
    </w:p>
    <w:p w:rsidRDefault="00DF3E2C" w:rsidP="00DF3E2C" w:rsidR="00DF3E2C">
      <w:pPr>
        <w:jc w:val="center"/>
      </w:pPr>
      <w:r>
        <w:t>r j e š e n j e</w:t>
      </w:r>
    </w:p>
    <w:p w:rsidRDefault="00DF3E2C" w:rsidP="00DF3E2C" w:rsidR="00DF3E2C"/>
    <w:p w:rsidRDefault="00DF3E2C" w:rsidP="00DF3E2C" w:rsidR="00DF3E2C"/>
    <w:p w:rsidRDefault="00DF3E2C" w:rsidP="00DF3E2C" w:rsidR="00DF3E2C" w:rsidRPr="00C175AC">
      <w:pPr>
        <w:jc w:val="both"/>
      </w:pPr>
      <w:r>
        <w:t>I</w:t>
      </w:r>
      <w:r>
        <w:tab/>
      </w:r>
      <w:r w:rsidRPr="00C175AC">
        <w:t xml:space="preserve">Zakazuje se ročište </w:t>
      </w:r>
      <w:r>
        <w:t xml:space="preserve"> </w:t>
      </w:r>
      <w:r w:rsidRPr="00390BE8">
        <w:t xml:space="preserve">radi rasprave o pretpostavkama za otvaranje stečajnoga postupka </w:t>
      </w:r>
    </w:p>
    <w:p w:rsidRDefault="00DF3E2C" w:rsidP="00DF3E2C" w:rsidR="00DF3E2C" w:rsidRPr="00C175AC">
      <w:pPr>
        <w:jc w:val="center"/>
      </w:pPr>
      <w:r>
        <w:t xml:space="preserve">16. svibnja </w:t>
      </w:r>
      <w:r w:rsidRPr="00C175AC">
        <w:t>201</w:t>
      </w:r>
      <w:r>
        <w:t>7. u 9,00</w:t>
      </w:r>
      <w:r w:rsidRPr="00C175AC">
        <w:t xml:space="preserve"> sati</w:t>
      </w:r>
    </w:p>
    <w:p w:rsidRDefault="00DF3E2C" w:rsidP="00DF3E2C" w:rsidR="00DF3E2C">
      <w:pPr>
        <w:jc w:val="both"/>
      </w:pPr>
      <w:r w:rsidRPr="00C175AC">
        <w:t>u prostorijama</w:t>
      </w:r>
      <w:r>
        <w:t xml:space="preserve"> suda,</w:t>
      </w:r>
      <w:r w:rsidRPr="00C175AC">
        <w:t xml:space="preserve"> soba </w:t>
      </w:r>
      <w:r>
        <w:t>11/I, o čemu će stranke biti obaviještene kopijom raspravnog zapisnika.</w:t>
      </w:r>
    </w:p>
    <w:p w:rsidRDefault="00DF3E2C" w:rsidP="00DF3E2C" w:rsidR="00DF3E2C">
      <w:pPr>
        <w:jc w:val="both"/>
      </w:pPr>
    </w:p>
    <w:p w:rsidRDefault="00DF3E2C" w:rsidP="00DF3E2C" w:rsidR="00DF3E2C" w:rsidRPr="003408AE">
      <w:pPr>
        <w:jc w:val="both"/>
      </w:pPr>
      <w:r>
        <w:lastRenderedPageBreak/>
        <w:t>II</w:t>
      </w:r>
      <w:r>
        <w:tab/>
        <w:t>Ponovno se nalaže osobama koje vode poslove dužnika da u roku od 8 dana od dana dostave ovog rješenja, pozivom na posl. br. 7 St-965/2016 predaju sudu pisano izvješće o financijsko-gospodarskom stanju dužnika.</w:t>
      </w:r>
    </w:p>
    <w:p w:rsidRDefault="00DF3E2C" w:rsidP="00DF3E2C" w:rsidR="00DF3E2C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jc w:val="both"/>
      </w:pPr>
    </w:p>
    <w:p w:rsidRDefault="006C3A87" w:rsidP="006C3A87" w:rsidR="006C3A87">
      <w:pPr>
        <w:ind w:firstLine="708" w:left="2832"/>
        <w:jc w:val="both"/>
      </w:pPr>
      <w:r>
        <w:t xml:space="preserve">Dovršeno u </w:t>
      </w:r>
      <w:r w:rsidR="00DF3E2C">
        <w:t>11,02</w:t>
      </w:r>
      <w:r>
        <w:t xml:space="preserve"> sati</w:t>
      </w:r>
    </w:p>
    <w:p w:rsidRDefault="006C3A87" w:rsidP="006C3A87" w:rsidR="006C3A87">
      <w:pPr>
        <w:pStyle w:val="Odlomakpopisa"/>
        <w:ind w:left="360"/>
      </w:pPr>
    </w:p>
    <w:p w:rsidRDefault="006C3A87" w:rsidP="006C3A87" w:rsidR="006C3A87">
      <w:pPr>
        <w:jc w:val="center"/>
      </w:pPr>
    </w:p>
    <w:p w:rsidRDefault="006C3A87" w:rsidP="006C3A87" w:rsidR="006C3A87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 xml:space="preserve">Sudac     </w:t>
      </w:r>
      <w:r>
        <w:tab/>
      </w:r>
      <w:r>
        <w:tab/>
        <w:t xml:space="preserve">   </w:t>
      </w:r>
      <w:r w:rsidR="009028DE">
        <w:t xml:space="preserve">     </w:t>
      </w:r>
    </w:p>
    <w:p w:rsidRDefault="006C3A87" w:rsidP="006C3A87" w:rsidR="006C3A87"/>
    <w:p w:rsidRDefault="006C3A87" w:rsidP="006C3A87" w:rsidR="006C3A87"/>
    <w:p w:rsidRDefault="00DF3E2C" w:rsidP="006C3A87" w:rsidR="006C3A87">
      <w:pPr>
        <w:rPr>
          <w:rFonts w:cs="Arial" w:hAnsi="Arial" w:ascii="Arial"/>
        </w:rPr>
      </w:pPr>
      <w:r>
        <w:tab/>
      </w:r>
      <w:r>
        <w:tab/>
      </w:r>
      <w:r>
        <w:tab/>
      </w:r>
      <w:r>
        <w:tab/>
        <w:t xml:space="preserve">  </w:t>
      </w:r>
      <w:r w:rsidR="006C3A87">
        <w:t xml:space="preserve">      Zapisničar                              </w:t>
      </w:r>
      <w:r w:rsidR="006C3A87">
        <w:tab/>
      </w:r>
      <w:r w:rsidR="006C3A87"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E67F75" w:rsidP="00E67F75" w:rsidR="00E67F75">
      <w:pPr>
        <w:jc w:val="both"/>
      </w:pPr>
    </w:p>
    <w:sectPr w:rsidR="00E67F7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2D8A" w:rsidP="00704453" w:rsidR="009C2D8A">
      <w:r>
        <w:separator/>
      </w:r>
    </w:p>
  </w:endnote>
  <w:endnote w:id="0" w:type="continuationSeparator">
    <w:p w:rsidRDefault="009C2D8A" w:rsidP="00704453" w:rsidR="009C2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546669"/>
      <w:docPartObj>
        <w:docPartGallery w:val="Page Numbers (Bottom of Page)"/>
        <w:docPartUnique/>
      </w:docPartObj>
    </w:sdtPr>
    <w:sdtEndPr/>
    <w:sdtContent>
      <w:p w:rsidRDefault="00D87141" w:rsidR="00D871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53F1">
          <w:rPr>
            <w:noProof/>
          </w:rPr>
          <w:t>1</w:t>
        </w:r>
        <w:r>
          <w:fldChar w:fldCharType="end"/>
        </w:r>
      </w:p>
    </w:sdtContent>
  </w:sdt>
  <w:p w:rsidRDefault="00D87141" w:rsidR="00D871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2D8A" w:rsidP="00704453" w:rsidR="009C2D8A">
      <w:r>
        <w:separator/>
      </w:r>
    </w:p>
  </w:footnote>
  <w:footnote w:id="0" w:type="continuationSeparator">
    <w:p w:rsidRDefault="009C2D8A" w:rsidP="00704453" w:rsidR="009C2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F5" w:rsidR="004E44F5">
    <w:pPr>
      <w:pStyle w:val="Zaglavlje"/>
    </w:pPr>
    <w:r>
      <w:tab/>
    </w:r>
    <w:r>
      <w:tab/>
      <w:t>Posl.br. 7 St-</w:t>
    </w:r>
    <w:r w:rsidR="009028DE">
      <w:t>965</w:t>
    </w:r>
    <w:r w:rsidR="00BF1E76">
      <w:t>/16</w:t>
    </w:r>
    <w:r w:rsidR="002F1FDE">
      <w:t>-</w:t>
    </w:r>
    <w:r w:rsidR="009028DE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24E15"/>
    <w:multiLevelType w:val="hybridMultilevel"/>
    <w:tmpl w:val="70722024"/>
    <w:lvl w:tplc="79A64C2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9967E6"/>
    <w:multiLevelType w:val="hybridMultilevel"/>
    <w:tmpl w:val="D50484CA"/>
    <w:lvl w:tplc="BED47FCA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0E2B76"/>
    <w:multiLevelType w:val="hybridMultilevel"/>
    <w:tmpl w:val="9C3636A8"/>
    <w:lvl w:tplc="23B4F85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A557D2"/>
    <w:multiLevelType w:val="hybridMultilevel"/>
    <w:tmpl w:val="DC6A71C2"/>
    <w:lvl w:tplc="0C985F48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626"/>
    <w:rsid w:val="00000339"/>
    <w:rsid w:val="000011A9"/>
    <w:rsid w:val="00001AF7"/>
    <w:rsid w:val="000021EB"/>
    <w:rsid w:val="00010822"/>
    <w:rsid w:val="00014B97"/>
    <w:rsid w:val="00015035"/>
    <w:rsid w:val="00015C35"/>
    <w:rsid w:val="00015E7F"/>
    <w:rsid w:val="0002047C"/>
    <w:rsid w:val="000219D6"/>
    <w:rsid w:val="00021FDD"/>
    <w:rsid w:val="00022341"/>
    <w:rsid w:val="00022710"/>
    <w:rsid w:val="00030479"/>
    <w:rsid w:val="00033262"/>
    <w:rsid w:val="0003726E"/>
    <w:rsid w:val="000414C0"/>
    <w:rsid w:val="0004202E"/>
    <w:rsid w:val="00050E52"/>
    <w:rsid w:val="00051273"/>
    <w:rsid w:val="00054207"/>
    <w:rsid w:val="00056496"/>
    <w:rsid w:val="00057A80"/>
    <w:rsid w:val="00060611"/>
    <w:rsid w:val="000622EE"/>
    <w:rsid w:val="000633CE"/>
    <w:rsid w:val="00064AD4"/>
    <w:rsid w:val="000671F4"/>
    <w:rsid w:val="00067616"/>
    <w:rsid w:val="00070764"/>
    <w:rsid w:val="00070E91"/>
    <w:rsid w:val="00075959"/>
    <w:rsid w:val="000768EC"/>
    <w:rsid w:val="00076A1E"/>
    <w:rsid w:val="00080B3C"/>
    <w:rsid w:val="000825F0"/>
    <w:rsid w:val="000826B6"/>
    <w:rsid w:val="0008368A"/>
    <w:rsid w:val="000839B8"/>
    <w:rsid w:val="00087CD8"/>
    <w:rsid w:val="000903F3"/>
    <w:rsid w:val="0009162A"/>
    <w:rsid w:val="000A2168"/>
    <w:rsid w:val="000A2C29"/>
    <w:rsid w:val="000A2F75"/>
    <w:rsid w:val="000A3A58"/>
    <w:rsid w:val="000A3F70"/>
    <w:rsid w:val="000A5127"/>
    <w:rsid w:val="000A606C"/>
    <w:rsid w:val="000B05F8"/>
    <w:rsid w:val="000B1000"/>
    <w:rsid w:val="000B4D98"/>
    <w:rsid w:val="000C1B6D"/>
    <w:rsid w:val="000C1F21"/>
    <w:rsid w:val="000C2A9D"/>
    <w:rsid w:val="000C2EB5"/>
    <w:rsid w:val="000C5CAB"/>
    <w:rsid w:val="000D1CC1"/>
    <w:rsid w:val="000D711D"/>
    <w:rsid w:val="000D73D9"/>
    <w:rsid w:val="000D7D38"/>
    <w:rsid w:val="000E08E7"/>
    <w:rsid w:val="000E1F01"/>
    <w:rsid w:val="000E704F"/>
    <w:rsid w:val="00101014"/>
    <w:rsid w:val="00101794"/>
    <w:rsid w:val="0010293D"/>
    <w:rsid w:val="0010502F"/>
    <w:rsid w:val="001053DC"/>
    <w:rsid w:val="00105408"/>
    <w:rsid w:val="001131DA"/>
    <w:rsid w:val="001224A2"/>
    <w:rsid w:val="0012295E"/>
    <w:rsid w:val="001232DC"/>
    <w:rsid w:val="00124D40"/>
    <w:rsid w:val="0013426C"/>
    <w:rsid w:val="00135576"/>
    <w:rsid w:val="0014287D"/>
    <w:rsid w:val="00142B1D"/>
    <w:rsid w:val="00143273"/>
    <w:rsid w:val="001446B8"/>
    <w:rsid w:val="001457C1"/>
    <w:rsid w:val="00145950"/>
    <w:rsid w:val="00146FF9"/>
    <w:rsid w:val="001478EA"/>
    <w:rsid w:val="00151BB5"/>
    <w:rsid w:val="00153869"/>
    <w:rsid w:val="00154590"/>
    <w:rsid w:val="00154CDA"/>
    <w:rsid w:val="00155109"/>
    <w:rsid w:val="00156619"/>
    <w:rsid w:val="001577FF"/>
    <w:rsid w:val="001603AB"/>
    <w:rsid w:val="00167EC9"/>
    <w:rsid w:val="00171BF3"/>
    <w:rsid w:val="00176719"/>
    <w:rsid w:val="0017775C"/>
    <w:rsid w:val="00180318"/>
    <w:rsid w:val="0018476F"/>
    <w:rsid w:val="00184D3B"/>
    <w:rsid w:val="00185BCD"/>
    <w:rsid w:val="00186F31"/>
    <w:rsid w:val="001A0047"/>
    <w:rsid w:val="001A4AAA"/>
    <w:rsid w:val="001A4AF1"/>
    <w:rsid w:val="001B1674"/>
    <w:rsid w:val="001B49A2"/>
    <w:rsid w:val="001B50B1"/>
    <w:rsid w:val="001B61EE"/>
    <w:rsid w:val="001C02DD"/>
    <w:rsid w:val="001C4764"/>
    <w:rsid w:val="001C47E9"/>
    <w:rsid w:val="001C750F"/>
    <w:rsid w:val="001C7529"/>
    <w:rsid w:val="001D06E5"/>
    <w:rsid w:val="001D0C5E"/>
    <w:rsid w:val="001D1140"/>
    <w:rsid w:val="001D1242"/>
    <w:rsid w:val="001D2A70"/>
    <w:rsid w:val="001D4A47"/>
    <w:rsid w:val="001D51BB"/>
    <w:rsid w:val="001D5495"/>
    <w:rsid w:val="001D7C7C"/>
    <w:rsid w:val="001E43A0"/>
    <w:rsid w:val="001E4FAF"/>
    <w:rsid w:val="001E6BAA"/>
    <w:rsid w:val="001F027A"/>
    <w:rsid w:val="001F7158"/>
    <w:rsid w:val="001F7574"/>
    <w:rsid w:val="00204F19"/>
    <w:rsid w:val="0020685A"/>
    <w:rsid w:val="0021372A"/>
    <w:rsid w:val="00213A28"/>
    <w:rsid w:val="00221788"/>
    <w:rsid w:val="00221A96"/>
    <w:rsid w:val="00223C3F"/>
    <w:rsid w:val="00230BDA"/>
    <w:rsid w:val="00232FFB"/>
    <w:rsid w:val="00233760"/>
    <w:rsid w:val="002349BE"/>
    <w:rsid w:val="00234B3F"/>
    <w:rsid w:val="002420FF"/>
    <w:rsid w:val="0024592B"/>
    <w:rsid w:val="0024618F"/>
    <w:rsid w:val="002474CB"/>
    <w:rsid w:val="00254154"/>
    <w:rsid w:val="002544E6"/>
    <w:rsid w:val="00254ADD"/>
    <w:rsid w:val="00256116"/>
    <w:rsid w:val="00257E8D"/>
    <w:rsid w:val="00261144"/>
    <w:rsid w:val="0026175F"/>
    <w:rsid w:val="00262DC8"/>
    <w:rsid w:val="00263EFC"/>
    <w:rsid w:val="00264765"/>
    <w:rsid w:val="00265B71"/>
    <w:rsid w:val="00270907"/>
    <w:rsid w:val="00272EAC"/>
    <w:rsid w:val="00273ED1"/>
    <w:rsid w:val="00274598"/>
    <w:rsid w:val="00275A62"/>
    <w:rsid w:val="00276B04"/>
    <w:rsid w:val="00277626"/>
    <w:rsid w:val="00277E79"/>
    <w:rsid w:val="00286B15"/>
    <w:rsid w:val="00287BF0"/>
    <w:rsid w:val="00292C01"/>
    <w:rsid w:val="00293494"/>
    <w:rsid w:val="0029518B"/>
    <w:rsid w:val="002A2A66"/>
    <w:rsid w:val="002A3A56"/>
    <w:rsid w:val="002A526C"/>
    <w:rsid w:val="002B29BA"/>
    <w:rsid w:val="002B2D13"/>
    <w:rsid w:val="002B2D91"/>
    <w:rsid w:val="002B3CDC"/>
    <w:rsid w:val="002B764E"/>
    <w:rsid w:val="002C0232"/>
    <w:rsid w:val="002C0B2D"/>
    <w:rsid w:val="002C4B44"/>
    <w:rsid w:val="002C701F"/>
    <w:rsid w:val="002C7BC4"/>
    <w:rsid w:val="002D5930"/>
    <w:rsid w:val="002D6794"/>
    <w:rsid w:val="002D70DC"/>
    <w:rsid w:val="002D7851"/>
    <w:rsid w:val="002D7F11"/>
    <w:rsid w:val="002D7F16"/>
    <w:rsid w:val="002E3BC6"/>
    <w:rsid w:val="002E434F"/>
    <w:rsid w:val="002F0C29"/>
    <w:rsid w:val="002F1FDE"/>
    <w:rsid w:val="002F2143"/>
    <w:rsid w:val="002F5EAA"/>
    <w:rsid w:val="002F7429"/>
    <w:rsid w:val="002F7C77"/>
    <w:rsid w:val="00302526"/>
    <w:rsid w:val="003068CD"/>
    <w:rsid w:val="00307782"/>
    <w:rsid w:val="003138E3"/>
    <w:rsid w:val="0031476A"/>
    <w:rsid w:val="00314F67"/>
    <w:rsid w:val="00320528"/>
    <w:rsid w:val="00322CE2"/>
    <w:rsid w:val="00324E36"/>
    <w:rsid w:val="00325F10"/>
    <w:rsid w:val="00326999"/>
    <w:rsid w:val="003269F4"/>
    <w:rsid w:val="003273EC"/>
    <w:rsid w:val="0033177A"/>
    <w:rsid w:val="0033342F"/>
    <w:rsid w:val="00334337"/>
    <w:rsid w:val="00336EEB"/>
    <w:rsid w:val="00341B22"/>
    <w:rsid w:val="00342A58"/>
    <w:rsid w:val="00342C36"/>
    <w:rsid w:val="00343D3D"/>
    <w:rsid w:val="003446EB"/>
    <w:rsid w:val="00345D02"/>
    <w:rsid w:val="00345D7C"/>
    <w:rsid w:val="00346486"/>
    <w:rsid w:val="00354AA6"/>
    <w:rsid w:val="00356A8E"/>
    <w:rsid w:val="00357B42"/>
    <w:rsid w:val="0036040E"/>
    <w:rsid w:val="00360B93"/>
    <w:rsid w:val="00363CCA"/>
    <w:rsid w:val="0037584B"/>
    <w:rsid w:val="00375A0E"/>
    <w:rsid w:val="00376E9B"/>
    <w:rsid w:val="003801DC"/>
    <w:rsid w:val="003807B3"/>
    <w:rsid w:val="00381D01"/>
    <w:rsid w:val="00382DBA"/>
    <w:rsid w:val="00384DF2"/>
    <w:rsid w:val="00385470"/>
    <w:rsid w:val="003876F9"/>
    <w:rsid w:val="003911D0"/>
    <w:rsid w:val="00391C61"/>
    <w:rsid w:val="0039335B"/>
    <w:rsid w:val="003955C7"/>
    <w:rsid w:val="0039671F"/>
    <w:rsid w:val="00396BC2"/>
    <w:rsid w:val="003A102C"/>
    <w:rsid w:val="003A4BB4"/>
    <w:rsid w:val="003A5CB2"/>
    <w:rsid w:val="003A6262"/>
    <w:rsid w:val="003A6B6F"/>
    <w:rsid w:val="003B38FD"/>
    <w:rsid w:val="003B397F"/>
    <w:rsid w:val="003B5560"/>
    <w:rsid w:val="003C0905"/>
    <w:rsid w:val="003D0EEB"/>
    <w:rsid w:val="003D1021"/>
    <w:rsid w:val="003D4530"/>
    <w:rsid w:val="003E0DC4"/>
    <w:rsid w:val="003E5021"/>
    <w:rsid w:val="003E71D1"/>
    <w:rsid w:val="003E7638"/>
    <w:rsid w:val="003E7705"/>
    <w:rsid w:val="003F2593"/>
    <w:rsid w:val="003F266F"/>
    <w:rsid w:val="003F6851"/>
    <w:rsid w:val="00400486"/>
    <w:rsid w:val="00402370"/>
    <w:rsid w:val="004036F8"/>
    <w:rsid w:val="004041A8"/>
    <w:rsid w:val="004041F8"/>
    <w:rsid w:val="0041047C"/>
    <w:rsid w:val="004149FE"/>
    <w:rsid w:val="004158A9"/>
    <w:rsid w:val="00417778"/>
    <w:rsid w:val="00420B16"/>
    <w:rsid w:val="0042168C"/>
    <w:rsid w:val="004323A5"/>
    <w:rsid w:val="004344C4"/>
    <w:rsid w:val="004357FF"/>
    <w:rsid w:val="0043592F"/>
    <w:rsid w:val="00445B32"/>
    <w:rsid w:val="00445C5C"/>
    <w:rsid w:val="00457C45"/>
    <w:rsid w:val="00460813"/>
    <w:rsid w:val="0046086A"/>
    <w:rsid w:val="0046276A"/>
    <w:rsid w:val="004633BE"/>
    <w:rsid w:val="00463ADB"/>
    <w:rsid w:val="004674E2"/>
    <w:rsid w:val="00470D97"/>
    <w:rsid w:val="0047259E"/>
    <w:rsid w:val="00473012"/>
    <w:rsid w:val="004769C6"/>
    <w:rsid w:val="00481005"/>
    <w:rsid w:val="00481DCC"/>
    <w:rsid w:val="00483D3D"/>
    <w:rsid w:val="00485624"/>
    <w:rsid w:val="00487288"/>
    <w:rsid w:val="00491B85"/>
    <w:rsid w:val="004956B9"/>
    <w:rsid w:val="004A2B88"/>
    <w:rsid w:val="004A605C"/>
    <w:rsid w:val="004B224E"/>
    <w:rsid w:val="004B5DD1"/>
    <w:rsid w:val="004B7E60"/>
    <w:rsid w:val="004C395A"/>
    <w:rsid w:val="004C5F90"/>
    <w:rsid w:val="004C790F"/>
    <w:rsid w:val="004D047C"/>
    <w:rsid w:val="004D064F"/>
    <w:rsid w:val="004D3AF9"/>
    <w:rsid w:val="004D653B"/>
    <w:rsid w:val="004E44F5"/>
    <w:rsid w:val="004E455F"/>
    <w:rsid w:val="004E59DE"/>
    <w:rsid w:val="004F06A1"/>
    <w:rsid w:val="004F1802"/>
    <w:rsid w:val="004F22CA"/>
    <w:rsid w:val="004F5A71"/>
    <w:rsid w:val="00501C95"/>
    <w:rsid w:val="00501F1E"/>
    <w:rsid w:val="005034D0"/>
    <w:rsid w:val="00507C6B"/>
    <w:rsid w:val="00512A45"/>
    <w:rsid w:val="00512B0D"/>
    <w:rsid w:val="00521FB5"/>
    <w:rsid w:val="005252DE"/>
    <w:rsid w:val="0052636A"/>
    <w:rsid w:val="005273BC"/>
    <w:rsid w:val="00530F0B"/>
    <w:rsid w:val="005320B4"/>
    <w:rsid w:val="00534926"/>
    <w:rsid w:val="00536326"/>
    <w:rsid w:val="005367CF"/>
    <w:rsid w:val="005376A2"/>
    <w:rsid w:val="00540740"/>
    <w:rsid w:val="00543D0A"/>
    <w:rsid w:val="005461B4"/>
    <w:rsid w:val="00556D09"/>
    <w:rsid w:val="0055752F"/>
    <w:rsid w:val="005611E5"/>
    <w:rsid w:val="00563B76"/>
    <w:rsid w:val="00563EE9"/>
    <w:rsid w:val="00564FBF"/>
    <w:rsid w:val="00565205"/>
    <w:rsid w:val="00565FDB"/>
    <w:rsid w:val="005704F1"/>
    <w:rsid w:val="00570746"/>
    <w:rsid w:val="005724B2"/>
    <w:rsid w:val="0057718D"/>
    <w:rsid w:val="005778B7"/>
    <w:rsid w:val="00590F7D"/>
    <w:rsid w:val="00590FFA"/>
    <w:rsid w:val="00593CFF"/>
    <w:rsid w:val="00594A94"/>
    <w:rsid w:val="00596437"/>
    <w:rsid w:val="00597AAD"/>
    <w:rsid w:val="005A06B4"/>
    <w:rsid w:val="005A1C4A"/>
    <w:rsid w:val="005A1C66"/>
    <w:rsid w:val="005A37D1"/>
    <w:rsid w:val="005A4493"/>
    <w:rsid w:val="005A5702"/>
    <w:rsid w:val="005A7B29"/>
    <w:rsid w:val="005B211A"/>
    <w:rsid w:val="005B3410"/>
    <w:rsid w:val="005B4545"/>
    <w:rsid w:val="005B74FB"/>
    <w:rsid w:val="005C2EEA"/>
    <w:rsid w:val="005C48D7"/>
    <w:rsid w:val="005C67B7"/>
    <w:rsid w:val="005C6BA8"/>
    <w:rsid w:val="005C755D"/>
    <w:rsid w:val="005D0034"/>
    <w:rsid w:val="005D5114"/>
    <w:rsid w:val="005D52D3"/>
    <w:rsid w:val="005D5402"/>
    <w:rsid w:val="005D73F6"/>
    <w:rsid w:val="005E2336"/>
    <w:rsid w:val="005E42FF"/>
    <w:rsid w:val="005E69E6"/>
    <w:rsid w:val="005E7040"/>
    <w:rsid w:val="005E7D44"/>
    <w:rsid w:val="005F277B"/>
    <w:rsid w:val="00604EE1"/>
    <w:rsid w:val="00606CDD"/>
    <w:rsid w:val="006100FE"/>
    <w:rsid w:val="006102FC"/>
    <w:rsid w:val="00610F1E"/>
    <w:rsid w:val="00615C03"/>
    <w:rsid w:val="00615E20"/>
    <w:rsid w:val="006208AE"/>
    <w:rsid w:val="006237E4"/>
    <w:rsid w:val="00623A23"/>
    <w:rsid w:val="00625230"/>
    <w:rsid w:val="00626B6B"/>
    <w:rsid w:val="00626BE6"/>
    <w:rsid w:val="00627DD4"/>
    <w:rsid w:val="006318B1"/>
    <w:rsid w:val="006345B5"/>
    <w:rsid w:val="0064216F"/>
    <w:rsid w:val="00646B4A"/>
    <w:rsid w:val="006565CB"/>
    <w:rsid w:val="00656821"/>
    <w:rsid w:val="006568D5"/>
    <w:rsid w:val="00657BFC"/>
    <w:rsid w:val="00662BBE"/>
    <w:rsid w:val="006651F0"/>
    <w:rsid w:val="006652E7"/>
    <w:rsid w:val="006657CC"/>
    <w:rsid w:val="006674EC"/>
    <w:rsid w:val="006678D0"/>
    <w:rsid w:val="0067020B"/>
    <w:rsid w:val="00676599"/>
    <w:rsid w:val="00682C0D"/>
    <w:rsid w:val="00683644"/>
    <w:rsid w:val="00683B29"/>
    <w:rsid w:val="00684490"/>
    <w:rsid w:val="00684655"/>
    <w:rsid w:val="006850D2"/>
    <w:rsid w:val="00685D42"/>
    <w:rsid w:val="00691183"/>
    <w:rsid w:val="006917B8"/>
    <w:rsid w:val="0069296F"/>
    <w:rsid w:val="00692FF9"/>
    <w:rsid w:val="00693E26"/>
    <w:rsid w:val="006954FD"/>
    <w:rsid w:val="00696A58"/>
    <w:rsid w:val="006A250F"/>
    <w:rsid w:val="006A4886"/>
    <w:rsid w:val="006A7D26"/>
    <w:rsid w:val="006B4446"/>
    <w:rsid w:val="006B4FCC"/>
    <w:rsid w:val="006B65C7"/>
    <w:rsid w:val="006C1E84"/>
    <w:rsid w:val="006C3A87"/>
    <w:rsid w:val="006C46C3"/>
    <w:rsid w:val="006D46D4"/>
    <w:rsid w:val="006E05B5"/>
    <w:rsid w:val="006E26E1"/>
    <w:rsid w:val="006E53AD"/>
    <w:rsid w:val="006E54E9"/>
    <w:rsid w:val="006E5FE1"/>
    <w:rsid w:val="006E6D71"/>
    <w:rsid w:val="006E7EFF"/>
    <w:rsid w:val="006F0D87"/>
    <w:rsid w:val="006F0EAE"/>
    <w:rsid w:val="006F1389"/>
    <w:rsid w:val="006F1CFC"/>
    <w:rsid w:val="006F2104"/>
    <w:rsid w:val="006F651B"/>
    <w:rsid w:val="006F65E1"/>
    <w:rsid w:val="00702983"/>
    <w:rsid w:val="007029D2"/>
    <w:rsid w:val="00704084"/>
    <w:rsid w:val="00704453"/>
    <w:rsid w:val="00704F1B"/>
    <w:rsid w:val="00707A94"/>
    <w:rsid w:val="00711C2A"/>
    <w:rsid w:val="00714FF7"/>
    <w:rsid w:val="00715850"/>
    <w:rsid w:val="00725837"/>
    <w:rsid w:val="00726DC6"/>
    <w:rsid w:val="007275D0"/>
    <w:rsid w:val="00727B7C"/>
    <w:rsid w:val="00727D9C"/>
    <w:rsid w:val="00727E2E"/>
    <w:rsid w:val="00733133"/>
    <w:rsid w:val="00735E11"/>
    <w:rsid w:val="00735F25"/>
    <w:rsid w:val="00736771"/>
    <w:rsid w:val="007378F0"/>
    <w:rsid w:val="00740909"/>
    <w:rsid w:val="00740E92"/>
    <w:rsid w:val="007419BE"/>
    <w:rsid w:val="00743FEC"/>
    <w:rsid w:val="00744DFC"/>
    <w:rsid w:val="00753BC6"/>
    <w:rsid w:val="00754D45"/>
    <w:rsid w:val="00760D00"/>
    <w:rsid w:val="00760E9C"/>
    <w:rsid w:val="007623DC"/>
    <w:rsid w:val="00762980"/>
    <w:rsid w:val="00766C2C"/>
    <w:rsid w:val="00772D40"/>
    <w:rsid w:val="007743B9"/>
    <w:rsid w:val="00776C13"/>
    <w:rsid w:val="00777C01"/>
    <w:rsid w:val="007843F9"/>
    <w:rsid w:val="00787E43"/>
    <w:rsid w:val="0079035B"/>
    <w:rsid w:val="007906B8"/>
    <w:rsid w:val="00790DC7"/>
    <w:rsid w:val="007911C6"/>
    <w:rsid w:val="007920CD"/>
    <w:rsid w:val="007929B0"/>
    <w:rsid w:val="007932A1"/>
    <w:rsid w:val="00794725"/>
    <w:rsid w:val="00794B0F"/>
    <w:rsid w:val="00797D99"/>
    <w:rsid w:val="007A0272"/>
    <w:rsid w:val="007A1B56"/>
    <w:rsid w:val="007A457E"/>
    <w:rsid w:val="007A5DE8"/>
    <w:rsid w:val="007A5E0F"/>
    <w:rsid w:val="007A7896"/>
    <w:rsid w:val="007B01D8"/>
    <w:rsid w:val="007B0666"/>
    <w:rsid w:val="007B0AAA"/>
    <w:rsid w:val="007B199A"/>
    <w:rsid w:val="007B2331"/>
    <w:rsid w:val="007B354E"/>
    <w:rsid w:val="007B4320"/>
    <w:rsid w:val="007B4966"/>
    <w:rsid w:val="007B56AC"/>
    <w:rsid w:val="007B6715"/>
    <w:rsid w:val="007B6E0A"/>
    <w:rsid w:val="007C001D"/>
    <w:rsid w:val="007C5E87"/>
    <w:rsid w:val="007D02C2"/>
    <w:rsid w:val="007D14F8"/>
    <w:rsid w:val="007D1DF6"/>
    <w:rsid w:val="007D3CE8"/>
    <w:rsid w:val="007D40F6"/>
    <w:rsid w:val="007D65F2"/>
    <w:rsid w:val="007D6E0B"/>
    <w:rsid w:val="007D75CE"/>
    <w:rsid w:val="007D795F"/>
    <w:rsid w:val="007E4567"/>
    <w:rsid w:val="007E6BEE"/>
    <w:rsid w:val="007E7726"/>
    <w:rsid w:val="007E7F61"/>
    <w:rsid w:val="007F08D0"/>
    <w:rsid w:val="007F0A62"/>
    <w:rsid w:val="007F0C48"/>
    <w:rsid w:val="007F1EBA"/>
    <w:rsid w:val="007F1EF7"/>
    <w:rsid w:val="007F2316"/>
    <w:rsid w:val="007F25AF"/>
    <w:rsid w:val="007F2BB0"/>
    <w:rsid w:val="007F2DC3"/>
    <w:rsid w:val="007F4FE0"/>
    <w:rsid w:val="008001D4"/>
    <w:rsid w:val="00802960"/>
    <w:rsid w:val="00802CFC"/>
    <w:rsid w:val="008066FF"/>
    <w:rsid w:val="00821866"/>
    <w:rsid w:val="008423EF"/>
    <w:rsid w:val="0084727A"/>
    <w:rsid w:val="008534A6"/>
    <w:rsid w:val="008568C4"/>
    <w:rsid w:val="00860A6A"/>
    <w:rsid w:val="0086228D"/>
    <w:rsid w:val="00863B83"/>
    <w:rsid w:val="0086444B"/>
    <w:rsid w:val="00864AE4"/>
    <w:rsid w:val="008667F6"/>
    <w:rsid w:val="00870B68"/>
    <w:rsid w:val="00871761"/>
    <w:rsid w:val="008717C1"/>
    <w:rsid w:val="00871F12"/>
    <w:rsid w:val="00872D00"/>
    <w:rsid w:val="00873B8A"/>
    <w:rsid w:val="00875EB4"/>
    <w:rsid w:val="00881814"/>
    <w:rsid w:val="00886C60"/>
    <w:rsid w:val="00891036"/>
    <w:rsid w:val="008959CB"/>
    <w:rsid w:val="00895CD5"/>
    <w:rsid w:val="00897D38"/>
    <w:rsid w:val="008A0B84"/>
    <w:rsid w:val="008A36C2"/>
    <w:rsid w:val="008B3D28"/>
    <w:rsid w:val="008B5688"/>
    <w:rsid w:val="008B6AD6"/>
    <w:rsid w:val="008C4223"/>
    <w:rsid w:val="008C56D0"/>
    <w:rsid w:val="008C75FD"/>
    <w:rsid w:val="008C7C91"/>
    <w:rsid w:val="008D1236"/>
    <w:rsid w:val="008D492B"/>
    <w:rsid w:val="008D4A64"/>
    <w:rsid w:val="008D4AF1"/>
    <w:rsid w:val="008D7B88"/>
    <w:rsid w:val="008D7FEB"/>
    <w:rsid w:val="008E518A"/>
    <w:rsid w:val="008E6946"/>
    <w:rsid w:val="008E7746"/>
    <w:rsid w:val="008F1BA3"/>
    <w:rsid w:val="008F543E"/>
    <w:rsid w:val="008F6344"/>
    <w:rsid w:val="009028DE"/>
    <w:rsid w:val="00902EAA"/>
    <w:rsid w:val="00903913"/>
    <w:rsid w:val="0090442A"/>
    <w:rsid w:val="00905190"/>
    <w:rsid w:val="00905E4B"/>
    <w:rsid w:val="00911967"/>
    <w:rsid w:val="009130C6"/>
    <w:rsid w:val="00914251"/>
    <w:rsid w:val="009254BF"/>
    <w:rsid w:val="00926AB8"/>
    <w:rsid w:val="009350F2"/>
    <w:rsid w:val="0093526A"/>
    <w:rsid w:val="00936554"/>
    <w:rsid w:val="009434DB"/>
    <w:rsid w:val="009434F1"/>
    <w:rsid w:val="009438E5"/>
    <w:rsid w:val="009450B8"/>
    <w:rsid w:val="00945BA1"/>
    <w:rsid w:val="00951E9B"/>
    <w:rsid w:val="00952801"/>
    <w:rsid w:val="0095375C"/>
    <w:rsid w:val="00954358"/>
    <w:rsid w:val="00954F7C"/>
    <w:rsid w:val="00957810"/>
    <w:rsid w:val="00957910"/>
    <w:rsid w:val="00961299"/>
    <w:rsid w:val="009624EF"/>
    <w:rsid w:val="00962AD2"/>
    <w:rsid w:val="009650CD"/>
    <w:rsid w:val="00965D30"/>
    <w:rsid w:val="00967C42"/>
    <w:rsid w:val="00967D1B"/>
    <w:rsid w:val="009710E2"/>
    <w:rsid w:val="00973B11"/>
    <w:rsid w:val="00981E71"/>
    <w:rsid w:val="009842DA"/>
    <w:rsid w:val="00985C65"/>
    <w:rsid w:val="00986807"/>
    <w:rsid w:val="00993245"/>
    <w:rsid w:val="009932D9"/>
    <w:rsid w:val="00993820"/>
    <w:rsid w:val="00993CE2"/>
    <w:rsid w:val="0099532B"/>
    <w:rsid w:val="00995800"/>
    <w:rsid w:val="00997E2C"/>
    <w:rsid w:val="009A118E"/>
    <w:rsid w:val="009A1EE2"/>
    <w:rsid w:val="009A337D"/>
    <w:rsid w:val="009A3991"/>
    <w:rsid w:val="009A4F4A"/>
    <w:rsid w:val="009A5827"/>
    <w:rsid w:val="009A7043"/>
    <w:rsid w:val="009A71BF"/>
    <w:rsid w:val="009A7912"/>
    <w:rsid w:val="009B03F1"/>
    <w:rsid w:val="009B3A6F"/>
    <w:rsid w:val="009B533D"/>
    <w:rsid w:val="009B5548"/>
    <w:rsid w:val="009B7E47"/>
    <w:rsid w:val="009C2D8A"/>
    <w:rsid w:val="009C4C94"/>
    <w:rsid w:val="009C5600"/>
    <w:rsid w:val="009D03D2"/>
    <w:rsid w:val="009D2722"/>
    <w:rsid w:val="009D3D5E"/>
    <w:rsid w:val="009D747D"/>
    <w:rsid w:val="009D7B5A"/>
    <w:rsid w:val="009E338B"/>
    <w:rsid w:val="009E469C"/>
    <w:rsid w:val="009E4C34"/>
    <w:rsid w:val="009E671E"/>
    <w:rsid w:val="009F3855"/>
    <w:rsid w:val="009F7000"/>
    <w:rsid w:val="009F7E78"/>
    <w:rsid w:val="00A01071"/>
    <w:rsid w:val="00A01D49"/>
    <w:rsid w:val="00A0216E"/>
    <w:rsid w:val="00A02868"/>
    <w:rsid w:val="00A02D34"/>
    <w:rsid w:val="00A067EC"/>
    <w:rsid w:val="00A10707"/>
    <w:rsid w:val="00A1144B"/>
    <w:rsid w:val="00A12E49"/>
    <w:rsid w:val="00A13BCF"/>
    <w:rsid w:val="00A14BB9"/>
    <w:rsid w:val="00A159E0"/>
    <w:rsid w:val="00A16022"/>
    <w:rsid w:val="00A234BE"/>
    <w:rsid w:val="00A24AFF"/>
    <w:rsid w:val="00A27B46"/>
    <w:rsid w:val="00A31036"/>
    <w:rsid w:val="00A349A4"/>
    <w:rsid w:val="00A37316"/>
    <w:rsid w:val="00A3794B"/>
    <w:rsid w:val="00A426D8"/>
    <w:rsid w:val="00A50926"/>
    <w:rsid w:val="00A50FF2"/>
    <w:rsid w:val="00A51A36"/>
    <w:rsid w:val="00A533D4"/>
    <w:rsid w:val="00A60DE7"/>
    <w:rsid w:val="00A627D2"/>
    <w:rsid w:val="00A66ED1"/>
    <w:rsid w:val="00A703BD"/>
    <w:rsid w:val="00A720EB"/>
    <w:rsid w:val="00A72143"/>
    <w:rsid w:val="00A75726"/>
    <w:rsid w:val="00A774EE"/>
    <w:rsid w:val="00A80DAF"/>
    <w:rsid w:val="00A81D4B"/>
    <w:rsid w:val="00A868A1"/>
    <w:rsid w:val="00A870DE"/>
    <w:rsid w:val="00A90744"/>
    <w:rsid w:val="00A9510D"/>
    <w:rsid w:val="00A95D1A"/>
    <w:rsid w:val="00A96FFF"/>
    <w:rsid w:val="00A978B2"/>
    <w:rsid w:val="00A97FB9"/>
    <w:rsid w:val="00AA012D"/>
    <w:rsid w:val="00AA3B0A"/>
    <w:rsid w:val="00AA47AC"/>
    <w:rsid w:val="00AA71B4"/>
    <w:rsid w:val="00AA74DE"/>
    <w:rsid w:val="00AA7867"/>
    <w:rsid w:val="00AB21B3"/>
    <w:rsid w:val="00AB337A"/>
    <w:rsid w:val="00AB3EA9"/>
    <w:rsid w:val="00AB45C2"/>
    <w:rsid w:val="00AB50BB"/>
    <w:rsid w:val="00AB7472"/>
    <w:rsid w:val="00AC3942"/>
    <w:rsid w:val="00AC5CF0"/>
    <w:rsid w:val="00AC77E6"/>
    <w:rsid w:val="00AC7C4D"/>
    <w:rsid w:val="00AD1BF0"/>
    <w:rsid w:val="00AD4DD8"/>
    <w:rsid w:val="00AD660D"/>
    <w:rsid w:val="00AD6933"/>
    <w:rsid w:val="00AE1C11"/>
    <w:rsid w:val="00AE41F7"/>
    <w:rsid w:val="00AE4600"/>
    <w:rsid w:val="00AE7A73"/>
    <w:rsid w:val="00AE7A75"/>
    <w:rsid w:val="00AF11D0"/>
    <w:rsid w:val="00AF29DD"/>
    <w:rsid w:val="00AF3344"/>
    <w:rsid w:val="00AF7B7B"/>
    <w:rsid w:val="00B026F7"/>
    <w:rsid w:val="00B03BD6"/>
    <w:rsid w:val="00B03E9E"/>
    <w:rsid w:val="00B055F1"/>
    <w:rsid w:val="00B05EBE"/>
    <w:rsid w:val="00B1148E"/>
    <w:rsid w:val="00B12E29"/>
    <w:rsid w:val="00B1673D"/>
    <w:rsid w:val="00B171B6"/>
    <w:rsid w:val="00B21C67"/>
    <w:rsid w:val="00B33716"/>
    <w:rsid w:val="00B33EF5"/>
    <w:rsid w:val="00B34ABF"/>
    <w:rsid w:val="00B43F86"/>
    <w:rsid w:val="00B47FF3"/>
    <w:rsid w:val="00B50FA0"/>
    <w:rsid w:val="00B516C8"/>
    <w:rsid w:val="00B53595"/>
    <w:rsid w:val="00B53991"/>
    <w:rsid w:val="00B53BE7"/>
    <w:rsid w:val="00B53D66"/>
    <w:rsid w:val="00B57045"/>
    <w:rsid w:val="00B57509"/>
    <w:rsid w:val="00B57DD4"/>
    <w:rsid w:val="00B6117D"/>
    <w:rsid w:val="00B7054E"/>
    <w:rsid w:val="00B75C90"/>
    <w:rsid w:val="00B763ED"/>
    <w:rsid w:val="00B76492"/>
    <w:rsid w:val="00B813AA"/>
    <w:rsid w:val="00B877FA"/>
    <w:rsid w:val="00B906CA"/>
    <w:rsid w:val="00B92088"/>
    <w:rsid w:val="00B94264"/>
    <w:rsid w:val="00B947D1"/>
    <w:rsid w:val="00B95792"/>
    <w:rsid w:val="00B95B9D"/>
    <w:rsid w:val="00B9752C"/>
    <w:rsid w:val="00BA14A9"/>
    <w:rsid w:val="00BB3CA5"/>
    <w:rsid w:val="00BB48D2"/>
    <w:rsid w:val="00BB525E"/>
    <w:rsid w:val="00BC051D"/>
    <w:rsid w:val="00BC27B7"/>
    <w:rsid w:val="00BC31A0"/>
    <w:rsid w:val="00BC4383"/>
    <w:rsid w:val="00BC4E16"/>
    <w:rsid w:val="00BC729B"/>
    <w:rsid w:val="00BC73CB"/>
    <w:rsid w:val="00BD0691"/>
    <w:rsid w:val="00BD0A3E"/>
    <w:rsid w:val="00BD3A61"/>
    <w:rsid w:val="00BE1036"/>
    <w:rsid w:val="00BE2B6B"/>
    <w:rsid w:val="00BE3141"/>
    <w:rsid w:val="00BE45C6"/>
    <w:rsid w:val="00BE4F14"/>
    <w:rsid w:val="00BE6454"/>
    <w:rsid w:val="00BE70B8"/>
    <w:rsid w:val="00BE7449"/>
    <w:rsid w:val="00BE7D06"/>
    <w:rsid w:val="00BF0219"/>
    <w:rsid w:val="00BF1E76"/>
    <w:rsid w:val="00BF317B"/>
    <w:rsid w:val="00BF3DC2"/>
    <w:rsid w:val="00BF5376"/>
    <w:rsid w:val="00C0037C"/>
    <w:rsid w:val="00C00D8F"/>
    <w:rsid w:val="00C00DFE"/>
    <w:rsid w:val="00C0336C"/>
    <w:rsid w:val="00C0384F"/>
    <w:rsid w:val="00C03B8C"/>
    <w:rsid w:val="00C07BAD"/>
    <w:rsid w:val="00C114CB"/>
    <w:rsid w:val="00C14C1D"/>
    <w:rsid w:val="00C14C27"/>
    <w:rsid w:val="00C171C2"/>
    <w:rsid w:val="00C2437E"/>
    <w:rsid w:val="00C24643"/>
    <w:rsid w:val="00C262C1"/>
    <w:rsid w:val="00C26300"/>
    <w:rsid w:val="00C26FC6"/>
    <w:rsid w:val="00C27392"/>
    <w:rsid w:val="00C2753A"/>
    <w:rsid w:val="00C41C36"/>
    <w:rsid w:val="00C44A2A"/>
    <w:rsid w:val="00C45B01"/>
    <w:rsid w:val="00C46EB1"/>
    <w:rsid w:val="00C52581"/>
    <w:rsid w:val="00C53BD2"/>
    <w:rsid w:val="00C53F3C"/>
    <w:rsid w:val="00C54500"/>
    <w:rsid w:val="00C57316"/>
    <w:rsid w:val="00C60745"/>
    <w:rsid w:val="00C60D00"/>
    <w:rsid w:val="00C622B8"/>
    <w:rsid w:val="00C704E9"/>
    <w:rsid w:val="00C75D35"/>
    <w:rsid w:val="00C80E77"/>
    <w:rsid w:val="00C81E2C"/>
    <w:rsid w:val="00C83CC6"/>
    <w:rsid w:val="00C83ED2"/>
    <w:rsid w:val="00C879ED"/>
    <w:rsid w:val="00C913B9"/>
    <w:rsid w:val="00C92D97"/>
    <w:rsid w:val="00C957F8"/>
    <w:rsid w:val="00C96FB8"/>
    <w:rsid w:val="00C97111"/>
    <w:rsid w:val="00CA1D6C"/>
    <w:rsid w:val="00CA3215"/>
    <w:rsid w:val="00CA3517"/>
    <w:rsid w:val="00CB0294"/>
    <w:rsid w:val="00CB3B20"/>
    <w:rsid w:val="00CB574B"/>
    <w:rsid w:val="00CB6180"/>
    <w:rsid w:val="00CB79F2"/>
    <w:rsid w:val="00CC14BB"/>
    <w:rsid w:val="00CC7C5E"/>
    <w:rsid w:val="00CD0D46"/>
    <w:rsid w:val="00CD0E7A"/>
    <w:rsid w:val="00CD39A1"/>
    <w:rsid w:val="00CD4546"/>
    <w:rsid w:val="00CD5003"/>
    <w:rsid w:val="00CE227A"/>
    <w:rsid w:val="00CE7C82"/>
    <w:rsid w:val="00CF00C6"/>
    <w:rsid w:val="00CF0185"/>
    <w:rsid w:val="00CF0293"/>
    <w:rsid w:val="00CF2154"/>
    <w:rsid w:val="00CF4144"/>
    <w:rsid w:val="00CF426D"/>
    <w:rsid w:val="00CF75C7"/>
    <w:rsid w:val="00D00D66"/>
    <w:rsid w:val="00D03CEE"/>
    <w:rsid w:val="00D053F1"/>
    <w:rsid w:val="00D07C2A"/>
    <w:rsid w:val="00D1401A"/>
    <w:rsid w:val="00D210E8"/>
    <w:rsid w:val="00D2244B"/>
    <w:rsid w:val="00D24A3F"/>
    <w:rsid w:val="00D2501A"/>
    <w:rsid w:val="00D325C6"/>
    <w:rsid w:val="00D359F9"/>
    <w:rsid w:val="00D36309"/>
    <w:rsid w:val="00D46F19"/>
    <w:rsid w:val="00D50042"/>
    <w:rsid w:val="00D5131C"/>
    <w:rsid w:val="00D527F8"/>
    <w:rsid w:val="00D52AB1"/>
    <w:rsid w:val="00D52F7B"/>
    <w:rsid w:val="00D56DB5"/>
    <w:rsid w:val="00D571E8"/>
    <w:rsid w:val="00D57696"/>
    <w:rsid w:val="00D6001B"/>
    <w:rsid w:val="00D6165F"/>
    <w:rsid w:val="00D617A4"/>
    <w:rsid w:val="00D61FF0"/>
    <w:rsid w:val="00D65A91"/>
    <w:rsid w:val="00D67962"/>
    <w:rsid w:val="00D67A05"/>
    <w:rsid w:val="00D709B1"/>
    <w:rsid w:val="00D76D20"/>
    <w:rsid w:val="00D81848"/>
    <w:rsid w:val="00D825F2"/>
    <w:rsid w:val="00D845BE"/>
    <w:rsid w:val="00D853A4"/>
    <w:rsid w:val="00D87141"/>
    <w:rsid w:val="00D9113B"/>
    <w:rsid w:val="00D9284A"/>
    <w:rsid w:val="00D92C56"/>
    <w:rsid w:val="00D92EFC"/>
    <w:rsid w:val="00DA24B8"/>
    <w:rsid w:val="00DA6900"/>
    <w:rsid w:val="00DA733E"/>
    <w:rsid w:val="00DA7FEB"/>
    <w:rsid w:val="00DB0A7D"/>
    <w:rsid w:val="00DB3E31"/>
    <w:rsid w:val="00DC0493"/>
    <w:rsid w:val="00DC2977"/>
    <w:rsid w:val="00DC320A"/>
    <w:rsid w:val="00DC388E"/>
    <w:rsid w:val="00DC39E8"/>
    <w:rsid w:val="00DC7B82"/>
    <w:rsid w:val="00DD3A2D"/>
    <w:rsid w:val="00DD3ABE"/>
    <w:rsid w:val="00DD3F41"/>
    <w:rsid w:val="00DE2F0B"/>
    <w:rsid w:val="00DE5529"/>
    <w:rsid w:val="00DE5643"/>
    <w:rsid w:val="00DE661B"/>
    <w:rsid w:val="00DE6BB1"/>
    <w:rsid w:val="00DE6FEE"/>
    <w:rsid w:val="00DF0DBA"/>
    <w:rsid w:val="00DF34F8"/>
    <w:rsid w:val="00DF3C56"/>
    <w:rsid w:val="00DF3E2C"/>
    <w:rsid w:val="00DF71C8"/>
    <w:rsid w:val="00E012B1"/>
    <w:rsid w:val="00E01F3A"/>
    <w:rsid w:val="00E02BA8"/>
    <w:rsid w:val="00E04A93"/>
    <w:rsid w:val="00E119DF"/>
    <w:rsid w:val="00E121C8"/>
    <w:rsid w:val="00E12B5D"/>
    <w:rsid w:val="00E15831"/>
    <w:rsid w:val="00E168C5"/>
    <w:rsid w:val="00E16D04"/>
    <w:rsid w:val="00E2409B"/>
    <w:rsid w:val="00E24C18"/>
    <w:rsid w:val="00E26745"/>
    <w:rsid w:val="00E31140"/>
    <w:rsid w:val="00E32C62"/>
    <w:rsid w:val="00E3660A"/>
    <w:rsid w:val="00E46097"/>
    <w:rsid w:val="00E521BC"/>
    <w:rsid w:val="00E53F51"/>
    <w:rsid w:val="00E54460"/>
    <w:rsid w:val="00E55441"/>
    <w:rsid w:val="00E55C0F"/>
    <w:rsid w:val="00E61385"/>
    <w:rsid w:val="00E6159C"/>
    <w:rsid w:val="00E65216"/>
    <w:rsid w:val="00E65DCF"/>
    <w:rsid w:val="00E65FF0"/>
    <w:rsid w:val="00E66DD6"/>
    <w:rsid w:val="00E67F75"/>
    <w:rsid w:val="00E7367F"/>
    <w:rsid w:val="00E75A6F"/>
    <w:rsid w:val="00E76BA1"/>
    <w:rsid w:val="00E805D2"/>
    <w:rsid w:val="00E81269"/>
    <w:rsid w:val="00E82F39"/>
    <w:rsid w:val="00E83CA8"/>
    <w:rsid w:val="00E92E77"/>
    <w:rsid w:val="00E9480E"/>
    <w:rsid w:val="00E958FB"/>
    <w:rsid w:val="00E978BA"/>
    <w:rsid w:val="00EA18F4"/>
    <w:rsid w:val="00EA1C4C"/>
    <w:rsid w:val="00EA323C"/>
    <w:rsid w:val="00EA390B"/>
    <w:rsid w:val="00EA458F"/>
    <w:rsid w:val="00EA5EB0"/>
    <w:rsid w:val="00EA7DBF"/>
    <w:rsid w:val="00EB0853"/>
    <w:rsid w:val="00EB0F67"/>
    <w:rsid w:val="00EB18E6"/>
    <w:rsid w:val="00EB1D05"/>
    <w:rsid w:val="00EB289D"/>
    <w:rsid w:val="00EB3636"/>
    <w:rsid w:val="00EC2A31"/>
    <w:rsid w:val="00EC3304"/>
    <w:rsid w:val="00EC3513"/>
    <w:rsid w:val="00EC3FAC"/>
    <w:rsid w:val="00ED29F9"/>
    <w:rsid w:val="00ED36A7"/>
    <w:rsid w:val="00ED5595"/>
    <w:rsid w:val="00ED6647"/>
    <w:rsid w:val="00ED688F"/>
    <w:rsid w:val="00EE46CC"/>
    <w:rsid w:val="00EE62FB"/>
    <w:rsid w:val="00EE661C"/>
    <w:rsid w:val="00EE6FD9"/>
    <w:rsid w:val="00EE76E3"/>
    <w:rsid w:val="00EE77E8"/>
    <w:rsid w:val="00EE7BBE"/>
    <w:rsid w:val="00EF15FC"/>
    <w:rsid w:val="00EF436A"/>
    <w:rsid w:val="00EF4566"/>
    <w:rsid w:val="00EF6041"/>
    <w:rsid w:val="00EF6A67"/>
    <w:rsid w:val="00F02172"/>
    <w:rsid w:val="00F02F3D"/>
    <w:rsid w:val="00F04ADF"/>
    <w:rsid w:val="00F05EAE"/>
    <w:rsid w:val="00F0627C"/>
    <w:rsid w:val="00F07A31"/>
    <w:rsid w:val="00F1445B"/>
    <w:rsid w:val="00F166C3"/>
    <w:rsid w:val="00F22F3B"/>
    <w:rsid w:val="00F23D16"/>
    <w:rsid w:val="00F25F39"/>
    <w:rsid w:val="00F27808"/>
    <w:rsid w:val="00F35D69"/>
    <w:rsid w:val="00F410DF"/>
    <w:rsid w:val="00F419A5"/>
    <w:rsid w:val="00F448C2"/>
    <w:rsid w:val="00F54FE6"/>
    <w:rsid w:val="00F56010"/>
    <w:rsid w:val="00F56AD2"/>
    <w:rsid w:val="00F6039B"/>
    <w:rsid w:val="00F64A7D"/>
    <w:rsid w:val="00F67BEF"/>
    <w:rsid w:val="00F71E6E"/>
    <w:rsid w:val="00F72EB0"/>
    <w:rsid w:val="00F730A7"/>
    <w:rsid w:val="00F73B68"/>
    <w:rsid w:val="00F81B54"/>
    <w:rsid w:val="00F81BC7"/>
    <w:rsid w:val="00F825DE"/>
    <w:rsid w:val="00F8323D"/>
    <w:rsid w:val="00F8589D"/>
    <w:rsid w:val="00F8602F"/>
    <w:rsid w:val="00F86C3A"/>
    <w:rsid w:val="00F87422"/>
    <w:rsid w:val="00F902C8"/>
    <w:rsid w:val="00F9081A"/>
    <w:rsid w:val="00F90955"/>
    <w:rsid w:val="00F92ECC"/>
    <w:rsid w:val="00F94195"/>
    <w:rsid w:val="00FA18F5"/>
    <w:rsid w:val="00FA35BF"/>
    <w:rsid w:val="00FA56EB"/>
    <w:rsid w:val="00FA61D0"/>
    <w:rsid w:val="00FB00C1"/>
    <w:rsid w:val="00FB0405"/>
    <w:rsid w:val="00FB2123"/>
    <w:rsid w:val="00FB32B0"/>
    <w:rsid w:val="00FB3C4D"/>
    <w:rsid w:val="00FB3C5C"/>
    <w:rsid w:val="00FB7342"/>
    <w:rsid w:val="00FC1288"/>
    <w:rsid w:val="00FD39E3"/>
    <w:rsid w:val="00FD4AB2"/>
    <w:rsid w:val="00FD6A23"/>
    <w:rsid w:val="00FD6F1F"/>
    <w:rsid w:val="00FE0006"/>
    <w:rsid w:val="00FE432B"/>
    <w:rsid w:val="00FE4E23"/>
    <w:rsid w:val="00FE616B"/>
    <w:rsid w:val="00FF2428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704453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053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3F1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3F1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3F1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3F1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704453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053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3F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3F1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3F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3F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530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32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21. ožujka 2017.</izvorni_sadrzaj>
    <derivirana_varijabla naziv="DomainObject.PlaniraniZavrsetakDatum_1">21. ožujka 2017.</derivirana_varijabla>
  </DomainObject.PlaniraniZavrsetakDatum>
  <DomainObject.PlaniraniPocetakDatum>
    <izvorni_sadrzaj>21. ožujka 2017.</izvorni_sadrzaj>
    <derivirana_varijabla naziv="DomainObject.PlaniraniPocetakDatum_1">21. ožujka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ožujka 2017.</izvorni_sadrzaj>
    <derivirana_varijabla naziv="DomainObject.Zapisnik.DatumKreiranja_1">21.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St-965/2016-12</izvorni_sadrzaj>
    <derivirana_varijabla naziv="DomainObject.Zapisnik.Oznaka_1">St-965/2016-12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965</izvorni_sadrzaj>
    <derivirana_varijabla naziv="DomainObject.Predmet.Broj_1">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St-965/2016</izvorni_sadrzaj>
    <derivirana_varijabla naziv="DomainObject.Predmet.OznakaBroj_1">St-965/2016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IRSART d.o.o. zastupanog po punomoćniku Igor Modrić</izvorni_sadrzaj>
    <derivirana_varijabla naziv="DomainObject.Predmet.ProtustrankaFormated_1">  IRSART d.o.o. zastupanog po punomoćniku Igor Modrić</derivirana_varijabla>
  </DomainObject.Predmet.ProtustrankaFormated>
  <DomainObject.Predmet.ProtustrankaFormatedOIB>
    <izvorni_sadrzaj>  IRSART d.o.o., OIB 91349433984 zastupanog po punomoćniku Igor Modrić</izvorni_sadrzaj>
    <derivirana_varijabla naziv="DomainObject.Predmet.ProtustrankaFormatedOIB_1">  IRSART d.o.o., OIB 91349433984 zastupanog po punomoćniku Igor Modrić</derivirana_varijabla>
  </DomainObject.Predmet.ProtustrankaFormatedOIB>
  <DomainObject.Predmet.ProtustrankaFormatedWithAdress>
    <izvorni_sadrzaj> IRSART d.o.o., Rešetari 56, 51000 Rijeka zastupanog po punomoćniku Igor Modrić</izvorni_sadrzaj>
    <derivirana_varijabla naziv="DomainObject.Predmet.ProtustrankaFormatedWithAdress_1"> IRSART d.o.o., Rešetari 56, 51000 Rijeka zastupanog po punomoćniku Igor Modrić</derivirana_varijabla>
  </DomainObject.Predmet.ProtustrankaFormatedWithAdress>
  <DomainObject.Predmet.ProtustrankaFormatedWithAdressOIB>
    <izvorni_sadrzaj> IRSART d.o.o., OIB 91349433984, Rešetari 56, 51000 Rijeka zastupanog po punomoćniku Igor Modrić</izvorni_sadrzaj>
    <derivirana_varijabla naziv="DomainObject.Predmet.ProtustrankaFormatedWithAdressOIB_1"> IRSART d.o.o., OIB 91349433984, Rešetari 56, 51000 Rijeka zastupanog po punomoćniku Igor Modrić</derivirana_varijabla>
  </DomainObject.Predmet.ProtustrankaFormatedWithAdressOIB>
  <DomainObject.Predmet.ProtustrankaWithAdress>
    <izvorni_sadrzaj>IRSART d.o.o. Rešetari 56, 51000 Rijeka</izvorni_sadrzaj>
    <derivirana_varijabla naziv="DomainObject.Predmet.ProtustrankaWithAdress_1">IRSART d.o.o. Rešetari 56, 51000 Rijeka</derivirana_varijabla>
  </DomainObject.Predmet.ProtustrankaWithAdress>
  <DomainObject.Predmet.ProtustrankaWithAdressOIB>
    <izvorni_sadrzaj>IRSART d.o.o., OIB 91349433984, Rešetari 56, 51000 Rijeka</izvorni_sadrzaj>
    <derivirana_varijabla naziv="DomainObject.Predmet.ProtustrankaWithAdressOIB_1">IRSART d.o.o., OIB 91349433984, Rešetari 56, 51000 Rijeka</derivirana_varijabla>
  </DomainObject.Predmet.ProtustrankaWithAdressOIB>
  <DomainObject.Predmet.ProtustrankaNazivFormated>
    <izvorni_sadrzaj>IRSART d.o.o.</izvorni_sadrzaj>
    <derivirana_varijabla naziv="DomainObject.Predmet.ProtustrankaNazivFormated_1">IRSART d.o.o.</derivirana_varijabla>
  </DomainObject.Predmet.ProtustrankaNazivFormated>
  <DomainObject.Predmet.ProtustrankaNazivFormatedOIB>
    <izvorni_sadrzaj>IRSART d.o.o., OIB 91349433984</izvorni_sadrzaj>
    <derivirana_varijabla naziv="DomainObject.Predmet.ProtustrankaNazivFormatedOIB_1">IRSART d.o.o., OIB 91349433984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IRSART d.o.o. zastupanog po punomoćniku Igor Modrić</item>
    </izvorni_sadrzaj>
    <derivirana_varijabla naziv="DomainObject.Predmet.ProtuStrankaListFormated_1">
      <item>IRSART d.o.o. zastupanog po punomoćniku Igor Modrić</item>
    </derivirana_varijabla>
  </DomainObject.Predmet.ProtuStrankaListFormated>
  <DomainObject.Predmet.ProtuStrankaListFormatedOIB>
    <izvorni_sadrzaj>
      <item>IRSART d.o.o., OIB 91349433984 zastupanog po punomoćniku Igor Modrić</item>
    </izvorni_sadrzaj>
    <derivirana_varijabla naziv="DomainObject.Predmet.ProtuStrankaListFormatedOIB_1">
      <item>IRSART d.o.o., OIB 91349433984 zastupanog po punomoćniku Igor Modrić</item>
    </derivirana_varijabla>
  </DomainObject.Predmet.ProtuStrankaListFormatedOIB>
  <DomainObject.Predmet.ProtuStrankaListFormatedWithAdress>
    <izvorni_sadrzaj>
      <item>IRSART d.o.o., Rešetari 56, 51000 Rijeka zastupanog po punomoćniku Igor Modrić</item>
    </izvorni_sadrzaj>
    <derivirana_varijabla naziv="DomainObject.Predmet.ProtuStrankaListFormatedWithAdress_1">
      <item>IRSART d.o.o., Rešetari 56, 51000 Rijeka zastupanog po punomoćniku Igor Modrić</item>
    </derivirana_varijabla>
  </DomainObject.Predmet.ProtuStrankaListFormatedWithAdress>
  <DomainObject.Predmet.ProtuStrankaListFormatedWithAdressOIB>
    <izvorni_sadrzaj>
      <item>IRSART d.o.o., OIB 91349433984, Rešetari 56, 51000 Rijeka zastupanog po punomoćniku Igor Modrić</item>
    </izvorni_sadrzaj>
    <derivirana_varijabla naziv="DomainObject.Predmet.ProtuStrankaListFormatedWithAdressOIB_1">
      <item>IRSART d.o.o., OIB 91349433984, Rešetari 56, 51000 Rijeka zastupanog po punomoćniku Igor Modrić</item>
    </derivirana_varijabla>
  </DomainObject.Predmet.ProtuStrankaListFormatedWithAdressOIB>
  <DomainObject.Predmet.ProtuStrankaListNazivFormated>
    <izvorni_sadrzaj>
      <item>IRSART d.o.o.</item>
    </izvorni_sadrzaj>
    <derivirana_varijabla naziv="DomainObject.Predmet.ProtuStrankaListNazivFormated_1">
      <item>IRSART d.o.o.</item>
    </derivirana_varijabla>
  </DomainObject.Predmet.ProtuStrankaListNazivFormated>
  <DomainObject.Predmet.ProtuStrankaListNazivFormatedOIB>
    <izvorni_sadrzaj>
      <item>IRSART d.o.o., OIB 91349433984</item>
    </izvorni_sadrzaj>
    <derivirana_varijabla naziv="DomainObject.Predmet.ProtuStrankaListNazivFormatedOIB_1">
      <item>IRSART d.o.o., OIB 91349433984</item>
    </derivirana_varijabla>
  </DomainObject.Predmet.ProtuStrankaListNazivFormatedOIB>
  <DomainObject.Predmet.OstaliListFormated>
    <izvorni_sadrzaj>
      <item>Igor Modrić punomoćnik sudionika u postupku IRSART d.o.o.</item>
    </izvorni_sadrzaj>
    <derivirana_varijabla naziv="DomainObject.Predmet.OstaliListFormated_1">
      <item>Igor Modrić punomoćnik sudionika u postupku IRSART d.o.o.</item>
    </derivirana_varijabla>
  </DomainObject.Predmet.OstaliListFormated>
  <DomainObject.Predmet.OstaliListFormatedOIB>
    <izvorni_sadrzaj>
      <item>Igor Modrić, OIB 26622847353 punomoćnik sudionika u postupku IRSART d.o.o.</item>
    </izvorni_sadrzaj>
    <derivirana_varijabla naziv="DomainObject.Predmet.OstaliListFormatedOIB_1">
      <item>Igor Modrić, OIB 26622847353 punomoćnik sudionika u postupku IRSART d.o.o.</item>
    </derivirana_varijabla>
  </DomainObject.Predmet.OstaliListFormatedOIB>
  <DomainObject.Predmet.OstaliListFormatedWithAdress>
    <izvorni_sadrzaj>
      <item>Igor Modrić, Rešetari 56, 51000 Rijeka punomoćnik sudionika u postupku IRSART d.o.o.</item>
    </izvorni_sadrzaj>
    <derivirana_varijabla naziv="DomainObject.Predmet.OstaliListFormatedWithAdress_1">
      <item>Igor Modrić, Rešetari 56, 51000 Rijeka punomoćnik sudionika u postupku IRSART d.o.o.</item>
    </derivirana_varijabla>
  </DomainObject.Predmet.OstaliListFormatedWithAdress>
  <DomainObject.Predmet.OstaliListFormatedWithAdressOIB>
    <izvorni_sadrzaj>
      <item>Igor Modrić, OIB 26622847353, Rešetari 56, 51000 Rijeka punomoćnik sudionika u postupku IRSART d.o.o.</item>
    </izvorni_sadrzaj>
    <derivirana_varijabla naziv="DomainObject.Predmet.OstaliListFormatedWithAdressOIB_1">
      <item>Igor Modrić, OIB 26622847353, Rešetari 56, 51000 Rijeka punomoćnik sudionika u postupku IRSART d.o.o.</item>
    </derivirana_varijabla>
  </DomainObject.Predmet.OstaliListFormatedWithAdressOIB>
  <DomainObject.Predmet.OstaliListNazivFormated>
    <izvorni_sadrzaj>
      <item>Igor Modrić</item>
    </izvorni_sadrzaj>
    <derivirana_varijabla naziv="DomainObject.Predmet.OstaliListNazivFormated_1">
      <item>Igor Modrić</item>
    </derivirana_varijabla>
  </DomainObject.Predmet.OstaliListNazivFormated>
  <DomainObject.Predmet.OstaliListNazivFormatedOIB>
    <izvorni_sadrzaj>
      <item>Igor Modrić, OIB 26622847353</item>
    </izvorni_sadrzaj>
    <derivirana_varijabla naziv="DomainObject.Predmet.OstaliListNazivFormatedOIB_1">
      <item>Igor Modrić, OIB 26622847353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St-965/2016-12</izvorni_sadrzaj>
    <derivirana_varijabla naziv="DomainObject.PoslovniBrojDokumenta_1">St-965/2016-12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IRSART d.o.o.</izvorni_sadrzaj>
    <derivirana_varijabla naziv="DomainObject.Predmet.ProtustrankaIDrugi_1">IRSART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IRSART d.o.o., OIB 91349433984, Rešetari 56, 51000 Rijeka</izvorni_sadrzaj>
    <derivirana_varijabla naziv="DomainObject.Predmet.ProtustrankaIDrugiAdressOIB_1">IRSART d.o.o., OIB 91349433984, Rešetari 56,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IRSART d.o.o.</item>
      <item>Igor Modrić</item>
    </izvorni_sadrzaj>
    <derivirana_varijabla naziv="DomainObject.Predmet.SudioniciListNaziv_1">
      <item>FINA  Rijeka</item>
      <item>IRSART d.o.o.</item>
      <item>Igor Modrić</item>
    </derivirana_varijabla>
  </DomainObject.Predmet.SudioniciListNaziv>
  <DomainObject.Predmet.SudioniciListAdressOIB>
    <izvorni_sadrzaj>
      <item>FINA  Rijeka, OIB 85821130368, Frana Kurelca 8,51000 Rijeka</item>
      <item>IRSART d.o.o., OIB 91349433984, Rešetari 56,51000 Rijeka</item>
      <item>Igor Modrić, OIB 26622847353, Rešetari 56,51000 Rijeka</item>
    </izvorni_sadrzaj>
    <derivirana_varijabla naziv="DomainObject.Predmet.SudioniciListAdressOIB_1">
      <item>FINA  Rijeka, OIB 85821130368, Frana Kurelca 8,51000 Rijeka</item>
      <item>IRSART d.o.o., OIB 91349433984, Rešetari 56,51000 Rijeka</item>
      <item>Igor Modrić, OIB 26622847353, Rešetari 56,51000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91349433984</item>
      <item>, OIB 26622847353</item>
    </izvorni_sadrzaj>
    <derivirana_varijabla naziv="DomainObject.Predmet.SudioniciListNazivOIB_1">
      <item>, OIB 85821130368</item>
      <item>, OIB 91349433984</item>
      <item>, OIB 26622847353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1786FC-5826-47B3-B94B-A9184B7235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304</properties:Words>
  <properties:Characters>1637</properties:Characters>
  <properties:Lines>64</properties:Lines>
  <properties:Paragraphs>27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Predmet današnjeg ročišta sukladno odredbi članka 49</vt:lpstr>
      <vt:lpstr>Predmet današnjeg ročišta sukladno odredbi članka 49</vt:lpstr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2017-01-05T09:32:00Z</dcterms:created>
  <dc:creator>Korisnik</dc:creator>
  <cp:lastModifiedBy>Tanja Fidel</cp:lastModifiedBy>
  <cp:lastPrinted>2016-06-16T08:50:00Z</cp:lastPrinted>
  <dcterms:modified xmlns:xsi="http://www.w3.org/2001/XMLSchema-instance" xsi:type="dcterms:W3CDTF">2017-03-21T10:05:00Z</dcterms:modified>
  <cp:revision>7</cp:revision>
  <dc:title>Predmet današnjeg ročišta sukladno odredbi članka 49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St-965/2016-12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