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f816c9" w14:paraId="2f816c9" w:rsidRDefault="00B63CF6" w:rsidP="00732EEF" w:rsidR="00732EEF" w:rsidRPr="008D27E7">
      <w:pPr>
        <w:ind w:firstLine="708" w:left="708"/>
        <w15:collapsed w:val="false"/>
        <w:rPr>
          <w:color w:val="000000"/>
          <w:sz w:val="22"/>
          <w:szCs w:val="22"/>
        </w:rPr>
      </w:pPr>
      <w:bookmarkStart w:name="_GoBack" w:id="0"/>
      <w:bookmarkEnd w:id="0"/>
      <w:r>
        <w:rPr>
          <w:noProof/>
          <w:color w:val="0000FF"/>
          <w:sz w:val="22"/>
          <w:szCs w:val="22"/>
          <w:lang w:val="hr-HR"/>
        </w:rPr>
        <w:drawing>
          <wp:inline distR="0" distL="0" distB="0" distT="0">
            <wp:extent cy="733425" cx="553085"/>
            <wp:effectExtent b="9525" r="0" t="0" l="0"/>
            <wp:docPr descr="http://tbn0.google.com/images?q=tbn:8lIypWC5bJjP1M:http://www.hnv.org.yu/images/grb-rh.jpg" name="Slika 1" id="1">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1"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3425" cx="553085"/>
                    </a:xfrm>
                    <a:prstGeom prst="rect">
                      <a:avLst/>
                    </a:prstGeom>
                    <a:noFill/>
                    <a:ln>
                      <a:noFill/>
                    </a:ln>
                  </pic:spPr>
                </pic:pic>
              </a:graphicData>
            </a:graphic>
          </wp:inline>
        </w:drawing>
      </w:r>
    </w:p>
    <w:p w:rsidRDefault="00732EEF" w:rsidP="00732EEF" w:rsidR="00732EEF" w:rsidRPr="008D27E7">
      <w:pPr>
        <w:ind w:firstLine="708" w:left="708"/>
        <w:rPr>
          <w:color w:val="000000"/>
          <w:sz w:val="22"/>
          <w:szCs w:val="22"/>
        </w:rPr>
      </w:pPr>
    </w:p>
    <w:p w:rsidRDefault="00732EEF" w:rsidP="00732EEF" w:rsidR="00732EEF" w:rsidRPr="007A6D47">
      <w:pPr>
        <w:rPr>
          <w:b/>
          <w:sz w:val="20"/>
        </w:rPr>
      </w:pPr>
      <w:r w:rsidRPr="008D27E7">
        <w:rPr>
          <w:color w:val="000000"/>
          <w:sz w:val="22"/>
          <w:szCs w:val="22"/>
        </w:rPr>
        <w:t xml:space="preserve">        </w:t>
      </w:r>
      <w:r w:rsidRPr="007A6D47">
        <w:rPr>
          <w:b/>
          <w:sz w:val="20"/>
        </w:rPr>
        <w:t>REPUBLIKA HRVATSKA</w:t>
      </w:r>
    </w:p>
    <w:p w:rsidRDefault="00732EEF" w:rsidP="00732EEF" w:rsidR="00732EEF" w:rsidRPr="007A6D47">
      <w:pPr>
        <w:rPr>
          <w:b/>
          <w:sz w:val="20"/>
        </w:rPr>
      </w:pPr>
      <w:r w:rsidRPr="007A6D47">
        <w:rPr>
          <w:b/>
          <w:sz w:val="20"/>
        </w:rPr>
        <w:t xml:space="preserve">     TRGOVAČKI SUD U SPLITU</w:t>
      </w:r>
    </w:p>
    <w:p w:rsidRDefault="00732EEF" w:rsidP="00732EEF" w:rsidR="00732EEF" w:rsidRPr="007A6D47">
      <w:pPr>
        <w:rPr>
          <w:b/>
          <w:sz w:val="20"/>
        </w:rPr>
      </w:pPr>
      <w:r w:rsidRPr="007A6D47">
        <w:rPr>
          <w:b/>
          <w:sz w:val="20"/>
        </w:rPr>
        <w:t xml:space="preserve">   STALNA SLUŽBA </w:t>
      </w:r>
      <w:smartTag w:element="City" w:uri="urn:schemas-microsoft-com:office:smarttags">
        <w:smartTag w:element="place" w:uri="urn:schemas-microsoft-com:office:smarttags">
          <w:r w:rsidRPr="007A6D47">
            <w:rPr>
              <w:b/>
              <w:sz w:val="20"/>
            </w:rPr>
            <w:t>DUBROVNIK</w:t>
          </w:r>
        </w:smartTag>
      </w:smartTag>
    </w:p>
    <w:p w:rsidRDefault="00732EEF" w:rsidP="00732EEF" w:rsidR="00732EEF" w:rsidRPr="007A6D47">
      <w:pPr>
        <w:rPr>
          <w:b/>
          <w:sz w:val="20"/>
        </w:rPr>
      </w:pPr>
      <w:r w:rsidRPr="007A6D47">
        <w:rPr>
          <w:b/>
          <w:sz w:val="20"/>
        </w:rPr>
        <w:t xml:space="preserve">     Dr. A. Starčevića 23, </w:t>
      </w:r>
      <w:smartTag w:element="City" w:uri="urn:schemas-microsoft-com:office:smarttags">
        <w:smartTag w:element="place" w:uri="urn:schemas-microsoft-com:office:smarttags">
          <w:r w:rsidRPr="007A6D47">
            <w:rPr>
              <w:b/>
              <w:sz w:val="20"/>
            </w:rPr>
            <w:t>Dubrovnik</w:t>
          </w:r>
        </w:smartTag>
      </w:smartTag>
    </w:p>
    <w:p w:rsidRDefault="0071205D" w:rsidR="0071205D" w:rsidRPr="00732EEF">
      <w:pPr>
        <w:pStyle w:val="Naslov1"/>
        <w:rPr>
          <w:sz w:val="22"/>
          <w:szCs w:val="22"/>
        </w:rPr>
      </w:pPr>
    </w:p>
    <w:p w:rsidRDefault="0071205D" w:rsidP="006263C5" w:rsidR="0071205D" w:rsidRPr="00732EEF">
      <w:pPr>
        <w:pStyle w:val="Naslov1"/>
        <w:rPr>
          <w:sz w:val="22"/>
          <w:szCs w:val="22"/>
        </w:rPr>
      </w:pPr>
      <w:r w:rsidRPr="00732EEF">
        <w:rPr>
          <w:sz w:val="22"/>
          <w:szCs w:val="22"/>
        </w:rPr>
        <w:t xml:space="preserve">Posl.br. </w:t>
      </w:r>
      <w:r w:rsidR="00AE094B" w:rsidRPr="00732EEF">
        <w:rPr>
          <w:sz w:val="22"/>
          <w:szCs w:val="22"/>
        </w:rPr>
        <w:t>6</w:t>
      </w:r>
      <w:r w:rsidRPr="00732EEF">
        <w:rPr>
          <w:sz w:val="22"/>
          <w:szCs w:val="22"/>
        </w:rPr>
        <w:t>-St.</w:t>
      </w:r>
      <w:r w:rsidR="00732EEF" w:rsidRPr="00732EEF">
        <w:rPr>
          <w:sz w:val="22"/>
          <w:szCs w:val="22"/>
        </w:rPr>
        <w:t>53</w:t>
      </w:r>
      <w:r w:rsidR="00021B90" w:rsidRPr="00732EEF">
        <w:rPr>
          <w:sz w:val="22"/>
          <w:szCs w:val="22"/>
        </w:rPr>
        <w:t>/1</w:t>
      </w:r>
      <w:r w:rsidR="00732EEF" w:rsidRPr="00732EEF">
        <w:rPr>
          <w:sz w:val="22"/>
          <w:szCs w:val="22"/>
        </w:rPr>
        <w:t>1</w:t>
      </w:r>
      <w:r w:rsidR="007F7B7D" w:rsidRPr="00732EEF">
        <w:rPr>
          <w:sz w:val="22"/>
          <w:szCs w:val="22"/>
        </w:rPr>
        <w:t>-</w:t>
      </w:r>
      <w:r w:rsidR="006263C5">
        <w:rPr>
          <w:sz w:val="22"/>
          <w:szCs w:val="22"/>
        </w:rPr>
        <w:t>2236</w:t>
      </w:r>
    </w:p>
    <w:p w:rsidRDefault="0071205D" w:rsidR="0071205D" w:rsidRPr="00732EEF">
      <w:pPr>
        <w:rPr>
          <w:sz w:val="22"/>
          <w:szCs w:val="22"/>
          <w:lang w:val="hr-HR"/>
        </w:rPr>
      </w:pPr>
    </w:p>
    <w:p w:rsidRDefault="00BF0ABB" w:rsidR="00BF0ABB" w:rsidRPr="00732EEF">
      <w:pPr>
        <w:rPr>
          <w:sz w:val="22"/>
          <w:szCs w:val="22"/>
          <w:lang w:val="hr-HR"/>
        </w:rPr>
      </w:pPr>
    </w:p>
    <w:p w:rsidRDefault="00295CCF" w:rsidP="00295CCF" w:rsidR="0071205D" w:rsidRPr="00295CCF">
      <w:pPr>
        <w:jc w:val="center"/>
        <w:rPr>
          <w:b/>
          <w:sz w:val="22"/>
          <w:szCs w:val="22"/>
          <w:lang w:val="hr-HR"/>
        </w:rPr>
      </w:pPr>
      <w:r w:rsidRPr="00295CCF">
        <w:rPr>
          <w:b/>
          <w:sz w:val="22"/>
          <w:szCs w:val="22"/>
          <w:lang w:val="hr-HR"/>
        </w:rPr>
        <w:t>R E P U B L I K A   H R V A T S K A</w:t>
      </w:r>
    </w:p>
    <w:p w:rsidRDefault="00860EA0" w:rsidR="00860EA0" w:rsidRPr="00732EEF">
      <w:pPr>
        <w:rPr>
          <w:sz w:val="22"/>
          <w:szCs w:val="22"/>
          <w:lang w:val="hr-HR"/>
        </w:rPr>
      </w:pPr>
    </w:p>
    <w:p w:rsidRDefault="00C44BF4" w:rsidR="0071205D" w:rsidRPr="00732EEF">
      <w:pPr>
        <w:pStyle w:val="Naslov2"/>
        <w:rPr>
          <w:sz w:val="22"/>
          <w:szCs w:val="22"/>
        </w:rPr>
      </w:pPr>
      <w:r w:rsidRPr="00732EEF">
        <w:rPr>
          <w:sz w:val="22"/>
          <w:szCs w:val="22"/>
        </w:rPr>
        <w:t>Z A K L J U Č A K</w:t>
      </w:r>
    </w:p>
    <w:p w:rsidRDefault="0071205D" w:rsidR="0071205D" w:rsidRPr="00732EEF">
      <w:pPr>
        <w:jc w:val="center"/>
        <w:rPr>
          <w:b/>
          <w:sz w:val="22"/>
          <w:szCs w:val="22"/>
          <w:lang w:val="hr-HR"/>
        </w:rPr>
      </w:pPr>
    </w:p>
    <w:p w:rsidRDefault="00295CCF" w:rsidP="00295CCF" w:rsidR="00295CCF">
      <w:pPr>
        <w:ind w:firstLine="720"/>
        <w:jc w:val="both"/>
        <w:rPr>
          <w:b/>
          <w:sz w:val="22"/>
          <w:szCs w:val="22"/>
          <w:lang w:val="hr-HR"/>
        </w:rPr>
      </w:pPr>
      <w:r w:rsidRPr="00E302C8">
        <w:rPr>
          <w:sz w:val="22"/>
          <w:szCs w:val="22"/>
        </w:rPr>
        <w:t>Trgovački sud u Splitu, Stalna služba u Dubrovniku, po sucu tog suda Srđanu Gavraniću kao stečajnom sucu u stečajnom postupku nad dužnikom GP DUBROVNIK, dioničko društvo za građevinarstvo i trgovinu "u stečaju" iz Dubrovnika, zastupano po stečajnom upravitelju Draganu Josipu Kneževiću iz Dubrovnika, izvan ročišta</w:t>
      </w:r>
      <w:r>
        <w:rPr>
          <w:sz w:val="22"/>
          <w:szCs w:val="22"/>
        </w:rPr>
        <w:t xml:space="preserve">, dana </w:t>
      </w:r>
      <w:r w:rsidR="006263C5">
        <w:rPr>
          <w:sz w:val="22"/>
          <w:szCs w:val="22"/>
        </w:rPr>
        <w:t>2</w:t>
      </w:r>
      <w:r>
        <w:rPr>
          <w:sz w:val="22"/>
          <w:szCs w:val="22"/>
        </w:rPr>
        <w:t xml:space="preserve">9. </w:t>
      </w:r>
      <w:r w:rsidR="006263C5">
        <w:rPr>
          <w:sz w:val="22"/>
          <w:szCs w:val="22"/>
        </w:rPr>
        <w:t>kolovoza</w:t>
      </w:r>
      <w:r>
        <w:rPr>
          <w:sz w:val="22"/>
          <w:szCs w:val="22"/>
        </w:rPr>
        <w:t xml:space="preserve"> 201</w:t>
      </w:r>
      <w:r w:rsidR="006263C5">
        <w:rPr>
          <w:sz w:val="22"/>
          <w:szCs w:val="22"/>
        </w:rPr>
        <w:t>7</w:t>
      </w:r>
      <w:r>
        <w:rPr>
          <w:sz w:val="22"/>
          <w:szCs w:val="22"/>
        </w:rPr>
        <w:t>. godine</w:t>
      </w:r>
    </w:p>
    <w:p w:rsidRDefault="00295CCF" w:rsidP="00214D23" w:rsidR="00295CCF">
      <w:pPr>
        <w:jc w:val="both"/>
        <w:rPr>
          <w:b/>
          <w:sz w:val="22"/>
          <w:szCs w:val="22"/>
          <w:lang w:val="hr-HR"/>
        </w:rPr>
      </w:pPr>
    </w:p>
    <w:p w:rsidRDefault="00295CCF" w:rsidP="00214D23" w:rsidR="00295CCF">
      <w:pPr>
        <w:jc w:val="both"/>
        <w:rPr>
          <w:b/>
          <w:sz w:val="22"/>
          <w:szCs w:val="22"/>
          <w:lang w:val="hr-HR"/>
        </w:rPr>
      </w:pPr>
    </w:p>
    <w:p w:rsidRDefault="00295CCF" w:rsidP="00295CCF" w:rsidR="00295CCF">
      <w:pPr>
        <w:jc w:val="center"/>
        <w:rPr>
          <w:b/>
          <w:sz w:val="22"/>
          <w:szCs w:val="22"/>
          <w:lang w:val="hr-HR"/>
        </w:rPr>
      </w:pPr>
      <w:r>
        <w:rPr>
          <w:b/>
          <w:sz w:val="22"/>
          <w:szCs w:val="22"/>
          <w:lang w:val="hr-HR"/>
        </w:rPr>
        <w:t>z a k l j u č i o   j e</w:t>
      </w:r>
    </w:p>
    <w:p w:rsidRDefault="00295CCF" w:rsidP="00214D23" w:rsidR="00295CCF">
      <w:pPr>
        <w:jc w:val="both"/>
        <w:rPr>
          <w:sz w:val="22"/>
          <w:szCs w:val="22"/>
          <w:lang w:val="hr-HR"/>
        </w:rPr>
      </w:pPr>
    </w:p>
    <w:p w:rsidRDefault="00295CCF" w:rsidP="00214D23" w:rsidR="00295CCF">
      <w:pPr>
        <w:jc w:val="both"/>
        <w:rPr>
          <w:sz w:val="22"/>
          <w:szCs w:val="22"/>
          <w:lang w:val="hr-HR"/>
        </w:rPr>
      </w:pPr>
    </w:p>
    <w:p w:rsidRDefault="00295CCF" w:rsidP="00295CCF" w:rsidR="006263C5">
      <w:pPr>
        <w:ind w:firstLine="720"/>
        <w:jc w:val="both"/>
        <w:rPr>
          <w:sz w:val="22"/>
          <w:szCs w:val="22"/>
          <w:lang w:val="hr-HR"/>
        </w:rPr>
      </w:pPr>
      <w:r>
        <w:rPr>
          <w:sz w:val="22"/>
          <w:szCs w:val="22"/>
          <w:lang w:val="hr-HR"/>
        </w:rPr>
        <w:t xml:space="preserve">U privitku se dostavlja </w:t>
      </w:r>
      <w:r w:rsidR="006263C5">
        <w:rPr>
          <w:sz w:val="22"/>
          <w:szCs w:val="22"/>
          <w:lang w:val="hr-HR"/>
        </w:rPr>
        <w:t>preslika rješenja Općinskog suda u Dubrovniku posl.br. Z.1985/2013 od 14. srpnja 2017. godine zaprimljena kod ovog suda 29. kolovoza 2017. godine radi provjere.</w:t>
      </w:r>
    </w:p>
    <w:p w:rsidRDefault="00860EA0" w:rsidR="00860EA0" w:rsidRPr="00732EEF">
      <w:pPr>
        <w:jc w:val="center"/>
        <w:rPr>
          <w:b/>
          <w:sz w:val="22"/>
          <w:szCs w:val="22"/>
          <w:lang w:val="hr-HR"/>
        </w:rPr>
      </w:pPr>
    </w:p>
    <w:p w:rsidRDefault="0071205D" w:rsidP="00312A40" w:rsidR="0071205D" w:rsidRPr="00732EEF">
      <w:pPr>
        <w:pStyle w:val="Naslov3"/>
        <w:ind w:left="0"/>
        <w:jc w:val="center"/>
        <w:rPr>
          <w:sz w:val="22"/>
          <w:szCs w:val="22"/>
        </w:rPr>
      </w:pPr>
      <w:r w:rsidRPr="00732EEF">
        <w:rPr>
          <w:sz w:val="22"/>
          <w:szCs w:val="22"/>
        </w:rPr>
        <w:t xml:space="preserve">U Dubrovniku, </w:t>
      </w:r>
      <w:r w:rsidR="006263C5">
        <w:rPr>
          <w:sz w:val="22"/>
          <w:szCs w:val="22"/>
        </w:rPr>
        <w:t>2</w:t>
      </w:r>
      <w:r w:rsidR="00295CCF">
        <w:rPr>
          <w:sz w:val="22"/>
          <w:szCs w:val="22"/>
        </w:rPr>
        <w:t>9</w:t>
      </w:r>
      <w:r w:rsidR="004C7DBB" w:rsidRPr="00732EEF">
        <w:rPr>
          <w:sz w:val="22"/>
          <w:szCs w:val="22"/>
        </w:rPr>
        <w:t xml:space="preserve">. </w:t>
      </w:r>
      <w:r w:rsidR="006263C5">
        <w:rPr>
          <w:sz w:val="22"/>
          <w:szCs w:val="22"/>
        </w:rPr>
        <w:t>kolovoza</w:t>
      </w:r>
      <w:r w:rsidR="004C7DBB" w:rsidRPr="00732EEF">
        <w:rPr>
          <w:sz w:val="22"/>
          <w:szCs w:val="22"/>
        </w:rPr>
        <w:t xml:space="preserve"> </w:t>
      </w:r>
      <w:r w:rsidR="00860EA0" w:rsidRPr="00732EEF">
        <w:rPr>
          <w:sz w:val="22"/>
          <w:szCs w:val="22"/>
        </w:rPr>
        <w:t>20</w:t>
      </w:r>
      <w:r w:rsidR="00AE094B" w:rsidRPr="00732EEF">
        <w:rPr>
          <w:sz w:val="22"/>
          <w:szCs w:val="22"/>
        </w:rPr>
        <w:t>1</w:t>
      </w:r>
      <w:r w:rsidR="006263C5">
        <w:rPr>
          <w:sz w:val="22"/>
          <w:szCs w:val="22"/>
        </w:rPr>
        <w:t>7</w:t>
      </w:r>
      <w:r w:rsidR="003B1E1C" w:rsidRPr="00732EEF">
        <w:rPr>
          <w:sz w:val="22"/>
          <w:szCs w:val="22"/>
        </w:rPr>
        <w:t>.</w:t>
      </w:r>
      <w:r w:rsidR="00EF661F" w:rsidRPr="00732EEF">
        <w:rPr>
          <w:sz w:val="22"/>
          <w:szCs w:val="22"/>
        </w:rPr>
        <w:t xml:space="preserve"> </w:t>
      </w:r>
      <w:r w:rsidR="003B1E1C" w:rsidRPr="00732EEF">
        <w:rPr>
          <w:sz w:val="22"/>
          <w:szCs w:val="22"/>
        </w:rPr>
        <w:t>godine</w:t>
      </w:r>
    </w:p>
    <w:p w:rsidRDefault="0071205D" w:rsidR="0071205D" w:rsidRPr="00732EEF">
      <w:pPr>
        <w:ind w:left="360"/>
        <w:jc w:val="both"/>
        <w:rPr>
          <w:b/>
          <w:sz w:val="22"/>
          <w:szCs w:val="22"/>
          <w:lang w:val="hr-HR"/>
        </w:rPr>
      </w:pPr>
    </w:p>
    <w:p w:rsidRDefault="0071205D" w:rsidR="00DF23F7" w:rsidRPr="00732EEF">
      <w:pPr>
        <w:ind w:left="360"/>
        <w:jc w:val="both"/>
        <w:rPr>
          <w:b/>
          <w:sz w:val="22"/>
          <w:szCs w:val="22"/>
          <w:lang w:val="hr-HR"/>
        </w:rPr>
      </w:pPr>
      <w:r w:rsidRPr="00732EEF">
        <w:rPr>
          <w:b/>
          <w:sz w:val="22"/>
          <w:szCs w:val="22"/>
          <w:lang w:val="hr-HR"/>
        </w:rPr>
        <w:tab/>
      </w:r>
      <w:r w:rsidRPr="00732EEF">
        <w:rPr>
          <w:b/>
          <w:sz w:val="22"/>
          <w:szCs w:val="22"/>
          <w:lang w:val="hr-HR"/>
        </w:rPr>
        <w:tab/>
      </w:r>
      <w:r w:rsidRPr="00732EEF">
        <w:rPr>
          <w:b/>
          <w:sz w:val="22"/>
          <w:szCs w:val="22"/>
          <w:lang w:val="hr-HR"/>
        </w:rPr>
        <w:tab/>
      </w:r>
      <w:r w:rsidRPr="00732EEF">
        <w:rPr>
          <w:b/>
          <w:sz w:val="22"/>
          <w:szCs w:val="22"/>
          <w:lang w:val="hr-HR"/>
        </w:rPr>
        <w:tab/>
      </w:r>
      <w:r w:rsidRPr="00732EEF">
        <w:rPr>
          <w:b/>
          <w:sz w:val="22"/>
          <w:szCs w:val="22"/>
          <w:lang w:val="hr-HR"/>
        </w:rPr>
        <w:tab/>
      </w:r>
      <w:r w:rsidRPr="00732EEF">
        <w:rPr>
          <w:b/>
          <w:sz w:val="22"/>
          <w:szCs w:val="22"/>
          <w:lang w:val="hr-HR"/>
        </w:rPr>
        <w:tab/>
      </w:r>
      <w:r w:rsidRPr="00732EEF">
        <w:rPr>
          <w:b/>
          <w:sz w:val="22"/>
          <w:szCs w:val="22"/>
          <w:lang w:val="hr-HR"/>
        </w:rPr>
        <w:tab/>
      </w:r>
      <w:r w:rsidRPr="00732EEF">
        <w:rPr>
          <w:b/>
          <w:sz w:val="22"/>
          <w:szCs w:val="22"/>
          <w:lang w:val="hr-HR"/>
        </w:rPr>
        <w:tab/>
      </w:r>
      <w:r w:rsidRPr="00732EEF">
        <w:rPr>
          <w:b/>
          <w:sz w:val="22"/>
          <w:szCs w:val="22"/>
          <w:lang w:val="hr-HR"/>
        </w:rPr>
        <w:tab/>
      </w:r>
    </w:p>
    <w:p w:rsidRDefault="0071205D" w:rsidP="00DF23F7" w:rsidR="0071205D" w:rsidRPr="00732EEF">
      <w:pPr>
        <w:ind w:firstLine="360" w:left="5400"/>
        <w:jc w:val="both"/>
        <w:rPr>
          <w:b/>
          <w:sz w:val="22"/>
          <w:szCs w:val="22"/>
          <w:lang w:val="hr-HR"/>
        </w:rPr>
      </w:pPr>
      <w:r w:rsidRPr="00732EEF">
        <w:rPr>
          <w:b/>
          <w:sz w:val="22"/>
          <w:szCs w:val="22"/>
          <w:lang w:val="hr-HR"/>
        </w:rPr>
        <w:t>Stečajni sudac:</w:t>
      </w:r>
    </w:p>
    <w:p w:rsidRDefault="0071205D" w:rsidR="0071205D" w:rsidRPr="00732EEF">
      <w:pPr>
        <w:ind w:left="360"/>
        <w:jc w:val="both"/>
        <w:rPr>
          <w:b/>
          <w:sz w:val="22"/>
          <w:szCs w:val="22"/>
          <w:lang w:val="hr-HR"/>
        </w:rPr>
      </w:pPr>
    </w:p>
    <w:p w:rsidRDefault="00DF23F7" w:rsidR="0071205D" w:rsidRPr="00732EEF">
      <w:pPr>
        <w:ind w:left="360"/>
        <w:jc w:val="both"/>
        <w:rPr>
          <w:b/>
          <w:sz w:val="22"/>
          <w:szCs w:val="22"/>
          <w:lang w:val="hr-HR"/>
        </w:rPr>
      </w:pPr>
      <w:r w:rsidRPr="00732EEF">
        <w:rPr>
          <w:b/>
          <w:sz w:val="22"/>
          <w:szCs w:val="22"/>
          <w:lang w:val="hr-HR"/>
        </w:rPr>
        <w:tab/>
      </w:r>
      <w:r w:rsidRPr="00732EEF">
        <w:rPr>
          <w:b/>
          <w:sz w:val="22"/>
          <w:szCs w:val="22"/>
          <w:lang w:val="hr-HR"/>
        </w:rPr>
        <w:tab/>
      </w:r>
      <w:r w:rsidRPr="00732EEF">
        <w:rPr>
          <w:b/>
          <w:sz w:val="22"/>
          <w:szCs w:val="22"/>
          <w:lang w:val="hr-HR"/>
        </w:rPr>
        <w:tab/>
      </w:r>
      <w:r w:rsidRPr="00732EEF">
        <w:rPr>
          <w:b/>
          <w:sz w:val="22"/>
          <w:szCs w:val="22"/>
          <w:lang w:val="hr-HR"/>
        </w:rPr>
        <w:tab/>
      </w:r>
      <w:r w:rsidRPr="00732EEF">
        <w:rPr>
          <w:b/>
          <w:sz w:val="22"/>
          <w:szCs w:val="22"/>
          <w:lang w:val="hr-HR"/>
        </w:rPr>
        <w:tab/>
      </w:r>
      <w:r w:rsidRPr="00732EEF">
        <w:rPr>
          <w:b/>
          <w:sz w:val="22"/>
          <w:szCs w:val="22"/>
          <w:lang w:val="hr-HR"/>
        </w:rPr>
        <w:tab/>
      </w:r>
      <w:r w:rsidRPr="00732EEF">
        <w:rPr>
          <w:b/>
          <w:sz w:val="22"/>
          <w:szCs w:val="22"/>
          <w:lang w:val="hr-HR"/>
        </w:rPr>
        <w:tab/>
      </w:r>
      <w:r w:rsidRPr="00732EEF">
        <w:rPr>
          <w:b/>
          <w:sz w:val="22"/>
          <w:szCs w:val="22"/>
          <w:lang w:val="hr-HR"/>
        </w:rPr>
        <w:tab/>
      </w:r>
      <w:r w:rsidR="0071205D" w:rsidRPr="00732EEF">
        <w:rPr>
          <w:b/>
          <w:sz w:val="22"/>
          <w:szCs w:val="22"/>
          <w:lang w:val="hr-HR"/>
        </w:rPr>
        <w:t>Srđan Gavranić</w:t>
      </w:r>
      <w:r w:rsidR="007F7B7D" w:rsidRPr="00732EEF">
        <w:rPr>
          <w:b/>
          <w:sz w:val="22"/>
          <w:szCs w:val="22"/>
          <w:lang w:val="hr-HR"/>
        </w:rPr>
        <w:t xml:space="preserve"> </w:t>
      </w:r>
    </w:p>
    <w:p w:rsidRDefault="00BF0ABB" w:rsidP="00295CCF" w:rsidR="00BF0ABB" w:rsidRPr="00732EEF">
      <w:pPr>
        <w:jc w:val="both"/>
        <w:rPr>
          <w:b/>
          <w:sz w:val="22"/>
          <w:szCs w:val="22"/>
          <w:lang w:val="hr-HR"/>
        </w:rPr>
      </w:pPr>
    </w:p>
    <w:p w:rsidRDefault="00BF0ABB" w:rsidR="00BF0ABB" w:rsidRPr="00732EEF">
      <w:pPr>
        <w:ind w:left="360"/>
        <w:jc w:val="both"/>
        <w:rPr>
          <w:b/>
          <w:sz w:val="22"/>
          <w:szCs w:val="22"/>
          <w:lang w:val="hr-HR"/>
        </w:rPr>
      </w:pPr>
    </w:p>
    <w:p w:rsidRDefault="0071205D" w:rsidP="00FC2EF3" w:rsidR="0071205D" w:rsidRPr="00732EEF">
      <w:pPr>
        <w:jc w:val="both"/>
        <w:rPr>
          <w:b/>
          <w:sz w:val="22"/>
          <w:szCs w:val="22"/>
          <w:lang w:val="hr-HR"/>
        </w:rPr>
      </w:pPr>
      <w:r w:rsidRPr="00732EEF">
        <w:rPr>
          <w:b/>
          <w:sz w:val="22"/>
          <w:szCs w:val="22"/>
          <w:lang w:val="hr-HR"/>
        </w:rPr>
        <w:t>D</w:t>
      </w:r>
      <w:r w:rsidR="003B1E1C" w:rsidRPr="00732EEF">
        <w:rPr>
          <w:b/>
          <w:sz w:val="22"/>
          <w:szCs w:val="22"/>
          <w:lang w:val="hr-HR"/>
        </w:rPr>
        <w:t>N</w:t>
      </w:r>
      <w:r w:rsidRPr="00732EEF">
        <w:rPr>
          <w:b/>
          <w:sz w:val="22"/>
          <w:szCs w:val="22"/>
          <w:lang w:val="hr-HR"/>
        </w:rPr>
        <w:t>-a</w:t>
      </w:r>
      <w:r w:rsidR="00FC2EF3" w:rsidRPr="00732EEF">
        <w:rPr>
          <w:b/>
          <w:sz w:val="22"/>
          <w:szCs w:val="22"/>
          <w:lang w:val="hr-HR"/>
        </w:rPr>
        <w:t xml:space="preserve"> </w:t>
      </w:r>
      <w:r w:rsidR="00EE1190">
        <w:rPr>
          <w:sz w:val="22"/>
          <w:szCs w:val="22"/>
          <w:lang w:val="hr-HR"/>
        </w:rPr>
        <w:t>(</w:t>
      </w:r>
      <w:r w:rsidR="006263C5">
        <w:rPr>
          <w:sz w:val="22"/>
          <w:szCs w:val="22"/>
          <w:lang w:val="hr-HR"/>
        </w:rPr>
        <w:t>2</w:t>
      </w:r>
      <w:r w:rsidR="00295CCF">
        <w:rPr>
          <w:sz w:val="22"/>
          <w:szCs w:val="22"/>
          <w:lang w:val="hr-HR"/>
        </w:rPr>
        <w:t>9</w:t>
      </w:r>
      <w:r w:rsidR="00EE1190">
        <w:rPr>
          <w:sz w:val="22"/>
          <w:szCs w:val="22"/>
          <w:lang w:val="hr-HR"/>
        </w:rPr>
        <w:t>.0</w:t>
      </w:r>
      <w:r w:rsidR="006263C5">
        <w:rPr>
          <w:sz w:val="22"/>
          <w:szCs w:val="22"/>
          <w:lang w:val="hr-HR"/>
        </w:rPr>
        <w:t>8</w:t>
      </w:r>
      <w:r w:rsidR="00FC2EF3" w:rsidRPr="00732EEF">
        <w:rPr>
          <w:sz w:val="22"/>
          <w:szCs w:val="22"/>
          <w:lang w:val="hr-HR"/>
        </w:rPr>
        <w:t>.201</w:t>
      </w:r>
      <w:r w:rsidR="006263C5">
        <w:rPr>
          <w:sz w:val="22"/>
          <w:szCs w:val="22"/>
          <w:lang w:val="hr-HR"/>
        </w:rPr>
        <w:t>7</w:t>
      </w:r>
      <w:r w:rsidR="00FC2EF3" w:rsidRPr="00732EEF">
        <w:rPr>
          <w:sz w:val="22"/>
          <w:szCs w:val="22"/>
          <w:lang w:val="hr-HR"/>
        </w:rPr>
        <w:t>.g.)</w:t>
      </w:r>
      <w:r w:rsidRPr="00732EEF">
        <w:rPr>
          <w:b/>
          <w:sz w:val="22"/>
          <w:szCs w:val="22"/>
          <w:lang w:val="hr-HR"/>
        </w:rPr>
        <w:t>:</w:t>
      </w:r>
    </w:p>
    <w:p w:rsidRDefault="00FC2EF3" w:rsidP="00FC2EF3" w:rsidR="00B63CF6">
      <w:pPr>
        <w:jc w:val="both"/>
        <w:rPr>
          <w:sz w:val="22"/>
          <w:szCs w:val="22"/>
          <w:lang w:val="hr-HR"/>
        </w:rPr>
      </w:pPr>
      <w:bookmarkStart w:name="_Hlt408271069" w:id="1"/>
      <w:bookmarkEnd w:id="1"/>
      <w:r w:rsidRPr="00732EEF">
        <w:rPr>
          <w:sz w:val="22"/>
          <w:szCs w:val="22"/>
          <w:lang w:val="hr-HR"/>
        </w:rPr>
        <w:t xml:space="preserve">- </w:t>
      </w:r>
      <w:r w:rsidR="0071205D" w:rsidRPr="00732EEF">
        <w:rPr>
          <w:sz w:val="22"/>
          <w:szCs w:val="22"/>
          <w:lang w:val="hr-HR"/>
        </w:rPr>
        <w:t>stečajn</w:t>
      </w:r>
      <w:r w:rsidR="00050E64" w:rsidRPr="00732EEF">
        <w:rPr>
          <w:sz w:val="22"/>
          <w:szCs w:val="22"/>
          <w:lang w:val="hr-HR"/>
        </w:rPr>
        <w:t>om</w:t>
      </w:r>
      <w:r w:rsidR="0071205D" w:rsidRPr="00732EEF">
        <w:rPr>
          <w:sz w:val="22"/>
          <w:szCs w:val="22"/>
          <w:lang w:val="hr-HR"/>
        </w:rPr>
        <w:t xml:space="preserve"> upravitelj</w:t>
      </w:r>
      <w:r w:rsidR="00050E64" w:rsidRPr="00732EEF">
        <w:rPr>
          <w:sz w:val="22"/>
          <w:szCs w:val="22"/>
          <w:lang w:val="hr-HR"/>
        </w:rPr>
        <w:t>u</w:t>
      </w:r>
      <w:r w:rsidR="00B63CF6">
        <w:rPr>
          <w:sz w:val="22"/>
          <w:szCs w:val="22"/>
          <w:lang w:val="hr-HR"/>
        </w:rPr>
        <w:t>,</w:t>
      </w:r>
    </w:p>
    <w:p w:rsidRDefault="00B63CF6" w:rsidP="00FC2EF3" w:rsidR="0071205D" w:rsidRPr="00732EEF">
      <w:pPr>
        <w:jc w:val="both"/>
        <w:rPr>
          <w:sz w:val="22"/>
          <w:szCs w:val="22"/>
          <w:lang w:val="hr-HR"/>
        </w:rPr>
      </w:pPr>
      <w:r>
        <w:rPr>
          <w:sz w:val="22"/>
          <w:szCs w:val="22"/>
          <w:lang w:val="hr-HR"/>
        </w:rPr>
        <w:t>- e oglasna ploča</w:t>
      </w:r>
      <w:r w:rsidR="00050E64" w:rsidRPr="00732EEF">
        <w:rPr>
          <w:sz w:val="22"/>
          <w:szCs w:val="22"/>
          <w:lang w:val="hr-HR"/>
        </w:rPr>
        <w:t>.</w:t>
      </w:r>
    </w:p>
    <w:p w:rsidRDefault="00FC2EF3" w:rsidP="00FC2EF3" w:rsidR="00FC2EF3">
      <w:pPr>
        <w:jc w:val="both"/>
        <w:rPr>
          <w:sz w:val="22"/>
          <w:szCs w:val="22"/>
          <w:lang w:val="hr-HR"/>
        </w:rPr>
      </w:pPr>
    </w:p>
    <w:p w:rsidRDefault="00295CCF" w:rsidP="00FC2EF3" w:rsidR="00295CCF">
      <w:pPr>
        <w:jc w:val="both"/>
        <w:rPr>
          <w:sz w:val="22"/>
          <w:szCs w:val="22"/>
          <w:lang w:val="hr-HR"/>
        </w:rPr>
      </w:pPr>
    </w:p>
    <w:p w:rsidRDefault="00295CCF" w:rsidP="00FC2EF3" w:rsidR="00295CCF">
      <w:pPr>
        <w:jc w:val="both"/>
        <w:rPr>
          <w:sz w:val="22"/>
          <w:szCs w:val="22"/>
          <w:lang w:val="hr-HR"/>
        </w:rPr>
      </w:pPr>
      <w:r>
        <w:rPr>
          <w:sz w:val="22"/>
          <w:szCs w:val="22"/>
          <w:lang w:val="hr-HR"/>
        </w:rPr>
        <w:t>Privitak:</w:t>
      </w:r>
    </w:p>
    <w:p w:rsidRDefault="00295CCF" w:rsidP="00FC2EF3" w:rsidR="00295CCF" w:rsidRPr="00732EEF">
      <w:pPr>
        <w:jc w:val="both"/>
        <w:rPr>
          <w:sz w:val="22"/>
          <w:szCs w:val="22"/>
          <w:lang w:val="hr-HR"/>
        </w:rPr>
      </w:pPr>
      <w:r>
        <w:rPr>
          <w:sz w:val="22"/>
          <w:szCs w:val="22"/>
          <w:lang w:val="hr-HR"/>
        </w:rPr>
        <w:t>- kao u tekstu.</w:t>
      </w:r>
    </w:p>
    <w:sectPr w:rsidSect="00860EA0" w:rsidR="00295CCF" w:rsidRPr="00732EEF">
      <w:headerReference w:type="even" r:id="rId12"/>
      <w:headerReference w:type="default" r:id="rId13"/>
      <w:pgSz w:h="16838" w:w="11906"/>
      <w:pgMar w:gutter="0" w:footer="720" w:header="720" w:left="1843" w:bottom="1440" w:right="1800"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755C0" w:rsidR="000755C0">
      <w:r>
        <w:separator/>
      </w:r>
    </w:p>
  </w:endnote>
  <w:endnote w:id="0" w:type="continuationSeparator">
    <w:p w:rsidRDefault="000755C0" w:rsidR="000755C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755C0" w:rsidR="000755C0">
      <w:r>
        <w:separator/>
      </w:r>
    </w:p>
  </w:footnote>
  <w:footnote w:id="0" w:type="continuationSeparator">
    <w:p w:rsidRDefault="000755C0" w:rsidR="000755C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C7DEA" w:rsidP="00821053" w:rsidR="00DC7DE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DC7DEA" w:rsidR="00DC7DEA">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C7DEA" w:rsidP="00821053" w:rsidR="00DC7DE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DC7DEA" w:rsidR="00DC7DEA">
    <w:pPr>
      <w:pStyle w:val="Zaglavlje"/>
    </w:pPr>
    <w:r>
      <w:tab/>
    </w:r>
    <w:r>
      <w:tab/>
      <w:t xml:space="preserve">Posl. br. </w:t>
    </w:r>
    <w:smartTag w:element="Street" w:uri="urn:schemas-microsoft-com:office:smarttags">
      <w:smartTag w:element="address" w:uri="urn:schemas-microsoft-com:office:smarttags">
        <w:r>
          <w:t>VI St.</w:t>
        </w:r>
      </w:smartTag>
    </w:smartTag>
    <w:r>
      <w:t xml:space="preserve"> 40/03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8D44DE7"/>
    <w:multiLevelType w:val="hybridMultilevel"/>
    <w:tmpl w:val="1E8C28CA"/>
    <w:lvl w:tplc="DDCA3540" w:ilvl="0">
      <w:start w:val="43"/>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
    <w:nsid w:val="0E30004C"/>
    <w:multiLevelType w:val="singleLevel"/>
    <w:tmpl w:val="2E364C0A"/>
    <w:lvl w:ilvl="0">
      <w:numFmt w:val="bullet"/>
      <w:lvlText w:val="-"/>
      <w:lvlJc w:val="left"/>
      <w:pPr>
        <w:tabs>
          <w:tab w:pos="1080" w:val="num"/>
        </w:tabs>
        <w:ind w:hanging="360" w:left="1080"/>
      </w:pPr>
      <w:rPr>
        <w:rFonts w:hint="default"/>
      </w:rPr>
    </w:lvl>
  </w:abstractNum>
  <w:abstractNum w:abstractNumId="2">
    <w:nsid w:val="183550CE"/>
    <w:multiLevelType w:val="hybridMultilevel"/>
    <w:tmpl w:val="5196629E"/>
    <w:lvl w:tplc="C6BEF14A" w:ilvl="0">
      <w:start w:val="1"/>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
    <w:nsid w:val="21B37A48"/>
    <w:multiLevelType w:val="singleLevel"/>
    <w:tmpl w:val="9A38C32C"/>
    <w:lvl w:ilvl="0">
      <w:start w:val="9"/>
      <w:numFmt w:val="bullet"/>
      <w:lvlText w:val="-"/>
      <w:lvlJc w:val="left"/>
      <w:pPr>
        <w:tabs>
          <w:tab w:pos="360" w:val="num"/>
        </w:tabs>
        <w:ind w:hanging="360" w:left="360"/>
      </w:pPr>
      <w:rPr>
        <w:rFonts w:hint="default"/>
      </w:rPr>
    </w:lvl>
  </w:abstractNum>
  <w:abstractNum w:abstractNumId="4">
    <w:nsid w:val="3E783557"/>
    <w:multiLevelType w:val="singleLevel"/>
    <w:tmpl w:val="EB6C2600"/>
    <w:lvl w:ilvl="0">
      <w:start w:val="19"/>
      <w:numFmt w:val="bullet"/>
      <w:lvlText w:val="-"/>
      <w:lvlJc w:val="left"/>
      <w:pPr>
        <w:tabs>
          <w:tab w:pos="1080" w:val="num"/>
        </w:tabs>
        <w:ind w:hanging="360" w:left="1080"/>
      </w:pPr>
      <w:rPr>
        <w:rFonts w:hint="default"/>
      </w:rPr>
    </w:lvl>
  </w:abstractNum>
  <w:abstractNum w:abstractNumId="5">
    <w:nsid w:val="40955943"/>
    <w:multiLevelType w:val="singleLevel"/>
    <w:tmpl w:val="73EEDF90"/>
    <w:lvl w:ilvl="0">
      <w:numFmt w:val="bullet"/>
      <w:lvlText w:val="-"/>
      <w:lvlJc w:val="left"/>
      <w:pPr>
        <w:tabs>
          <w:tab w:pos="1080" w:val="num"/>
        </w:tabs>
        <w:ind w:hanging="360" w:left="1080"/>
      </w:pPr>
      <w:rPr>
        <w:rFonts w:hint="default"/>
      </w:rPr>
    </w:lvl>
  </w:abstractNum>
  <w:abstractNum w:abstractNumId="6">
    <w:nsid w:val="4F2A5595"/>
    <w:multiLevelType w:val="hybridMultilevel"/>
    <w:tmpl w:val="E2D8125A"/>
    <w:lvl w:tplc="9B2A1A08" w:ilvl="0">
      <w:numFmt w:val="bullet"/>
      <w:lvlText w:val="-"/>
      <w:lvlJc w:val="left"/>
      <w:pPr>
        <w:tabs>
          <w:tab w:pos="1635" w:val="num"/>
        </w:tabs>
        <w:ind w:hanging="915" w:left="1635"/>
      </w:pPr>
      <w:rPr>
        <w:rFonts w:cs="Times New Roman" w:eastAsia="Times New Roman" w:hAnsi="Times New Roman" w:ascii="Times New Roman" w:hint="default"/>
      </w:rPr>
    </w:lvl>
    <w:lvl w:tentative="true" w:tplc="041A0003" w:ilvl="1">
      <w:start w:val="1"/>
      <w:numFmt w:val="bullet"/>
      <w:lvlText w:val="o"/>
      <w:lvlJc w:val="left"/>
      <w:pPr>
        <w:tabs>
          <w:tab w:pos="1800" w:val="num"/>
        </w:tabs>
        <w:ind w:hanging="360" w:left="1800"/>
      </w:pPr>
      <w:rPr>
        <w:rFonts w:cs="Courier New"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cs="Courier New"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cs="Courier New"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abstractNum w:abstractNumId="7">
    <w:nsid w:val="65C61E87"/>
    <w:multiLevelType w:val="singleLevel"/>
    <w:tmpl w:val="9A38C32C"/>
    <w:lvl w:ilvl="0">
      <w:numFmt w:val="bullet"/>
      <w:lvlText w:val="-"/>
      <w:lvlJc w:val="left"/>
      <w:pPr>
        <w:tabs>
          <w:tab w:pos="360" w:val="num"/>
        </w:tabs>
        <w:ind w:hanging="360" w:left="360"/>
      </w:pPr>
      <w:rPr>
        <w:rFonts w:hint="default"/>
      </w:rPr>
    </w:lvl>
  </w:abstractNum>
  <w:num w:numId="1">
    <w:abstractNumId w:val="7"/>
  </w:num>
  <w:num w:numId="2">
    <w:abstractNumId w:val="4"/>
  </w:num>
  <w:num w:numId="3">
    <w:abstractNumId w:val="3"/>
  </w:num>
  <w:num w:numId="4">
    <w:abstractNumId w:val="5"/>
  </w:num>
  <w:num w:numId="5">
    <w:abstractNumId w:val="1"/>
  </w:num>
  <w:num w:numId="6">
    <w:abstractNumId w:val="6"/>
  </w:num>
  <w:num w:numId="7">
    <w:abstractNumId w:val="0"/>
  </w:num>
  <w:num w:numId="8">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264" w:val="textFit"/>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1205D"/>
    <w:rsid w:val="00021B90"/>
    <w:rsid w:val="00050E64"/>
    <w:rsid w:val="000755C0"/>
    <w:rsid w:val="000C26C8"/>
    <w:rsid w:val="00181A48"/>
    <w:rsid w:val="00214D23"/>
    <w:rsid w:val="00295CCF"/>
    <w:rsid w:val="002A68BA"/>
    <w:rsid w:val="002D35A8"/>
    <w:rsid w:val="00300B25"/>
    <w:rsid w:val="00312A40"/>
    <w:rsid w:val="003A486E"/>
    <w:rsid w:val="003B1E1C"/>
    <w:rsid w:val="003C2522"/>
    <w:rsid w:val="003E3949"/>
    <w:rsid w:val="004C7DBB"/>
    <w:rsid w:val="004D568E"/>
    <w:rsid w:val="005C3F89"/>
    <w:rsid w:val="006263C5"/>
    <w:rsid w:val="006F47D5"/>
    <w:rsid w:val="0071205D"/>
    <w:rsid w:val="00723914"/>
    <w:rsid w:val="00732EEF"/>
    <w:rsid w:val="007564B0"/>
    <w:rsid w:val="007F7B7D"/>
    <w:rsid w:val="00821053"/>
    <w:rsid w:val="00860EA0"/>
    <w:rsid w:val="0089626D"/>
    <w:rsid w:val="008F43F1"/>
    <w:rsid w:val="009442FA"/>
    <w:rsid w:val="009F14CF"/>
    <w:rsid w:val="00AA6998"/>
    <w:rsid w:val="00AE094B"/>
    <w:rsid w:val="00B63CF6"/>
    <w:rsid w:val="00BF0ABB"/>
    <w:rsid w:val="00C07ECE"/>
    <w:rsid w:val="00C44BF4"/>
    <w:rsid w:val="00D17EB8"/>
    <w:rsid w:val="00D95D71"/>
    <w:rsid w:val="00DA3F12"/>
    <w:rsid w:val="00DC7DEA"/>
    <w:rsid w:val="00DF23F7"/>
    <w:rsid w:val="00E11618"/>
    <w:rsid w:val="00E42D4B"/>
    <w:rsid w:val="00EE1190"/>
    <w:rsid w:val="00EF661F"/>
    <w:rsid w:val="00F449BE"/>
    <w:rsid w:val="00FB4158"/>
    <w:rsid w:val="00FC2EF3"/>
    <w:rsid w:val="00FC751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Street" w:namespaceuri="urn:schemas-microsoft-com:office:smarttags"/>
  <w:smartTagType w:name="address" w:namespaceuri="urn:schemas-microsoft-com:office:smarttags"/>
  <w:smartTagType w:name="City" w:namespaceuri="urn:schemas-microsoft-com:office:smarttags"/>
  <w:smartTagType w:name="place"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lang w:val="en-AU"/>
    </w:rPr>
  </w:style>
  <w:style w:styleId="Naslov1" w:type="paragraph">
    <w:name w:val="heading 1"/>
    <w:basedOn w:val="Normal"/>
    <w:next w:val="Normal"/>
    <w:qFormat/>
    <w:pPr>
      <w:keepNext/>
      <w:jc w:val="right"/>
      <w:outlineLvl w:val="0"/>
    </w:pPr>
    <w:rPr>
      <w:b/>
      <w:lang w:val="hr-HR"/>
    </w:rPr>
  </w:style>
  <w:style w:styleId="Naslov2" w:type="paragraph">
    <w:name w:val="heading 2"/>
    <w:basedOn w:val="Normal"/>
    <w:next w:val="Normal"/>
    <w:qFormat/>
    <w:pPr>
      <w:keepNext/>
      <w:jc w:val="center"/>
      <w:outlineLvl w:val="1"/>
    </w:pPr>
    <w:rPr>
      <w:b/>
      <w:lang w:val="hr-HR"/>
    </w:rPr>
  </w:style>
  <w:style w:styleId="Naslov3" w:type="paragraph">
    <w:name w:val="heading 3"/>
    <w:basedOn w:val="Normal"/>
    <w:next w:val="Normal"/>
    <w:qFormat/>
    <w:pPr>
      <w:keepNext/>
      <w:ind w:left="360"/>
      <w:jc w:val="both"/>
      <w:outlineLvl w:val="2"/>
    </w:pPr>
    <w:rPr>
      <w:b/>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lang w:val="hr-HR"/>
    </w:rPr>
  </w:style>
  <w:style w:styleId="Uvuenotijeloteksta" w:type="paragraph">
    <w:name w:val="Body Text Indent"/>
    <w:basedOn w:val="Normal"/>
    <w:pPr>
      <w:ind w:left="360"/>
      <w:jc w:val="both"/>
    </w:pPr>
    <w:rPr>
      <w:lang w:val="hr-HR"/>
    </w:rPr>
  </w:style>
  <w:style w:styleId="Tijeloteksta-uvlaka2" w:type="paragraph">
    <w:name w:val="Body Text Indent 2"/>
    <w:basedOn w:val="Normal"/>
    <w:pPr>
      <w:ind w:left="720"/>
      <w:jc w:val="both"/>
    </w:pPr>
    <w:rPr>
      <w:lang w:val="hr-HR"/>
    </w:rPr>
  </w:style>
  <w:style w:styleId="Zaglavlje" w:type="paragraph">
    <w:name w:val="header"/>
    <w:basedOn w:val="Normal"/>
    <w:rsid w:val="00860EA0"/>
    <w:pPr>
      <w:tabs>
        <w:tab w:pos="4536" w:val="center"/>
        <w:tab w:pos="9072" w:val="right"/>
      </w:tabs>
    </w:pPr>
  </w:style>
  <w:style w:styleId="Brojstranice" w:type="character">
    <w:name w:val="page number"/>
    <w:basedOn w:val="Zadanifontodlomka"/>
    <w:rsid w:val="00860EA0"/>
  </w:style>
  <w:style w:styleId="Podnoje" w:type="paragraph">
    <w:name w:val="footer"/>
    <w:basedOn w:val="Normal"/>
    <w:rsid w:val="00860EA0"/>
    <w:pPr>
      <w:tabs>
        <w:tab w:pos="4536" w:val="center"/>
        <w:tab w:pos="9072" w:val="right"/>
      </w:tabs>
    </w:pPr>
  </w:style>
  <w:style w:styleId="Tekstbalonia" w:type="paragraph">
    <w:name w:val="Balloon Text"/>
    <w:basedOn w:val="Normal"/>
    <w:semiHidden/>
    <w:rsid w:val="00DF23F7"/>
    <w:rPr>
      <w:rFonts w:cs="Tahoma" w:hAnsi="Tahoma" w:ascii="Tahoma"/>
      <w:sz w:val="16"/>
      <w:szCs w:val="16"/>
    </w:rPr>
  </w:style>
  <w:style w:styleId="Tekstrezerviranogmjesta" w:type="character">
    <w:name w:val="Placeholder Text"/>
    <w:basedOn w:val="Zadanifontodlomka"/>
    <w:uiPriority w:val="99"/>
    <w:semiHidden/>
    <w:rsid w:val="00723914"/>
    <w:rPr>
      <w:color w:val="808080"/>
      <w:bdr w:space="0" w:sz="0" w:color="auto" w:val="none"/>
      <w:shd w:fill="auto" w:color="auto" w:val="clear"/>
    </w:rPr>
  </w:style>
  <w:style w:customStyle="true" w:styleId="eSPISCCParagraphDefaultFont" w:type="character">
    <w:name w:val="eSPIS_CC_Paragraph Default Font"/>
    <w:basedOn w:val="Zadanifontodlomka"/>
    <w:rsid w:val="00723914"/>
    <w:rPr>
      <w:rFonts w:cs="Times New Roman" w:hAnsi="Times New Roman" w:ascii="Times New Roman"/>
      <w:color w:val="000000"/>
      <w:sz w:val="24"/>
      <w:szCs w:val="22"/>
      <w:bdr w:space="0" w:sz="0" w:color="auto" w:val="none"/>
      <w:shd w:fill="auto" w:color="auto" w:val="clear"/>
      <w:lang w:val="hr-HR"/>
    </w:rPr>
  </w:style>
  <w:style w:customStyle="true" w:styleId="PozadinaSvijetloZuta" w:type="character">
    <w:name w:val="Pozadina_SvijetloZuta"/>
    <w:basedOn w:val="Zadanifontodlomka"/>
    <w:rsid w:val="00723914"/>
    <w:rPr>
      <w:color w:val="000000"/>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723914"/>
    <w:rPr>
      <w:rFonts w:cs="Times New Roman" w:hAnsi="Times New Roman" w:ascii="Times New Roman"/>
      <w:color w:val="000000"/>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723914"/>
    <w:rPr>
      <w:rFonts w:cs="Times New Roman" w:hAnsi="Times New Roman" w:ascii="Times New Roman"/>
      <w:color w:val="000000"/>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lang w:val="en-AU"/>
    </w:rPr>
  </w:style>
  <w:style w:styleId="Naslov1" w:type="paragraph">
    <w:name w:val="heading 1"/>
    <w:basedOn w:val="Normal"/>
    <w:next w:val="Normal"/>
    <w:qFormat/>
    <w:pPr>
      <w:keepNext/>
      <w:jc w:val="right"/>
      <w:outlineLvl w:val="0"/>
    </w:pPr>
    <w:rPr>
      <w:b/>
      <w:lang w:val="hr-HR"/>
    </w:rPr>
  </w:style>
  <w:style w:styleId="Naslov2" w:type="paragraph">
    <w:name w:val="heading 2"/>
    <w:basedOn w:val="Normal"/>
    <w:next w:val="Normal"/>
    <w:qFormat/>
    <w:pPr>
      <w:keepNext/>
      <w:jc w:val="center"/>
      <w:outlineLvl w:val="1"/>
    </w:pPr>
    <w:rPr>
      <w:b/>
      <w:lang w:val="hr-HR"/>
    </w:rPr>
  </w:style>
  <w:style w:styleId="Naslov3" w:type="paragraph">
    <w:name w:val="heading 3"/>
    <w:basedOn w:val="Normal"/>
    <w:next w:val="Normal"/>
    <w:qFormat/>
    <w:pPr>
      <w:keepNext/>
      <w:ind w:left="360"/>
      <w:jc w:val="both"/>
      <w:outlineLvl w:val="2"/>
    </w:pPr>
    <w:rPr>
      <w:b/>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lang w:val="hr-HR"/>
    </w:rPr>
  </w:style>
  <w:style w:styleId="Uvuenotijeloteksta" w:type="paragraph">
    <w:name w:val="Body Text Indent"/>
    <w:basedOn w:val="Normal"/>
    <w:pPr>
      <w:ind w:left="360"/>
      <w:jc w:val="both"/>
    </w:pPr>
    <w:rPr>
      <w:lang w:val="hr-HR"/>
    </w:rPr>
  </w:style>
  <w:style w:styleId="Tijeloteksta-uvlaka2" w:type="paragraph">
    <w:name w:val="Body Text Indent 2"/>
    <w:basedOn w:val="Normal"/>
    <w:pPr>
      <w:ind w:left="720"/>
      <w:jc w:val="both"/>
    </w:pPr>
    <w:rPr>
      <w:lang w:val="hr-HR"/>
    </w:rPr>
  </w:style>
  <w:style w:styleId="Zaglavlje" w:type="paragraph">
    <w:name w:val="header"/>
    <w:basedOn w:val="Normal"/>
    <w:rsid w:val="00860EA0"/>
    <w:pPr>
      <w:tabs>
        <w:tab w:pos="4536" w:val="center"/>
        <w:tab w:pos="9072" w:val="right"/>
      </w:tabs>
    </w:pPr>
  </w:style>
  <w:style w:styleId="Brojstranice" w:type="character">
    <w:name w:val="page number"/>
    <w:basedOn w:val="Zadanifontodlomka"/>
    <w:rsid w:val="00860EA0"/>
  </w:style>
  <w:style w:styleId="Podnoje" w:type="paragraph">
    <w:name w:val="footer"/>
    <w:basedOn w:val="Normal"/>
    <w:rsid w:val="00860EA0"/>
    <w:pPr>
      <w:tabs>
        <w:tab w:pos="4536" w:val="center"/>
        <w:tab w:pos="9072" w:val="right"/>
      </w:tabs>
    </w:pPr>
  </w:style>
  <w:style w:styleId="Tekstbalonia" w:type="paragraph">
    <w:name w:val="Balloon Text"/>
    <w:basedOn w:val="Normal"/>
    <w:semiHidden/>
    <w:rsid w:val="00DF23F7"/>
    <w:rPr>
      <w:rFonts w:ascii="Tahoma" w:cs="Tahoma" w:hAnsi="Tahoma"/>
      <w:sz w:val="16"/>
      <w:szCs w:val="16"/>
    </w:rPr>
  </w:style>
  <w:style w:styleId="Tekstrezerviranogmjesta" w:type="character">
    <w:name w:val="Placeholder Text"/>
    <w:basedOn w:val="Zadanifontodlomka"/>
    <w:uiPriority w:val="99"/>
    <w:semiHidden/>
    <w:rsid w:val="00723914"/>
    <w:rPr>
      <w:color w:val="808080"/>
      <w:bdr w:color="auto" w:space="0" w:sz="0" w:val="none"/>
      <w:shd w:color="auto" w:fill="auto" w:val="clear"/>
    </w:rPr>
  </w:style>
  <w:style w:customStyle="1" w:styleId="eSPISCCParagraphDefaultFont" w:type="character">
    <w:name w:val="eSPIS_CC_Paragraph Default Font"/>
    <w:basedOn w:val="Zadanifontodlomka"/>
    <w:rsid w:val="00723914"/>
    <w:rPr>
      <w:rFonts w:ascii="Times New Roman" w:cs="Times New Roman" w:hAnsi="Times New Roman"/>
      <w:color w:val="000000"/>
      <w:sz w:val="24"/>
      <w:szCs w:val="22"/>
      <w:bdr w:color="auto" w:space="0" w:sz="0" w:val="none"/>
      <w:shd w:color="auto" w:fill="auto" w:val="clear"/>
      <w:lang w:val="hr-HR"/>
    </w:rPr>
  </w:style>
  <w:style w:customStyle="1" w:styleId="PozadinaSvijetloZuta" w:type="character">
    <w:name w:val="Pozadina_SvijetloZuta"/>
    <w:basedOn w:val="Zadanifontodlomka"/>
    <w:rsid w:val="00723914"/>
    <w:rPr>
      <w:color w:val="000000"/>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723914"/>
    <w:rPr>
      <w:rFonts w:ascii="Times New Roman" w:cs="Times New Roman" w:hAnsi="Times New Roman"/>
      <w:color w:val="000000"/>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723914"/>
    <w:rPr>
      <w:rFonts w:ascii="Times New Roman" w:cs="Times New Roman" w:hAnsi="Times New Roman"/>
      <w:color w:val="000000"/>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http://tbn0.google.com/images?q=tbn:8lIypWC5bJjP1M:http://www.hnv.org.yu/images/grb-rh.jpg"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29. kolovoza 2017.</izvorni_sadrzaj>
    <derivirana_varijabla naziv="DomainObject.DatumDonosenjaOdluke_1">29. kolovoza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Srđan</izvorni_sadrzaj>
    <derivirana_varijabla naziv="DomainObject.DonositeljOdluke.Ime_1">Srđan</derivirana_varijabla>
  </DomainObject.DonositeljOdluke.Ime>
  <DomainObject.DonositeljOdluke.Prezime>
    <izvorni_sadrzaj>Gavranić</izvorni_sadrzaj>
    <derivirana_varijabla naziv="DomainObject.DonositeljOdluke.Prezime_1">Gavranić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53</izvorni_sadrzaj>
    <derivirana_varijabla naziv="DomainObject.Predmet.Broj_1">53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siječnja 2011.</izvorni_sadrzaj>
    <derivirana_varijabla naziv="DomainObject.Predmet.DatumOsnivanja_1">1. siječnja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St-53/2011</izvorni_sadrzaj>
    <derivirana_varijabla naziv="DomainObject.Predmet.OznakaBroj_1">St-53/2011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GP DUBROVNIK d.d. Dubrovnik</izvorni_sadrzaj>
    <derivirana_varijabla naziv="DomainObject.Predmet.ProtustrankaFormated_1">  GP DUBROVNIK d.d. Dubrovnik</derivirana_varijabla>
  </DomainObject.Predmet.ProtustrankaFormated>
  <DomainObject.Predmet.ProtustrankaFormatedOIB>
    <izvorni_sadrzaj>  GP DUBROVNIK d.d. Dubrovnik, OIB 03999116831</izvorni_sadrzaj>
    <derivirana_varijabla naziv="DomainObject.Predmet.ProtustrankaFormatedOIB_1">  GP DUBROVNIK d.d. Dubrovnik, OIB 03999116831</derivirana_varijabla>
  </DomainObject.Predmet.ProtustrankaFormatedOIB>
  <DomainObject.Predmet.ProtustrankaFormatedWithAdress>
    <izvorni_sadrzaj> GP DUBROVNIK d.d. Dubrovnik, Điva Natali 7, 20000 Dubrovnik</izvorni_sadrzaj>
    <derivirana_varijabla naziv="DomainObject.Predmet.ProtustrankaFormatedWithAdress_1"> GP DUBROVNIK d.d. Dubrovnik, Điva Natali 7, 20000 Dubrovnik</derivirana_varijabla>
  </DomainObject.Predmet.ProtustrankaFormatedWithAdress>
  <DomainObject.Predmet.ProtustrankaFormatedWithAdressOIB>
    <izvorni_sadrzaj> GP DUBROVNIK d.d. Dubrovnik, OIB 03999116831, Điva Natali 7, 20000 Dubrovnik</izvorni_sadrzaj>
    <derivirana_varijabla naziv="DomainObject.Predmet.ProtustrankaFormatedWithAdressOIB_1"> GP DUBROVNIK d.d. Dubrovnik, OIB 03999116831, Điva Natali 7, 20000 Dubrovnik</derivirana_varijabla>
  </DomainObject.Predmet.ProtustrankaFormatedWithAdressOIB>
  <DomainObject.Predmet.ProtustrankaWithAdress>
    <izvorni_sadrzaj>GP DUBROVNIK d.d. Dubrovnik Điva Natali 7, 20000 Dubrovnik</izvorni_sadrzaj>
    <derivirana_varijabla naziv="DomainObject.Predmet.ProtustrankaWithAdress_1">GP DUBROVNIK d.d. Dubrovnik Điva Natali 7, 20000 Dubrovnik</derivirana_varijabla>
  </DomainObject.Predmet.ProtustrankaWithAdress>
  <DomainObject.Predmet.ProtustrankaWithAdressOIB>
    <izvorni_sadrzaj>GP DUBROVNIK d.d. Dubrovnik, OIB 03999116831, Điva Natali 7, 20000 Dubrovnik</izvorni_sadrzaj>
    <derivirana_varijabla naziv="DomainObject.Predmet.ProtustrankaWithAdressOIB_1">GP DUBROVNIK d.d. Dubrovnik, OIB 03999116831, Điva Natali 7, 20000 Dubrovnik</derivirana_varijabla>
  </DomainObject.Predmet.ProtustrankaWithAdressOIB>
  <DomainObject.Predmet.ProtustrankaNazivFormated>
    <izvorni_sadrzaj>GP DUBROVNIK d.d. Dubrovnik</izvorni_sadrzaj>
    <derivirana_varijabla naziv="DomainObject.Predmet.ProtustrankaNazivFormated_1">GP DUBROVNIK d.d. Dubrovnik</derivirana_varijabla>
  </DomainObject.Predmet.ProtustrankaNazivFormated>
  <DomainObject.Predmet.ProtustrankaNazivFormatedOIB>
    <izvorni_sadrzaj>GP DUBROVNIK d.d. Dubrovnik, OIB 03999116831</izvorni_sadrzaj>
    <derivirana_varijabla naziv="DomainObject.Predmet.ProtustrankaNazivFormatedOIB_1">GP DUBROVNIK d.d. Dubrovnik, OIB 03999116831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 SS DU</izvorni_sadrzaj>
    <derivirana_varijabla naziv="DomainObject.Predmet.Referada.Naziv_1">referada 6 SS DU</derivirana_varijabla>
  </DomainObject.Predmet.Referada.Naziv>
  <DomainObject.Predmet.Referada.Oznaka>
    <izvorni_sadrzaj>ref. 6 SS </izvorni_sadrzaj>
    <derivirana_varijabla naziv="DomainObject.Predmet.Referada.Oznaka_1">ref. 6 SS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Srđan Gavranić</izvorni_sadrzaj>
    <derivirana_varijabla naziv="DomainObject.Predmet.Referada.Sudac_1">Srđan Gavranić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Mijo Bošnjak, Dubrovnik; Slavko Garić, Dubrovnik; Andrija Golemac, Dubrovnik; Dubravko Mage, Dubrovnik; Ivan Biskup, Dubrovnik; Jelena Marušić, Dubrovnik; Ivan Perić, Dubrovnik; Ivko Jović, Dubrovnik; Miho Kevo, Dubrovnik; Niko Pošak, Dubrovnik; Ivan Miličević, Dubrovnik; Igor Dobroslavić, Dubrovnik; HYPO ALPE-ADRIA-BANK dioničko društvo; Jakov Balarin, Dubrovnik; Zoran Vukoja, Dubrovnik; Pero Perović, Dubrovnik; Antun Vukas, Dubrovnik; Žarko Rajković, Dubrovnik; Danijel Ravić, Dubrovnik; Zoran Vodopija, Dubrovnik; Stjepan Lakić, Dubrovnik; Tereza Lakić, Dubrovnik; Ivica Car, Dubrovnik; Niko Sašilo, Dubrovnik; Boris Centelege, Dubrovnik; Esad Čokljat, Dubrovnik zastupanog po punomoćniku Želimir Par, odvjetnik; Antun Knežević; Dragan Bender, Dubrovnik; Ivan Potrebica, Dubrovnik; Boško Rojević, Dubrovnik; Ivo Andrić, Dubrovnik; Mario Perić, Dubrovnik; VIAM društvo za građevinarstvo, trgovinu i projektiranje d.o.o.; Marko Čerlek, Dubrovnik; Zdenka Ivanović, Dubrovnik; Goran Vladić, Dubrovnik; Ivan Šijalović, Dubrovnik; Predrag Breljaš,  Dubrovnik; Ante Kljusurić, Dubrovnik; Izet Zelentrović, Dubrovnik; Ardo Petko, Dubrovnik; Husein Odobašić, Dubrovnik; Vitomir Milanić, Dubrovnik; Dražen Topić, Dubrovnik; Ramo Hodžić, Dubrovnik; Jovo Krunić, Dubrovnik; Tihomir Trče, Dubrovnik; Milo Nožica, Dubrovnik; Ivica Abaz, Dubrovnik; Goran Škrabo, Dubrovnik; Pero Asanović, Dubrovnik; Marko Kristić, Dubrovnik; Lenka Sentić, Dubrovnik; Robert Popović, Dubrovnik; Dragan Mendeš, Dubrovnik; Mato Đurović, Dubrovnik; Ivko Vide, Dubrovnik; Jozo Dedov, Dubrovnik; Rudolf Klečak, Dubrovnik; Slavko Bošnjak, Dubrovnik; Stjepan Matić, Dubrovnik; Dragan Šanta, Dubrovnik; Marko Kudrić, Dubrovnik; Antun Knego, Dubrovnik; Safet Elezović, Dubrovnik; Marko Lovrić, Dubrovnik; Ivan Bender, Dubrovnik; Miroslav Ivandić, Dubrovnik; Ivica Milinović, Dubrovnik; Zulfo Ćotović, Dubrovnik; Ivan Džidžić, Dubrovnik; Ivan Zadro, Dubrovnik; Ivica Prkačin, Dubrovnik; Marin Srijemse, Dubrovnik; Vlaho Cumeljan, Dubrovnik; Munib Aganović, Dubrovnik; Danijel Vidović, Dubrovnik; AB KERAMIKA d.o.o.; Ivan Zlatić, Dubrovnik; Vinko Raguž, Dubrovnik; Marija Kokošar, Dubrovnik; Ante Majić, Dubrovnik; Mato Ivanika, Dubrovnik; Stjepan Barušić, Dubrovnik; Dinko Biokšić, Dubrovnik; Salko Sejdin, Dubrovnik; Renejo Ćorsuljić, Dubrovnik; Jure Grozdić, Dubrovnik; Jospi Topić, Dubrovnik; Vlasta Lončarić, Dubrovnik; Mato Monković, Dubrovnik; Vlaho Vatović, Dubrovnik; Davor Radivojević, Dubrovnik; Dragan Baketarić; Zoran Radetić, Dubrovnik; Gordan Cvitanović, Dubrovnik; Aldin Hajdarović, Dubrovnik; Stipo Franjić, Dubrovnik; Smiljko Šitum, Dubrovnik; Josip Radić, Dubrovnik; Nikola Mlinarić, Dubrovnik; Amel Ahmović, Dubrovnik; LIFT MODUS d.o.o. za poizvodnju, trgovinu i usluge zastupanog po punomoćniku Zdravko Balenović; Mujsira Majišević, Dubrovnik; Vlaho Lepeš, Dubrovnik; Pero Tomašević, Dubrovnik; Franj Laco, Dubrovnik; Dane Grubeša, Dubrovnik; IMPULS-LEASING društvo s ograničenom odgovornošću za leasing zastupanog po punomoćniku Kate Galić; Pavo Lukić, Dubrovnik; Nikola Oberan, Dubronvik; Pavo Sentić, Dubrovnik; Marija Đurđević, Dubrovnik; LIBERTAS - DUBROVNIK d.o.o. za prijevoz putnika zastupanog po punomoćniku Nikolina Zvjerković; Ante Topić, Dubrovnik; Ante Kriste, Dubrovnik; Ivan Pavličević, Dubrovnik; Branko Jeličić, Dubrovnik; Ivica Miletić, Dubrovnik; Marina Osmić, Dubrovnik; IVAN KOVAČ; Mate Jurković, Dubrovnik; Željko Crepulja, Dubrovnik; Ivan Bendre, Dubrovnik; Slavko Krisitć, Dubrovnik; Nezir Mujkić, Dubrovnik; Zvonko Šijaković, Dubrovnik; Srećko Kriste, Dubrovnik; Zoran Kapetanović, Dubrovnik; Mirko Šimunović, Dubrovnik; Dragan Litrica, Dubrovnik; Mijo Brković, Dubrovnik; Marinko Lučić, Dubrovnik; Ivan Papk, Dubrovnik; Nikša Jeljenić, Dubrovnik; Slavko Lučić, Dubrovnik; Milenko Ivanika,Dubrovnik; Nikola Jurić, Dubrovnik; Mato Topić, Dubrovnik; Ivica Pušić, Dubrovnik; Andrija Zvono, Dubrovnik; Mario Papak, Dubrovnik; Luka Franjić, Dubrovnik; Damir Vladić, Dubrovnik; Marinko Bradić, Dubrovnik; Marko Pjević, Dubrovnik; Petar Banušić, Dubrovnik; Igor Centelege, Dubrovnik; Vide Vuletić, Dubrovnik; Niko Pavlović, Dubrovnik; Ivo Mišura, Dubrovnik; Mario Topić, Dubrovnik; Ivo Šimunović, Dubrovnik; Tomas Pavlović, Dubrovnik; Jozo Papak, Dubrovnik; Martin Žeravica, Dubrovnik; Nade Matijaši, Dubrovnik; Zičrija Hasanspahić, Dubrovnik; Katica Mašković, Dubrovnik; Franjo Džano, Dubrovnik; Tomislav Topić, Dubrovnik; Zoran Tomašević, Dubrovnik; Andrija Fabris; Mijo Papić, Dubrovnik; Ivan Zvono, Dubrovnik; Berislav Bartulović, Dubrovnik; Zdravko Bošnjak, Dubrovnik; Mato Kevo, Dubrovnik; Milenko Miletić, Dubrovnik; Stipo Topić, Dubrovnik; Niko Škoro, Dubrovnik; Ivan Krešić, Dubrovnik; Dragan Ivandić, Dubrovnik; Božo Maslać, Dubrovnik; Ante Kljusurić, Dubrovnik; ZARAKOP društvo s ograničenom odgovornošću za građevinarstvo i geoinženjering; Mile Jeličić, Dubrovnik; Branislav Filipović, Dubrovnik; Dinko Pušić, Dubrovnik; Nikša Brajević, Dubrovnik; Jadranka Oberan, Dubrovnik; Ante Marić, Dubrovnik; Antun Marinović, Dubrovnik; Šinan Bošnjaković, Dubrovnik; Stipe Jeličić, Dubrovnik; Ivica Radić, Dubrovnik; Ivo Miletić, Dubrovnik; Krešimir Drinovac, Dubrovnik; Damir Vlahinić, Dubrovnik; Pero Raić, Dubrovnik; Franjo Vnučec, Dubrovnik; Robert Maras, Dubrovnik; Stijepo Majkovica, Dubrovnik; Mile Sičaja, Dubrovnik; Tonći Medi, Dubrovnik; Ivan Lovrić, Dubrovnik; Jerko Budimir, Dubrovnik; Anto Beljo, Dubrovnik; Almir Pelko, Dubrovnik; Mirko Kolar, Dubrovnik; Miloslav Kokošar, Dubrovnik; Miroslav Jeličić, Dubrovnik; Vojko Smoljanović, Dubrovnik; Ilija Zadrić, Dubrovnik; Jasmin Zelentrović, Dubrovnik; Joško Vučićević, Dubrovnik; Petar Kovačević, Dubrovnik; Mijodrag Vitković, Dubrovnik; Vladimir Ivičević, Dubrovnik; Milan Pemdo, Dubrovnik; Maro Duper, Dubrovnik; Mario Sole, Dubrovnik; Vlaho Bukvić, Dubrovnik; Ivica Hladilo, Dubrovnik; Ivan Oberan, Dubrovnik; Viktor Majić, Dubrovnik; Mišo Previšić, Dubrovnik; Ivan Radoš, Dubrovnik; Antun Njirić, Dubrovnik; KONAVLE METAL d.o.o. za proizvodnju, trgovinu i usluge zastupanog po punomoćniku Amir Alijagić; Mato Lovrić, Dubrovnik; Nikša Škrabo, Dubrovnik; Slavko Bošnjak, Dubrovnik; Jozo Morić, Dubrovnik; Darko Topić, Dubrovnik; Ivan Pavlović, Dubrovnik; Mare Jerković, Dubrovnik; Andrija Beljo, Dubrovnik; Halim Dedović, Dubrovnik; Ivica Topić, Dubrovnik; Nikša Škrabo, Dubrovnik; Stjepan Drljo, Dubrovnik; Pero Andrić, Dubrovnik; Ervin Nukić, Dubrovnik; Antun Žabić, Dubrovnik; Maro Lujo, Dubrovnik; Zdravko Merdžan, Dubrovnik; CEMEX Hrvatska dioničko društvo za proizvodnju i prodaju cementa i drugih građevinskih materijala zastupanog po punomoćniku Marina Maslek; Predrag Tokmakčija, Dubrovnik; Pero Jović, Dubrovnik; Marijo Pušić, Dubrovnik; Ivan Dobroslavić, Dubrovnik; Mirko Bilandžija, Dubrovnik; Josip Čuvalo, Dubrovnik; ELEKTRO-TEAM d.o.o. za elektroinstalacije zastupanog po punomoćniku Anita Tomašević; EUROHERC osiguranje - dioničko društvo za osiguranje imovine i osoba i druge poslove osiguranja zastupanog po punomoćniku Marijana Temali; Danijel Zvijerković, Dubrovnik; Željko Bošnjak, Dubrovnik; Marko Perković, Dubrovnik; Šimun Cvitanović, Dubrovnik; Neđo Mijović, Dubrovnik; Božo Kvorić, Dubrovnik; Stipe Miličević, Dubrovnik; OTP banka Hrvatska dioničko društvo; Goran Vidović; Građevinski obrt TIM; Stipo Gabrić; DUBROVNIK GRADNJA d.o.o.</izvorni_sadrzaj>
    <derivirana_varijabla naziv="DomainObject.Predmet.StrankaFormated_1">  Mijo Bošnjak, Dubrovnik; Slavko Garić, Dubrovnik; Andrija Golemac, Dubrovnik; Dubravko Mage, Dubrovnik; Ivan Biskup, Dubrovnik; Jelena Marušić, Dubrovnik; Ivan Perić, Dubrovnik; Ivko Jović, Dubrovnik; Miho Kevo, Dubrovnik; Niko Pošak, Dubrovnik; Ivan Miličević, Dubrovnik; Igor Dobroslavić, Dubrovnik; HYPO ALPE-ADRIA-BANK dioničko društvo; Jakov Balarin, Dubrovnik; Zoran Vukoja, Dubrovnik; Pero Perović, Dubrovnik; Antun Vukas, Dubrovnik; Žarko Rajković, Dubrovnik; Danijel Ravić, Dubrovnik; Zoran Vodopija, Dubrovnik; Stjepan Lakić, Dubrovnik; Tereza Lakić, Dubrovnik; Ivica Car, Dubrovnik; Niko Sašilo, Dubrovnik; Boris Centelege, Dubrovnik; Esad Čokljat, Dubrovnik zastupanog po punomoćniku Želimir Par, odvjetnik; Antun Knežević; Dragan Bender, Dubrovnik; Ivan Potrebica, Dubrovnik; Boško Rojević, Dubrovnik; Ivo Andrić, Dubrovnik; Mario Perić, Dubrovnik; VIAM društvo za građevinarstvo, trgovinu i projektiranje d.o.o.; Marko Čerlek, Dubrovnik; Zdenka Ivanović, Dubrovnik; Goran Vladić, Dubrovnik; Ivan Šijalović, Dubrovnik; Predrag Breljaš,  Dubrovnik; Ante Kljusurić, Dubrovnik; Izet Zelentrović, Dubrovnik; Ardo Petko, Dubrovnik; Husein Odobašić, Dubrovnik; Vitomir Milanić, Dubrovnik; Dražen Topić, Dubrovnik; Ramo Hodžić, Dubrovnik; Jovo Krunić, Dubrovnik; Tihomir Trče, Dubrovnik; Milo Nožica, Dubrovnik; Ivica Abaz, Dubrovnik; Goran Škrabo, Dubrovnik; Pero Asanović, Dubrovnik; Marko Kristić, Dubrovnik; Lenka Sentić, Dubrovnik; Robert Popović, Dubrovnik; Dragan Mendeš, Dubrovnik; Mato Đurović, Dubrovnik; Ivko Vide, Dubrovnik; Jozo Dedov, Dubrovnik; Rudolf Klečak, Dubrovnik; Slavko Bošnjak, Dubrovnik; Stjepan Matić, Dubrovnik; Dragan Šanta, Dubrovnik; Marko Kudrić, Dubrovnik; Antun Knego, Dubrovnik; Safet Elezović, Dubrovnik; Marko Lovrić, Dubrovnik; Ivan Bender, Dubrovnik; Miroslav Ivandić, Dubrovnik; Ivica Milinović, Dubrovnik; Zulfo Ćotović, Dubrovnik; Ivan Džidžić, Dubrovnik; Ivan Zadro, Dubrovnik; Ivica Prkačin, Dubrovnik; Marin Srijemse, Dubrovnik; Vlaho Cumeljan, Dubrovnik; Munib Aganović, Dubrovnik; Danijel Vidović, Dubrovnik; AB KERAMIKA d.o.o.; Ivan Zlatić, Dubrovnik; Vinko Raguž, Dubrovnik; Marija Kokošar, Dubrovnik; Ante Majić, Dubrovnik; Mato Ivanika, Dubrovnik; Stjepan Barušić, Dubrovnik; Dinko Biokšić, Dubrovnik; Salko Sejdin, Dubrovnik; Renejo Ćorsuljić, Dubrovnik; Jure Grozdić, Dubrovnik; Jospi Topić, Dubrovnik; Vlasta Lončarić, Dubrovnik; Mato Monković, Dubrovnik; Vlaho Vatović, Dubrovnik; Davor Radivojević, Dubrovnik; Dragan Baketarić; Zoran Radetić, Dubrovnik; Gordan Cvitanović, Dubrovnik; Aldin Hajdarović, Dubrovnik; Stipo Franjić, Dubrovnik; Smiljko Šitum, Dubrovnik; Josip Radić, Dubrovnik; Nikola Mlinarić, Dubrovnik; Amel Ahmović, Dubrovnik; LIFT MODUS d.o.o. za poizvodnju, trgovinu i usluge zastupanog po punomoćniku Zdravko Balenović; Mujsira Majišević, Dubrovnik; Vlaho Lepeš, Dubrovnik; Pero Tomašević, Dubrovnik; Franj Laco, Dubrovnik; Dane Grubeša, Dubrovnik; IMPULS-LEASING društvo s ograničenom odgovornošću za leasing zastupanog po punomoćniku Kate Galić; Pavo Lukić, Dubrovnik; Nikola Oberan, Dubronvik; Pavo Sentić, Dubrovnik; Marija Đurđević, Dubrovnik; LIBERTAS - DUBROVNIK d.o.o. za prijevoz putnika zastupanog po punomoćniku Nikolina Zvjerković; Ante Topić, Dubrovnik; Ante Kriste, Dubrovnik; Ivan Pavličević, Dubrovnik; Branko Jeličić, Dubrovnik; Ivica Miletić, Dubrovnik; Marina Osmić, Dubrovnik; IVAN KOVAČ; Mate Jurković, Dubrovnik; Željko Crepulja, Dubrovnik; Ivan Bendre, Dubrovnik; Slavko Krisitć, Dubrovnik; Nezir Mujkić, Dubrovnik; Zvonko Šijaković, Dubrovnik; Srećko Kriste, Dubrovnik; Zoran Kapetanović, Dubrovnik; Mirko Šimunović, Dubrovnik; Dragan Litrica, Dubrovnik; Mijo Brković, Dubrovnik; Marinko Lučić, Dubrovnik; Ivan Papk, Dubrovnik; Nikša Jeljenić, Dubrovnik; Slavko Lučić, Dubrovnik; Milenko Ivanika,Dubrovnik; Nikola Jurić, Dubrovnik; Mato Topić, Dubrovnik; Ivica Pušić, Dubrovnik; Andrija Zvono, Dubrovnik; Mario Papak, Dubrovnik; Luka Franjić, Dubrovnik; Damir Vladić, Dubrovnik; Marinko Bradić, Dubrovnik; Marko Pjević, Dubrovnik; Petar Banušić, Dubrovnik; Igor Centelege, Dubrovnik; Vide Vuletić, Dubrovnik; Niko Pavlović, Dubrovnik; Ivo Mišura, Dubrovnik; Mario Topić, Dubrovnik; Ivo Šimunović, Dubrovnik; Tomas Pavlović, Dubrovnik; Jozo Papak, Dubrovnik; Martin Žeravica, Dubrovnik; Nade Matijaši, Dubrovnik; Zičrija Hasanspahić, Dubrovnik; Katica Mašković, Dubrovnik; Franjo Džano, Dubrovnik; Tomislav Topić, Dubrovnik; Zoran Tomašević, Dubrovnik; Andrija Fabris; Mijo Papić, Dubrovnik; Ivan Zvono, Dubrovnik; Berislav Bartulović, Dubrovnik; Zdravko Bošnjak, Dubrovnik; Mato Kevo, Dubrovnik; Milenko Miletić, Dubrovnik; Stipo Topić, Dubrovnik; Niko Škoro, Dubrovnik; Ivan Krešić, Dubrovnik; Dragan Ivandić, Dubrovnik; Božo Maslać, Dubrovnik; Ante Kljusurić, Dubrovnik; ZARAKOP društvo s ograničenom odgovornošću za građevinarstvo i geoinženjering; Mile Jeličić, Dubrovnik; Branislav Filipović, Dubrovnik; Dinko Pušić, Dubrovnik; Nikša Brajević, Dubrovnik; Jadranka Oberan, Dubrovnik; Ante Marić, Dubrovnik; Antun Marinović, Dubrovnik; Šinan Bošnjaković, Dubrovnik; Stipe Jeličić, Dubrovnik; Ivica Radić, Dubrovnik; Ivo Miletić, Dubrovnik; Krešimir Drinovac, Dubrovnik; Damir Vlahinić, Dubrovnik; Pero Raić, Dubrovnik; Franjo Vnučec, Dubrovnik; Robert Maras, Dubrovnik; Stijepo Majkovica, Dubrovnik; Mile Sičaja, Dubrovnik; Tonći Medi, Dubrovnik; Ivan Lovrić, Dubrovnik; Jerko Budimir, Dubrovnik; Anto Beljo, Dubrovnik; Almir Pelko, Dubrovnik; Mirko Kolar, Dubrovnik; Miloslav Kokošar, Dubrovnik; Miroslav Jeličić, Dubrovnik; Vojko Smoljanović, Dubrovnik; Ilija Zadrić, Dubrovnik; Jasmin Zelentrović, Dubrovnik; Joško Vučićević, Dubrovnik; Petar Kovačević, Dubrovnik; Mijodrag Vitković, Dubrovnik; Vladimir Ivičević, Dubrovnik; Milan Pemdo, Dubrovnik; Maro Duper, Dubrovnik; Mario Sole, Dubrovnik; Vlaho Bukvić, Dubrovnik; Ivica Hladilo, Dubrovnik; Ivan Oberan, Dubrovnik; Viktor Majić, Dubrovnik; Mišo Previšić, Dubrovnik; Ivan Radoš, Dubrovnik; Antun Njirić, Dubrovnik; KONAVLE METAL d.o.o. za proizvodnju, trgovinu i usluge zastupanog po punomoćniku Amir Alijagić; Mato Lovrić, Dubrovnik; Nikša Škrabo, Dubrovnik; Slavko Bošnjak, Dubrovnik; Jozo Morić, Dubrovnik; Darko Topić, Dubrovnik; Ivan Pavlović, Dubrovnik; Mare Jerković, Dubrovnik; Andrija Beljo, Dubrovnik; Halim Dedović, Dubrovnik; Ivica Topić, Dubrovnik; Nikša Škrabo, Dubrovnik; Stjepan Drljo, Dubrovnik; Pero Andrić, Dubrovnik; Ervin Nukić, Dubrovnik; Antun Žabić, Dubrovnik; Maro Lujo, Dubrovnik; Zdravko Merdžan, Dubrovnik; CEMEX Hrvatska dioničko društvo za proizvodnju i prodaju cementa i drugih građevinskih materijala zastupanog po punomoćniku Marina Maslek; Predrag Tokmakčija, Dubrovnik; Pero Jović, Dubrovnik; Marijo Pušić, Dubrovnik; Ivan Dobroslavić, Dubrovnik; Mirko Bilandžija, Dubrovnik; Josip Čuvalo, Dubrovnik; ELEKTRO-TEAM d.o.o. za elektroinstalacije zastupanog po punomoćniku Anita Tomašević; EUROHERC osiguranje - dioničko društvo za osiguranje imovine i osoba i druge poslove osiguranja zastupanog po punomoćniku Marijana Temali; Danijel Zvijerković, Dubrovnik; Željko Bošnjak, Dubrovnik; Marko Perković, Dubrovnik; Šimun Cvitanović, Dubrovnik; Neđo Mijović, Dubrovnik; Božo Kvorić, Dubrovnik; Stipe Miličević, Dubrovnik; OTP banka Hrvatska dioničko društvo; Goran Vidović; Građevinski obrt TIM; Stipo Gabrić; DUBROVNIK GRADNJA d.o.o.</derivirana_varijabla>
  </DomainObject.Predmet.StrankaFormated>
  <DomainObject.Predmet.StrankaFormatedOIB>
    <izvorni_sadrzaj>  Mijo Bošnjak, Dubrovnik; Slavko Garić, Dubrovnik; Andrija Golemac, Dubrovnik; Dubravko Mage, Dubrovnik; Ivan Biskup, Dubrovnik; Jelena Marušić, Dubrovnik; Ivan Perić, Dubrovnik; Ivko Jović, Dubrovnik; Miho Kevo, Dubrovnik; Niko Pošak, Dubrovnik; Ivan Miličević, Dubrovnik; Igor Dobroslavić, Dubrovnik; HYPO ALPE-ADRIA-BANK dioničko društvo, OIB 14036333877; Jakov Balarin, Dubrovnik; Zoran Vukoja, Dubrovnik; Pero Perović, Dubrovnik; Antun Vukas, Dubrovnik; Žarko Rajković, Dubrovnik; Danijel Ravić, Dubrovnik; Zoran Vodopija, Dubrovnik; Stjepan Lakić, Dubrovnik; Tereza Lakić, Dubrovnik; Ivica Car, Dubrovnik; Niko Sašilo, Dubrovnik; Boris Centelege, Dubrovnik; Esad Čokljat, Dubrovnik zastupanog po punomoćniku Želimir Par, odvjetnik; Antun Knežević; Dragan Bender, Dubrovnik; Ivan Potrebica, Dubrovnik; Boško Rojević, Dubrovnik; Ivo Andrić, Dubrovnik; Mario Perić, Dubrovnik; VIAM društvo za građevinarstvo, trgovinu i projektiranje d.o.o., OIB 61581848671; Marko Čerlek, Dubrovnik; Zdenka Ivanović, Dubrovnik; Goran Vladić, Dubrovnik; Ivan Šijalović, Dubrovnik; Predrag Breljaš,  Dubrovnik; Ante Kljusurić, Dubrovnik; Izet Zelentrović, Dubrovnik; Ardo Petko, Dubrovnik; Husein Odobašić, Dubrovnik; Vitomir Milanić, Dubrovnik; Dražen Topić, Dubrovnik; Ramo Hodžić, Dubrovnik; Jovo Krunić, Dubrovnik; Tihomir Trče, Dubrovnik; Milo Nožica, Dubrovnik; Ivica Abaz, Dubrovnik; Goran Škrabo, Dubrovnik; Pero Asanović, Dubrovnik; Marko Kristić, Dubrovnik; Lenka Sentić, Dubrovnik; Robert Popović, Dubrovnik; Dragan Mendeš, Dubrovnik; Mato Đurović, Dubrovnik; Ivko Vide, Dubrovnik; Jozo Dedov, Dubrovnik; Rudolf Klečak, Dubrovnik; Slavko Bošnjak, Dubrovnik; Stjepan Matić, Dubrovnik; Dragan Šanta, Dubrovnik; Marko Kudrić, Dubrovnik; Antun Knego, Dubrovnik; Safet Elezović, Dubrovnik; Marko Lovrić, Dubrovnik; Ivan Bender, Dubrovnik; Miroslav Ivandić, Dubrovnik; Ivica Milinović, Dubrovnik; Zulfo Ćotović, Dubrovnik; Ivan Džidžić, Dubrovnik; Ivan Zadro, Dubrovnik; Ivica Prkačin, Dubrovnik; Marin Srijemse, Dubrovnik; Vlaho Cumeljan, Dubrovnik; Munib Aganović, Dubrovnik; Danijel Vidović, Dubrovnik; AB KERAMIKA d.o.o., OIB 77285179745; Ivan Zlatić, Dubrovnik; Vinko Raguž, Dubrovnik; Marija Kokošar, Dubrovnik; Ante Majić, Dubrovnik; Mato Ivanika, Dubrovnik; Stjepan Barušić, Dubrovnik; Dinko Biokšić, Dubrovnik; Salko Sejdin, Dubrovnik; Renejo Ćorsuljić, Dubrovnik; Jure Grozdić, Dubrovnik; Jospi Topić, Dubrovnik; Vlasta Lončarić, Dubrovnik; Mato Monković, Dubrovnik; Vlaho Vatović, Dubrovnik; Davor Radivojević, Dubrovnik; Dragan Baketarić; Zoran Radetić, Dubrovnik; Gordan Cvitanović, Dubrovnik; Aldin Hajdarović, Dubrovnik; Stipo Franjić, Dubrovnik; Smiljko Šitum, Dubrovnik; Josip Radić, Dubrovnik; Nikola Mlinarić, Dubrovnik; Amel Ahmović, Dubrovnik; LIFT MODUS d.o.o. za poizvodnju, trgovinu i usluge, OIB 15526597734 zastupanog po punomoćniku Zdravko Balenović; Mujsira Majišević, Dubrovnik; Vlaho Lepeš, Dubrovnik; Pero Tomašević, Dubrovnik; Franj Laco, Dubrovnik; Dane Grubeša, Dubrovnik; IMPULS-LEASING društvo s ograničenom odgovornošću za leasing, OIB 65918029671 zastupanog po punomoćniku Kate Galić; Pavo Lukić, Dubrovnik; Nikola Oberan, Dubronvik; Pavo Sentić, Dubrovnik; Marija Đurđević, Dubrovnik; LIBERTAS - DUBROVNIK d.o.o. za prijevoz putnika, OIB 36411681446 zastupanog po punomoćniku Nikolina Zvjerković; Ante Topić, Dubrovnik; Ante Kriste, Dubrovnik; Ivan Pavličević, Dubrovnik; Branko Jeličić, Dubrovnik; Ivica Miletić, Dubrovnik; Marina Osmić, Dubrovnik; IVAN KOVAČ; Mate Jurković, Dubrovnik; Željko Crepulja, Dubrovnik; Ivan Bendre, Dubrovnik; Slavko Krisitć, Dubrovnik; Nezir Mujkić, Dubrovnik; Zvonko Šijaković, Dubrovnik; Srećko Kriste, Dubrovnik; Zoran Kapetanović, Dubrovnik; Mirko Šimunović, Dubrovnik; Dragan Litrica, Dubrovnik; Mijo Brković, Dubrovnik; Marinko Lučić, Dubrovnik; Ivan Papk, Dubrovnik; Nikša Jeljenić, Dubrovnik; Slavko Lučić, Dubrovnik; Milenko Ivanika,Dubrovnik; Nikola Jurić, Dubrovnik; Mato Topić, Dubrovnik; Ivica Pušić, Dubrovnik; Andrija Zvono, Dubrovnik; Mario Papak, Dubrovnik; Luka Franjić, Dubrovnik; Damir Vladić, Dubrovnik; Marinko Bradić, Dubrovnik; Marko Pjević, Dubrovnik; Petar Banušić, Dubrovnik; Igor Centelege, Dubrovnik; Vide Vuletić, Dubrovnik; Niko Pavlović, Dubrovnik; Ivo Mišura, Dubrovnik; Mario Topić, Dubrovnik; Ivo Šimunović, Dubrovnik; Tomas Pavlović, Dubrovnik; Jozo Papak, Dubrovnik; Martin Žeravica, Dubrovnik; Nade Matijaši, Dubrovnik; Zičrija Hasanspahić, Dubrovnik; Katica Mašković, Dubrovnik; Franjo Džano, Dubrovnik; Tomislav Topić, Dubrovnik; Zoran Tomašević, Dubrovnik; Andrija Fabris; Mijo Papić, Dubrovnik; Ivan Zvono, Dubrovnik; Berislav Bartulović, Dubrovnik; Zdravko Bošnjak, Dubrovnik; Mato Kevo, Dubrovnik; Milenko Miletić, Dubrovnik; Stipo Topić, Dubrovnik; Niko Škoro, Dubrovnik; Ivan Krešić, Dubrovnik; Dragan Ivandić, Dubrovnik; Božo Maslać, Dubrovnik; Ante Kljusurić, Dubrovnik; ZARAKOP društvo s ograničenom odgovornošću za građevinarstvo i geoinženjering, OIB 47945843315; Mile Jeličić, Dubrovnik; Branislav Filipović, Dubrovnik; Dinko Pušić, Dubrovnik; Nikša Brajević, Dubrovnik; Jadranka Oberan, Dubrovnik; Ante Marić, Dubrovnik; Antun Marinović, Dubrovnik; Šinan Bošnjaković, Dubrovnik; Stipe Jeličić, Dubrovnik; Ivica Radić, Dubrovnik; Ivo Miletić, Dubrovnik; Krešimir Drinovac, Dubrovnik; Damir Vlahinić, Dubrovnik; Pero Raić, Dubrovnik; Franjo Vnučec, Dubrovnik; Robert Maras, Dubrovnik; Stijepo Majkovica, Dubrovnik; Mile Sičaja, Dubrovnik; Tonći Medi, Dubrovnik; Ivan Lovrić, Dubrovnik; Jerko Budimir, Dubrovnik; Anto Beljo, Dubrovnik; Almir Pelko, Dubrovnik; Mirko Kolar, Dubrovnik; Miloslav Kokošar, Dubrovnik; Miroslav Jeličić, Dubrovnik; Vojko Smoljanović, Dubrovnik; Ilija Zadrić, Dubrovnik; Jasmin Zelentrović, Dubrovnik; Joško Vučićević, Dubrovnik; Petar Kovačević, Dubrovnik; Mijodrag Vitković, Dubrovnik; Vladimir Ivičević, Dubrovnik; Milan Pemdo, Dubrovnik; Maro Duper, Dubrovnik; Mario Sole, Dubrovnik; Vlaho Bukvić, Dubrovnik; Ivica Hladilo, Dubrovnik; Ivan Oberan, Dubrovnik; Viktor Majić, Dubrovnik; Mišo Previšić, Dubrovnik; Ivan Radoš, Dubrovnik; Antun Njirić, Dubrovnik; KONAVLE METAL d.o.o. za proizvodnju, trgovinu i usluge, OIB 55470127232 zastupanog po punomoćniku Amir Alijagić; Mato Lovrić, Dubrovnik; Nikša Škrabo, Dubrovnik; Slavko Bošnjak, Dubrovnik; Jozo Morić, Dubrovnik; Darko Topić, Dubrovnik; Ivan Pavlović, Dubrovnik; Mare Jerković, Dubrovnik; Andrija Beljo, Dubrovnik; Halim Dedović, Dubrovnik; Ivica Topić, Dubrovnik; Nikša Škrabo, Dubrovnik; Stjepan Drljo, Dubrovnik; Pero Andrić, Dubrovnik; Ervin Nukić, Dubrovnik; Antun Žabić, Dubrovnik; Maro Lujo, Dubrovnik; Zdravko Merdžan, Dubrovnik; CEMEX Hrvatska dioničko društvo za proizvodnju i prodaju cementa i drugih građevinskih materijala, OIB 94136335132 zastupanog po punomoćniku Marina Maslek; Predrag Tokmakčija, Dubrovnik; Pero Jović, Dubrovnik; Marijo Pušić, Dubrovnik; Ivan Dobroslavić, Dubrovnik; Mirko Bilandžija, Dubrovnik; Josip Čuvalo, Dubrovnik; ELEKTRO-TEAM d.o.o. za elektroinstalacije, OIB 26176974494 zastupanog po punomoćniku Anita Tomašević; EUROHERC osiguranje - dioničko društvo za osiguranje imovine i osoba i druge poslove osiguranja, OIB 22694857747 zastupanog po punomoćniku Marijana Temali; Danijel Zvijerković, Dubrovnik; Željko Bošnjak, Dubrovnik; Marko Perković, Dubrovnik; Šimun Cvitanović, Dubrovnik; Neđo Mijović, Dubrovnik; Božo Kvorić, Dubrovnik; Stipe Miličević, Dubrovnik; OTP banka Hrvatska dioničko društvo, OIB 52508873833; Goran Vidović; Građevinski obrt TIM; Stipo Gabrić, OIB 36026452457; DUBROVNIK GRADNJA d.o.o.</izvorni_sadrzaj>
    <derivirana_varijabla naziv="DomainObject.Predmet.StrankaFormatedOIB_1">  Mijo Bošnjak, Dubrovnik; Slavko Garić, Dubrovnik; Andrija Golemac, Dubrovnik; Dubravko Mage, Dubrovnik; Ivan Biskup, Dubrovnik; Jelena Marušić, Dubrovnik; Ivan Perić, Dubrovnik; Ivko Jović, Dubrovnik; Miho Kevo, Dubrovnik; Niko Pošak, Dubrovnik; Ivan Miličević, Dubrovnik; Igor Dobroslavić, Dubrovnik; HYPO ALPE-ADRIA-BANK dioničko društvo, OIB 14036333877; Jakov Balarin, Dubrovnik; Zoran Vukoja, Dubrovnik; Pero Perović, Dubrovnik; Antun Vukas, Dubrovnik; Žarko Rajković, Dubrovnik; Danijel Ravić, Dubrovnik; Zoran Vodopija, Dubrovnik; Stjepan Lakić, Dubrovnik; Tereza Lakić, Dubrovnik; Ivica Car, Dubrovnik; Niko Sašilo, Dubrovnik; Boris Centelege, Dubrovnik; Esad Čokljat, Dubrovnik zastupanog po punomoćniku Želimir Par, odvjetnik; Antun Knežević; Dragan Bender, Dubrovnik; Ivan Potrebica, Dubrovnik; Boško Rojević, Dubrovnik; Ivo Andrić, Dubrovnik; Mario Perić, Dubrovnik; VIAM društvo za građevinarstvo, trgovinu i projektiranje d.o.o., OIB 61581848671; Marko Čerlek, Dubrovnik; Zdenka Ivanović, Dubrovnik; Goran Vladić, Dubrovnik; Ivan Šijalović, Dubrovnik; Predrag Breljaš,  Dubrovnik; Ante Kljusurić, Dubrovnik; Izet Zelentrović, Dubrovnik; Ardo Petko, Dubrovnik; Husein Odobašić, Dubrovnik; Vitomir Milanić, Dubrovnik; Dražen Topić, Dubrovnik; Ramo Hodžić, Dubrovnik; Jovo Krunić, Dubrovnik; Tihomir Trče, Dubrovnik; Milo Nožica, Dubrovnik; Ivica Abaz, Dubrovnik; Goran Škrabo, Dubrovnik; Pero Asanović, Dubrovnik; Marko Kristić, Dubrovnik; Lenka Sentić, Dubrovnik; Robert Popović, Dubrovnik; Dragan Mendeš, Dubrovnik; Mato Đurović, Dubrovnik; Ivko Vide, Dubrovnik; Jozo Dedov, Dubrovnik; Rudolf Klečak, Dubrovnik; Slavko Bošnjak, Dubrovnik; Stjepan Matić, Dubrovnik; Dragan Šanta, Dubrovnik; Marko Kudrić, Dubrovnik; Antun Knego, Dubrovnik; Safet Elezović, Dubrovnik; Marko Lovrić, Dubrovnik; Ivan Bender, Dubrovnik; Miroslav Ivandić, Dubrovnik; Ivica Milinović, Dubrovnik; Zulfo Ćotović, Dubrovnik; Ivan Džidžić, Dubrovnik; Ivan Zadro, Dubrovnik; Ivica Prkačin, Dubrovnik; Marin Srijemse, Dubrovnik; Vlaho Cumeljan, Dubrovnik; Munib Aganović, Dubrovnik; Danijel Vidović, Dubrovnik; AB KERAMIKA d.o.o., OIB 77285179745; Ivan Zlatić, Dubrovnik; Vinko Raguž, Dubrovnik; Marija Kokošar, Dubrovnik; Ante Majić, Dubrovnik; Mato Ivanika, Dubrovnik; Stjepan Barušić, Dubrovnik; Dinko Biokšić, Dubrovnik; Salko Sejdin, Dubrovnik; Renejo Ćorsuljić, Dubrovnik; Jure Grozdić, Dubrovnik; Jospi Topić, Dubrovnik; Vlasta Lončarić, Dubrovnik; Mato Monković, Dubrovnik; Vlaho Vatović, Dubrovnik; Davor Radivojević, Dubrovnik; Dragan Baketarić; Zoran Radetić, Dubrovnik; Gordan Cvitanović, Dubrovnik; Aldin Hajdarović, Dubrovnik; Stipo Franjić, Dubrovnik; Smiljko Šitum, Dubrovnik; Josip Radić, Dubrovnik; Nikola Mlinarić, Dubrovnik; Amel Ahmović, Dubrovnik; LIFT MODUS d.o.o. za poizvodnju, trgovinu i usluge, OIB 15526597734 zastupanog po punomoćniku Zdravko Balenović; Mujsira Majišević, Dubrovnik; Vlaho Lepeš, Dubrovnik; Pero Tomašević, Dubrovnik; Franj Laco, Dubrovnik; Dane Grubeša, Dubrovnik; IMPULS-LEASING društvo s ograničenom odgovornošću za leasing, OIB 65918029671 zastupanog po punomoćniku Kate Galić; Pavo Lukić, Dubrovnik; Nikola Oberan, Dubronvik; Pavo Sentić, Dubrovnik; Marija Đurđević, Dubrovnik; LIBERTAS - DUBROVNIK d.o.o. za prijevoz putnika, OIB 36411681446 zastupanog po punomoćniku Nikolina Zvjerković; Ante Topić, Dubrovnik; Ante Kriste, Dubrovnik; Ivan Pavličević, Dubrovnik; Branko Jeličić, Dubrovnik; Ivica Miletić, Dubrovnik; Marina Osmić, Dubrovnik; IVAN KOVAČ; Mate Jurković, Dubrovnik; Željko Crepulja, Dubrovnik; Ivan Bendre, Dubrovnik; Slavko Krisitć, Dubrovnik; Nezir Mujkić, Dubrovnik; Zvonko Šijaković, Dubrovnik; Srećko Kriste, Dubrovnik; Zoran Kapetanović, Dubrovnik; Mirko Šimunović, Dubrovnik; Dragan Litrica, Dubrovnik; Mijo Brković, Dubrovnik; Marinko Lučić, Dubrovnik; Ivan Papk, Dubrovnik; Nikša Jeljenić, Dubrovnik; Slavko Lučić, Dubrovnik; Milenko Ivanika,Dubrovnik; Nikola Jurić, Dubrovnik; Mato Topić, Dubrovnik; Ivica Pušić, Dubrovnik; Andrija Zvono, Dubrovnik; Mario Papak, Dubrovnik; Luka Franjić, Dubrovnik; Damir Vladić, Dubrovnik; Marinko Bradić, Dubrovnik; Marko Pjević, Dubrovnik; Petar Banušić, Dubrovnik; Igor Centelege, Dubrovnik; Vide Vuletić, Dubrovnik; Niko Pavlović, Dubrovnik; Ivo Mišura, Dubrovnik; Mario Topić, Dubrovnik; Ivo Šimunović, Dubrovnik; Tomas Pavlović, Dubrovnik; Jozo Papak, Dubrovnik; Martin Žeravica, Dubrovnik; Nade Matijaši, Dubrovnik; Zičrija Hasanspahić, Dubrovnik; Katica Mašković, Dubrovnik; Franjo Džano, Dubrovnik; Tomislav Topić, Dubrovnik; Zoran Tomašević, Dubrovnik; Andrija Fabris; Mijo Papić, Dubrovnik; Ivan Zvono, Dubrovnik; Berislav Bartulović, Dubrovnik; Zdravko Bošnjak, Dubrovnik; Mato Kevo, Dubrovnik; Milenko Miletić, Dubrovnik; Stipo Topić, Dubrovnik; Niko Škoro, Dubrovnik; Ivan Krešić, Dubrovnik; Dragan Ivandić, Dubrovnik; Božo Maslać, Dubrovnik; Ante Kljusurić, Dubrovnik; ZARAKOP društvo s ograničenom odgovornošću za građevinarstvo i geoinženjering, OIB 47945843315; Mile Jeličić, Dubrovnik; Branislav Filipović, Dubrovnik; Dinko Pušić, Dubrovnik; Nikša Brajević, Dubrovnik; Jadranka Oberan, Dubrovnik; Ante Marić, Dubrovnik; Antun Marinović, Dubrovnik; Šinan Bošnjaković, Dubrovnik; Stipe Jeličić, Dubrovnik; Ivica Radić, Dubrovnik; Ivo Miletić, Dubrovnik; Krešimir Drinovac, Dubrovnik; Damir Vlahinić, Dubrovnik; Pero Raić, Dubrovnik; Franjo Vnučec, Dubrovnik; Robert Maras, Dubrovnik; Stijepo Majkovica, Dubrovnik; Mile Sičaja, Dubrovnik; Tonći Medi, Dubrovnik; Ivan Lovrić, Dubrovnik; Jerko Budimir, Dubrovnik; Anto Beljo, Dubrovnik; Almir Pelko, Dubrovnik; Mirko Kolar, Dubrovnik; Miloslav Kokošar, Dubrovnik; Miroslav Jeličić, Dubrovnik; Vojko Smoljanović, Dubrovnik; Ilija Zadrić, Dubrovnik; Jasmin Zelentrović, Dubrovnik; Joško Vučićević, Dubrovnik; Petar Kovačević, Dubrovnik; Mijodrag Vitković, Dubrovnik; Vladimir Ivičević, Dubrovnik; Milan Pemdo, Dubrovnik; Maro Duper, Dubrovnik; Mario Sole, Dubrovnik; Vlaho Bukvić, Dubrovnik; Ivica Hladilo, Dubrovnik; Ivan Oberan, Dubrovnik; Viktor Majić, Dubrovnik; Mišo Previšić, Dubrovnik; Ivan Radoš, Dubrovnik; Antun Njirić, Dubrovnik; KONAVLE METAL d.o.o. za proizvodnju, trgovinu i usluge, OIB 55470127232 zastupanog po punomoćniku Amir Alijagić; Mato Lovrić, Dubrovnik; Nikša Škrabo, Dubrovnik; Slavko Bošnjak, Dubrovnik; Jozo Morić, Dubrovnik; Darko Topić, Dubrovnik; Ivan Pavlović, Dubrovnik; Mare Jerković, Dubrovnik; Andrija Beljo, Dubrovnik; Halim Dedović, Dubrovnik; Ivica Topić, Dubrovnik; Nikša Škrabo, Dubrovnik; Stjepan Drljo, Dubrovnik; Pero Andrić, Dubrovnik; Ervin Nukić, Dubrovnik; Antun Žabić, Dubrovnik; Maro Lujo, Dubrovnik; Zdravko Merdžan, Dubrovnik; CEMEX Hrvatska dioničko društvo za proizvodnju i prodaju cementa i drugih građevinskih materijala, OIB 94136335132 zastupanog po punomoćniku Marina Maslek; Predrag Tokmakčija, Dubrovnik; Pero Jović, Dubrovnik; Marijo Pušić, Dubrovnik; Ivan Dobroslavić, Dubrovnik; Mirko Bilandžija, Dubrovnik; Josip Čuvalo, Dubrovnik; ELEKTRO-TEAM d.o.o. za elektroinstalacije, OIB 26176974494 zastupanog po punomoćniku Anita Tomašević; EUROHERC osiguranje - dioničko društvo za osiguranje imovine i osoba i druge poslove osiguranja, OIB 22694857747 zastupanog po punomoćniku Marijana Temali; Danijel Zvijerković, Dubrovnik; Željko Bošnjak, Dubrovnik; Marko Perković, Dubrovnik; Šimun Cvitanović, Dubrovnik; Neđo Mijović, Dubrovnik; Božo Kvorić, Dubrovnik; Stipe Miličević, Dubrovnik; OTP banka Hrvatska dioničko društvo, OIB 52508873833; Goran Vidović; Građevinski obrt TIM; Stipo Gabrić, OIB 36026452457; DUBROVNIK GRADNJA d.o.o.</derivirana_varijabla>
  </DomainObject.Predmet.StrankaFormatedOIB>
  <DomainObject.Predmet.StrankaFormatedWithAdress>
    <izvorni_sadrzaj> Mijo Bošnjak, Dubrovnik, 20000 Dubrovnik; Slavko Garić, Dubrovnik, 20000 Dubrovnik; Andrija Golemac, Dubrovnik, 20000 Dubrovnik; Dubravko Mage, Dubrovnik, 20000 Dubrovnik; Ivan Biskup, Dubrovnik, 20000 Dubrovnik; Jelena Marušić, Dubrovnik, 20000 Dubrovnik; Ivan Perić, Dubrovnik, 20000 Dubrovnik; Ivko Jović, Dubrovnik, 20000 Dubrovnik; Miho Kevo, Dubrovnik, 20000 Dubrovnik; Niko Pošak, Dubrovnik, 20000 Dubrovnik; Ivan Miličević, Dubrovnik, 20000 Dubrovnik; Igor Dobroslavić, Dubrovnik, 20000 Dubrovnik; HYPO ALPE-ADRIA-BANK dioničko društvo, Slavonska avenija 6, 10000 Zagreb; Jakov Balarin, Dubrovnik, 20000 Dubrovnik; Zoran Vukoja, Dubrovnik, 20000 Dubrovnik; Pero Perović, Dubrovnik, 20000 Dubrovnik; Antun Vukas, Dubrovnik, 20000 Dubrovnik; Žarko Rajković, Dubrovnik, 20000 Dubrovnik; Danijel Ravić, Dubrovnik, 20000 Dubrovnik; Zoran Vodopija, Dubrovnik, 20000 Dubrovnik; Stjepan Lakić, Dubrovnik, 20000 Dubrovnik; Tereza Lakić, Dubrovnik, 20000 Dubrovnik; Ivica Car, Dubrovnik, 20000 Dubrovnik; Niko Sašilo, Dubrovnik, 20000 Dubrovnik; Boris Centelege, Dubrovnik, 20000 Dubrovnik; Esad Čokljat, Dubrovnik, 20000 Dubrovnik zastupanog po punomoćniku Želimir Par, odvjetnik; Antun Knežević, 20000 Dubrovnik; Dragan Bender, Dubrovnik, 20000 Dubrovnik; Ivan Potrebica, Dubrovnik, 20000 Dubrovnik; Boško Rojević, Dubrovnik, 20000 Dubrovnik; Ivo Andrić, Dubrovnik, 20000 Dubrovnik; Mario Perić, Dubrovnik, 20000 Dubrovnik; VIAM društvo za građevinarstvo, trgovinu i projektiranje d.o.o., Josipa Kosora 40, Dubrovnik; Marko Čerlek, Dubrovnik, 20000 Dubrovnik; Zdenka Ivanović, Dubrovnik, 20000 Dubrovnik; Goran Vladić, Dubrovnik, 20000 Dubrovnik; Ivan Šijalović, Dubrovnik, 20000 Dubrovnik; Predrag Breljaš,  Dubrovnik, 20000 Dubrovnik; Ante Kljusurić, Dubrovnik, 20000 Dubrovnik; Izet Zelentrović, Dubrovnik, 20000 Dubrovnik; Ardo Petko, Dubrovnik, 20000 Dubrovnik; Husein Odobašić, Dubrovnik, 20000 Dubrovnik; Vitomir Milanić, Dubrovnik, 20000 Dubrovnik; Dražen Topić, Dubrovnik, 20000 Dubrovnik; Ramo Hodžić, Dubrovnik, 20000 Dubrovnik; Jovo Krunić, Dubrovnik, 20000 Dubrovnik; Tihomir Trče, Dubrovnik, 20000 Dubrovnik; Milo Nožica, Dubrovnik, 20000 Dubrovnik; Ivica Abaz, Dubrovnik, 20000 Dubrovnik; Goran Škrabo, Dubrovnik, 20000 Dubrovnik; Pero Asanović, Dubrovnik, 20000 Dubrovnik; Marko Kristić, Dubrovnik, 20000 Dubrovnik; Lenka Sentić, Dubrovnik, 20000 Dubrovnik; Robert Popović, Dubrovnik, 20000 Dubrovnik; Dragan Mendeš, Dubrovnik, 20000 Dubrovnik; Mato Đurović, Dubrovnik, 20000 Dubrovnik; Ivko Vide, Dubrovnik, 20000 Dubrovnik; Jozo Dedov, Dubrovnik, 20000 Dubrovnik; Rudolf Klečak, Dubrovnik, 20000 Dubrovnik; Slavko Bošnjak, Dubrovnik, 20000 Dubrovnik; Stjepan Matić, Dubrovnik, 20000 Dubrovnik; Dragan Šanta, Dubrovnik, 20000 Dubrovnik; Marko Kudrić, Dubrovnik, 20000 Dubrovnik; Antun Knego, Dubrovnik, 20000 Dubrovnik; Safet Elezović, Dubrovnik, 20000 Dubrovnik; Marko Lovrić, Dubrovnik, 20000 Dubrovnik; Ivan Bender, Dubrovnik, 20000 Dubrovnik; Miroslav Ivandić, Dubrovnik, 20000 Dubrovnik; Ivica Milinović, Dubrovnik, 20000 Dubrovnik; Zulfo Ćotović, Dubrovnik, 20000 Dubrovnik; Ivan Džidžić, Dubrovnik, 20000 Dubrovnik; Ivan Zadro, Dubrovnik, 20000 Dubrovnik; Ivica Prkačin, Dubrovnik, 20000 Dubrovnik; Marin Srijemse, Dubrovnik, 20000 Dubrovnik; Vlaho Cumeljan, Dubrovnik, 20000 Dubrovnik; Munib Aganović, Dubrovnik, 20000 Dubrovnik; Danijel Vidović, Dubrovnik, 20000 Dubrovnik; AB KERAMIKA d.o.o.; Ivan Zlatić, Dubrovnik, 20000 Dubrovnik; Vinko Raguž, Dubrovnik, 20000 Dubrovnik; Marija Kokošar, Dubrovnik, 20000 Dubrovnik; Ante Majić, Dubrovnik, 20000 Dubrovnik; Mato Ivanika, Dubrovnik, 20000 Dubrovnik; Stjepan Barušić, Dubrovnik, 20000 Dubrovnik; Dinko Biokšić, Dubrovnik, 20000 Dubrovnik; Salko Sejdin, Dubrovnik, 20000 Dubrovnik; Renejo Ćorsuljić, Dubrovnik, 20000 Dubrovnik; Jure Grozdić, Dubrovnik, 20000 Dubrovnik; Jospi Topić, Dubrovnik, 20000 Dubrovnik; Vlasta Lončarić, Dubrovnik, 20000 Dubrovnik; Mato Monković, Dubrovnik, 20000 Dubrovnik; Vlaho Vatović, Dubrovnik, 20000 Dubrovnik; Davor Radivojević, Dubrovnik, 20000 Dubrovnik; Dragan Baketarić, Put Dragovoljaca Domovinskog rata 136 Kod Đive Kesovija, 20207 Mlini; Zoran Radetić, Dubrovnik, 20000 Dubrovnik; Gordan Cvitanović, Dubrovnik, 20000 Dubrovnik; Aldin Hajdarović, Dubrovnik, 20000 Dubrovnik; Stipo Franjić, Dubrovnik, 20000 Dubrovnik; Smiljko Šitum, Dubrovnik, 20000 Dubrovnik; Josip Radić, Dubrovnik, 20000 Dubrovnik; Nikola Mlinarić, Dubrovnik, 20000 Dubrovnik; Amel Ahmović, Dubrovnik, 20000 Dubrovnik; LIFT MODUS d.o.o. za poizvodnju, trgovinu i usluge, Zagrebačka cesta 145 A/III, 10000 Zagreb zastupanog po punomoćniku Zdravko Balenović; Mujsira Majišević, Dubrovnik, 20000 Dubrovnik; Vlaho Lepeš, Dubrovnik, 20000 Dubrovnik; Pero Tomašević, Dubrovnik, 20000 Dubrovnik; Franj Laco, Dubrovnik, 20000 Dubrovnik; Dane Grubeša, Dubrovnik, 20000 Dubrovnik; IMPULS-LEASING društvo s ograničenom odgovornošću za leasing, Velimira Škorpika 24/1, 10000 Zagreb zastupanog po punomoćniku Kate Galić; Pavo Lukić, Dubrovnik, 20000 Dubrovnik; Nikola Oberan, Dubronvik, 20000 Dubrovnik; Pavo Sentić, Dubrovnik, 20000 Dubrovnik; Marija Đurđević, Dubrovnik, 20000 Dubrovnik; LIBERTAS - DUBROVNIK d.o.o. za prijevoz putnika, Ogarići 12, Komolac zastupanog po punomoćniku Nikolina Zvjerković; Ante Topić, Dubrovnik, 20000 Dubrovnik; Ante Kriste, Dubrovnik, 20000 Dubrovnik; Ivan Pavličević, Dubrovnik, 20000 Dubrovnik; Branko Jeličić, Dubrovnik, 20000 Dubrovnik; Ivica Miletić, Dubrovnik, 20000 Dubrovnik; Marina Osmić, Dubrovnik, 20000 Dubrovnik; IVAN KOVAČ; Mate Jurković, Dubrovnik, 20000 Dubrovnik; Željko Crepulja, Dubrovnik, 20000 Dubrovnik; Ivan Bendre, Dubrovnik, 20000 Dubrovnik; Slavko Krisitć, Dubrovnik, 20000 Dubrovnik; Nezir Mujkić, Dubrovnik, 20000 Dubrovnik; Zvonko Šijaković, Dubrovnik, 20000 Dubrovnik; Srećko Kriste, Dubrovnik, 20000 Dubrovnik; Zoran Kapetanović, Dubrovnik, 20000 Dubrovnik; Mirko Šimunović, Dubrovnik, 20000 Dubrovnik; Dragan Litrica, Dubrovnik, 20000 Dubrovnik; Mijo Brković, Dubrovnik, 20000 Dubrovnik; Marinko Lučić, Dubrovnik, 20000 Dubrovnik; Ivan Papk, Dubrovnik, 20000 Dubrovnik; Nikša Jeljenić, Dubrovnik, 20000 Dubrovnik; Slavko Lučić, Dubrovnik, 20000 Dubrovnik; Milenko Ivanika,Dubrovnik, 20000 Dubrovnik; Nikola Jurić, Dubrovnik, 20000 Dubrovnik; Mato Topić, Dubrovnik, 20000 Dubrovnik; Ivica Pušić, Dubrovnik, 20000 Dubrovnik; Andrija Zvono, Dubrovnik, 20000 Dubrovnik; Mario Papak, Dubrovnik, 20000 Dubrovnik; Luka Franjić, Dubrovnik, 20000 Dubrovnik; Damir Vladić, Dubrovnik, 20000 Dubrovnik; Marinko Bradić, Dubrovnik, 20000 Dubrovnik; Marko Pjević, Dubrovnik, 20000 Dubrovnik; Petar Banušić, Dubrovnik, 20000 Dubrovnik; Igor Centelege, Dubrovnik, 20000 Dubrovnik; Vide Vuletić, Dubrovnik, 20000 Dubrovnik; Niko Pavlović, Dubrovnik, 20000 Dubrovnik; Ivo Mišura, Dubrovnik, 20000 Dubrovnik; Mario Topić, Dubrovnik, 20000 Dubrovnik; Ivo Šimunović, Dubrovnik, 20000 Dubrovnik; Tomas Pavlović, Dubrovnik, 20000 Dubrovnik; Jozo Papak, Dubrovnik, 20000 Dubrovnik; Martin Žeravica, Dubrovnik, 20000 Dubrovnik; Nade Matijaši, Dubrovnik, 20000 Dubrovnik; Zičrija Hasanspahić, Dubrovnik, 20000 Dubrovnik; Katica Mašković, Dubrovnik, 20000 Dubrovnik; Franjo Džano, Dubrovnik, 20000 Dubrovnik; Tomislav Topić, Dubrovnik, 20000 Dubrovnik; Zoran Tomašević, Dubrovnik, 20000 Dubrovnik; Andrija Fabris; Mijo Papić, Dubrovnik, 20000 Dubrovnik; Ivan Zvono, Dubrovnik, 20000 Dubrovnik; Berislav Bartulović, Dubrovnik, 20000 Dubrovnik; Zdravko Bošnjak, Dubrovnik, 20000 Dubrovnik; Mato Kevo, Dubrovnik, 20000 Dubrovnik; Milenko Miletić, Dubrovnik, 20000 Dubrovnik; Stipo Topić, Dubrovnik, 20000 Dubrovnik; Niko Škoro, Dubrovnik, 20000 Dubrovnik; Ivan Krešić, Dubrovnik, 20000 Dubrovnik; Dragan Ivandić, Dubrovnik, 20000 Dubrovnik; Božo Maslać, Dubrovnik, 20000 Dubrovnik; Ante Kljusurić, Dubrovnik, 20000 Dubrovnik; ZARAKOP društvo s ograničenom odgovornošću za građevinarstvo i geoinženjering, Baričevići 26, Murvica; Mile Jeličić, Dubrovnik, 20000 Dubrovnik; Branislav Filipović, Dubrovnik, 20000 Dubrovnik; Dinko Pušić, Dubrovnik, 20000 Dubrovnik; Nikša Brajević, Dubrovnik, 20000 Dubrovnik; Jadranka Oberan, Dubrovnik, 20000 Dubrovnik; Ante Marić, Dubrovnik, 20000 Dubrovnik; Antun Marinović, Dubrovnik, 20000 Dubrovnik; Šinan Bošnjaković, Dubrovnik, 20000 Dubrovnik; Stipe Jeličić, Dubrovnik, 20000 Dubrovnik; Ivica Radić, Dubrovnik, 20000 Dubrovnik; Ivo Miletić, Dubrovnik, 20000 Dubrovnik; Krešimir Drinovac, Dubrovnik, 20000 Dubrovnik; Damir Vlahinić, Dubrovnik, Điva Natali 7 (GP Dubrovnik d.d.), 20000 Dubrovnik; Pero Raić, Dubrovnik, 20000 Dubrovnik; Franjo Vnučec, Dubrovnik, 20000 Dubrovnik; Robert Maras, Dubrovnik, 20000 Dubrovnik; Stijepo Majkovica, Dubrovnik, 20000 Dubrovnik; Mile Sičaja, Dubrovnik, 20000 Dubrovnik; Tonći Medi, Dubrovnik, 20000 Dubrovnik; Ivan Lovrić, Dubrovnik, 20000 Dubrovnik; Jerko Budimir, Dubrovnik, 20000 Dubrovnik; Anto Beljo, Dubrovnik, 20000 Dubrovnik; Almir Pelko, Dubrovnik, 20000 Dubrovnik; Mirko Kolar, Dubrovnik, 20000 Dubrovnik; Miloslav Kokošar, Dubrovnik, 20000 Dubrovnik; Miroslav Jeličić, Dubrovnik, 20000 Dubrovnik; Vojko Smoljanović, Dubrovnik, 20000 Dubrovnik; Ilija Zadrić, Dubrovnik, 20000 Dubrovnik; Jasmin Zelentrović, Dubrovnik, 20000 Dubrovnik; Joško Vučićević, Dubrovnik, 20000 Dubrovnik; Petar Kovačević, Dubrovnik, 20000 Dubrovnik; Mijodrag Vitković, Dubrovnik, 20000 Dubrovnik; Vladimir Ivičević, Dubrovnik, 20000 Dubrovnik; Milan Pemdo, Dubrovnik, 20000 Dubrovnik; Maro Duper, Dubrovnik, 20000 Dubrovnik; Mario Sole, Dubrovnik, 20000 Dubrovnik; Vlaho Bukvić, Dubrovnik, 20000 Dubrovnik; Ivica Hladilo, Dubrovnik, 20000 Dubrovnik; Ivan Oberan, Dubrovnik, 20000 Dubrovnik; Viktor Majić, Dubrovnik, 20000 Dubrovnik; Mišo Previšić, Dubrovnik, 20000 Dubrovnik; Ivan Radoš, Dubrovnik, 20000 Dubrovnik; Antun Njirić, Dubrovnik, 20000 Dubrovnik; KONAVLE METAL d.o.o. za proizvodnju, trgovinu i usluge, Gruda 4, Gruda zastupanog po punomoćniku Amir Alijagić; Mato Lovrić, Dubrovnik, 20000 Dubrovnik; Nikša Škrabo, Dubrovnik, 20000 Dubrovnik; Slavko Bošnjak, Dubrovnik, 20000 Dubrovnik; Jozo Morić, Dubrovnik, 20000 Dubrovnik; Darko Topić, Dubrovnik, 20000 Dubrovnik; Ivan Pavlović, Dubrovnik, 20000 Dubrovnik; Mare Jerković, Dubrovnik, 20000 Dubrovnik; Andrija Beljo, Dubrovnik, 20000 Dubrovnik; Halim Dedović, Dubrovnik, 20000 Dubrovnik; Ivica Topić, Dubrovnik, 20000 Dubrovnik; Nikša Škrabo, Dubrovnik, 20000 Dubrovnik; Stjepan Drljo, Dubrovnik, 20000 Dubrovnik; Pero Andrić, Dubrovnik, 20000 Dubrovnik; Ervin Nukić, Dubrovnik, 20000 Dubrovnik; Antun Žabić, Dubrovnik, 20000 Dubrovnik; Maro Lujo, Dubrovnik, 20000 Dubrovnik; Zdravko Merdžan, Dubrovnik, 20000 Dubrovnik; CEMEX Hrvatska dioničko društvo za proizvodnju i prodaju cementa i drugih građevinskih materijala, F. Tuđmana 45, Kaštel Sućurac zastupanog po punomoćniku Marina Maslek; Predrag Tokmakčija, Dubrovnik, 20000 Dubrovnik; Pero Jović, Dubrovnik, 20000 Dubrovnik; Marijo Pušić, Dubrovnik, 20000 Dubrovnik; Ivan Dobroslavić, Dubrovnik, 20000 Dubrovnik; Mirko Bilandžija, Dubrovnik, 20000 Dubrovnik; Josip Čuvalo, Dubrovnik, 20000 Dubrovnik; ELEKTRO-TEAM d.o.o. za elektroinstalacije, Riječka 16/A, Dubrovnik zastupanog po punomoćniku Anita Tomašević; EUROHERC osiguranje - dioničko društvo za osiguranje imovine i osoba i druge poslove osiguranja, Ulica grada Vukovara 282, 10000 Zagreb zastupanog po punomoćniku Marijana Temali; Danijel Zvijerković, Dubrovnik, 20000 Dubrovnik; Željko Bošnjak, Dubrovnik, 20000 Dubrovnik; Marko Perković, Dubrovnik, 20000 Dubrovnik; Šimun Cvitanović, Dubrovnik, 20000 Dubrovnik; Neđo Mijović, Dubrovnik, 20000 Dubrovnik; Božo Kvorić, Dubrovnik, 20000 Dubrovnik; Stipe Miličević, Dubrovnik, 20000 Dubrovnik; OTP banka Hrvatska dioničko društvo, Ulica Domovinskog rata 3, Zadar; Goran Vidović; Građevinski obrt TIM; Stipo Gabrić, Petra Krešimira IV/59, 20350 Metković; DUBROVNIK GRADNJA d.o.o.</izvorni_sadrzaj>
    <derivirana_varijabla naziv="DomainObject.Predmet.StrankaFormatedWithAdress_1"> Mijo Bošnjak, Dubrovnik, 20000 Dubrovnik; Slavko Garić, Dubrovnik, 20000 Dubrovnik; Andrija Golemac, Dubrovnik, 20000 Dubrovnik; Dubravko Mage, Dubrovnik, 20000 Dubrovnik; Ivan Biskup, Dubrovnik, 20000 Dubrovnik; Jelena Marušić, Dubrovnik, 20000 Dubrovnik; Ivan Perić, Dubrovnik, 20000 Dubrovnik; Ivko Jović, Dubrovnik, 20000 Dubrovnik; Miho Kevo, Dubrovnik, 20000 Dubrovnik; Niko Pošak, Dubrovnik, 20000 Dubrovnik; Ivan Miličević, Dubrovnik, 20000 Dubrovnik; Igor Dobroslavić, Dubrovnik, 20000 Dubrovnik; HYPO ALPE-ADRIA-BANK dioničko društvo, Slavonska avenija 6, 10000 Zagreb; Jakov Balarin, Dubrovnik, 20000 Dubrovnik; Zoran Vukoja, Dubrovnik, 20000 Dubrovnik; Pero Perović, Dubrovnik, 20000 Dubrovnik; Antun Vukas, Dubrovnik, 20000 Dubrovnik; Žarko Rajković, Dubrovnik, 20000 Dubrovnik; Danijel Ravić, Dubrovnik, 20000 Dubrovnik; Zoran Vodopija, Dubrovnik, 20000 Dubrovnik; Stjepan Lakić, Dubrovnik, 20000 Dubrovnik; Tereza Lakić, Dubrovnik, 20000 Dubrovnik; Ivica Car, Dubrovnik, 20000 Dubrovnik; Niko Sašilo, Dubrovnik, 20000 Dubrovnik; Boris Centelege, Dubrovnik, 20000 Dubrovnik; Esad Čokljat, Dubrovnik, 20000 Dubrovnik zastupanog po punomoćniku Želimir Par, odvjetnik; Antun Knežević, 20000 Dubrovnik; Dragan Bender, Dubrovnik, 20000 Dubrovnik; Ivan Potrebica, Dubrovnik, 20000 Dubrovnik; Boško Rojević, Dubrovnik, 20000 Dubrovnik; Ivo Andrić, Dubrovnik, 20000 Dubrovnik; Mario Perić, Dubrovnik, 20000 Dubrovnik; VIAM društvo za građevinarstvo, trgovinu i projektiranje d.o.o., Josipa Kosora 40, Dubrovnik; Marko Čerlek, Dubrovnik, 20000 Dubrovnik; Zdenka Ivanović, Dubrovnik, 20000 Dubrovnik; Goran Vladić, Dubrovnik, 20000 Dubrovnik; Ivan Šijalović, Dubrovnik, 20000 Dubrovnik; Predrag Breljaš,  Dubrovnik, 20000 Dubrovnik; Ante Kljusurić, Dubrovnik, 20000 Dubrovnik; Izet Zelentrović, Dubrovnik, 20000 Dubrovnik; Ardo Petko, Dubrovnik, 20000 Dubrovnik; Husein Odobašić, Dubrovnik, 20000 Dubrovnik; Vitomir Milanić, Dubrovnik, 20000 Dubrovnik; Dražen Topić, Dubrovnik, 20000 Dubrovnik; Ramo Hodžić, Dubrovnik, 20000 Dubrovnik; Jovo Krunić, Dubrovnik, 20000 Dubrovnik; Tihomir Trče, Dubrovnik, 20000 Dubrovnik; Milo Nožica, Dubrovnik, 20000 Dubrovnik; Ivica Abaz, Dubrovnik, 20000 Dubrovnik; Goran Škrabo, Dubrovnik, 20000 Dubrovnik; Pero Asanović, Dubrovnik, 20000 Dubrovnik; Marko Kristić, Dubrovnik, 20000 Dubrovnik; Lenka Sentić, Dubrovnik, 20000 Dubrovnik; Robert Popović, Dubrovnik, 20000 Dubrovnik; Dragan Mendeš, Dubrovnik, 20000 Dubrovnik; Mato Đurović, Dubrovnik, 20000 Dubrovnik; Ivko Vide, Dubrovnik, 20000 Dubrovnik; Jozo Dedov, Dubrovnik, 20000 Dubrovnik; Rudolf Klečak, Dubrovnik, 20000 Dubrovnik; Slavko Bošnjak, Dubrovnik, 20000 Dubrovnik; Stjepan Matić, Dubrovnik, 20000 Dubrovnik; Dragan Šanta, Dubrovnik, 20000 Dubrovnik; Marko Kudrić, Dubrovnik, 20000 Dubrovnik; Antun Knego, Dubrovnik, 20000 Dubrovnik; Safet Elezović, Dubrovnik, 20000 Dubrovnik; Marko Lovrić, Dubrovnik, 20000 Dubrovnik; Ivan Bender, Dubrovnik, 20000 Dubrovnik; Miroslav Ivandić, Dubrovnik, 20000 Dubrovnik; Ivica Milinović, Dubrovnik, 20000 Dubrovnik; Zulfo Ćotović, Dubrovnik, 20000 Dubrovnik; Ivan Džidžić, Dubrovnik, 20000 Dubrovnik; Ivan Zadro, Dubrovnik, 20000 Dubrovnik; Ivica Prkačin, Dubrovnik, 20000 Dubrovnik; Marin Srijemse, Dubrovnik, 20000 Dubrovnik; Vlaho Cumeljan, Dubrovnik, 20000 Dubrovnik; Munib Aganović, Dubrovnik, 20000 Dubrovnik; Danijel Vidović, Dubrovnik, 20000 Dubrovnik; AB KERAMIKA d.o.o.; Ivan Zlatić, Dubrovnik, 20000 Dubrovnik; Vinko Raguž, Dubrovnik, 20000 Dubrovnik; Marija Kokošar, Dubrovnik, 20000 Dubrovnik; Ante Majić, Dubrovnik, 20000 Dubrovnik; Mato Ivanika, Dubrovnik, 20000 Dubrovnik; Stjepan Barušić, Dubrovnik, 20000 Dubrovnik; Dinko Biokšić, Dubrovnik, 20000 Dubrovnik; Salko Sejdin, Dubrovnik, 20000 Dubrovnik; Renejo Ćorsuljić, Dubrovnik, 20000 Dubrovnik; Jure Grozdić, Dubrovnik, 20000 Dubrovnik; Jospi Topić, Dubrovnik, 20000 Dubrovnik; Vlasta Lončarić, Dubrovnik, 20000 Dubrovnik; Mato Monković, Dubrovnik, 20000 Dubrovnik; Vlaho Vatović, Dubrovnik, 20000 Dubrovnik; Davor Radivojević, Dubrovnik, 20000 Dubrovnik; Dragan Baketarić, Put Dragovoljaca Domovinskog rata 136 Kod Đive Kesovija, 20207 Mlini; Zoran Radetić, Dubrovnik, 20000 Dubrovnik; Gordan Cvitanović, Dubrovnik, 20000 Dubrovnik; Aldin Hajdarović, Dubrovnik, 20000 Dubrovnik; Stipo Franjić, Dubrovnik, 20000 Dubrovnik; Smiljko Šitum, Dubrovnik, 20000 Dubrovnik; Josip Radić, Dubrovnik, 20000 Dubrovnik; Nikola Mlinarić, Dubrovnik, 20000 Dubrovnik; Amel Ahmović, Dubrovnik, 20000 Dubrovnik; LIFT MODUS d.o.o. za poizvodnju, trgovinu i usluge, Zagrebačka cesta 145 A/III, 10000 Zagreb zastupanog po punomoćniku Zdravko Balenović; Mujsira Majišević, Dubrovnik, 20000 Dubrovnik; Vlaho Lepeš, Dubrovnik, 20000 Dubrovnik; Pero Tomašević, Dubrovnik, 20000 Dubrovnik; Franj Laco, Dubrovnik, 20000 Dubrovnik; Dane Grubeša, Dubrovnik, 20000 Dubrovnik; IMPULS-LEASING društvo s ograničenom odgovornošću za leasing, Velimira Škorpika 24/1, 10000 Zagreb zastupanog po punomoćniku Kate Galić; Pavo Lukić, Dubrovnik, 20000 Dubrovnik; Nikola Oberan, Dubronvik, 20000 Dubrovnik; Pavo Sentić, Dubrovnik, 20000 Dubrovnik; Marija Đurđević, Dubrovnik, 20000 Dubrovnik; LIBERTAS - DUBROVNIK d.o.o. za prijevoz putnika, Ogarići 12, Komolac zastupanog po punomoćniku Nikolina Zvjerković; Ante Topić, Dubrovnik, 20000 Dubrovnik; Ante Kriste, Dubrovnik, 20000 Dubrovnik; Ivan Pavličević, Dubrovnik, 20000 Dubrovnik; Branko Jeličić, Dubrovnik, 20000 Dubrovnik; Ivica Miletić, Dubrovnik, 20000 Dubrovnik; Marina Osmić, Dubrovnik, 20000 Dubrovnik; IVAN KOVAČ; Mate Jurković, Dubrovnik, 20000 Dubrovnik; Željko Crepulja, Dubrovnik, 20000 Dubrovnik; Ivan Bendre, Dubrovnik, 20000 Dubrovnik; Slavko Krisitć, Dubrovnik, 20000 Dubrovnik; Nezir Mujkić, Dubrovnik, 20000 Dubrovnik; Zvonko Šijaković, Dubrovnik, 20000 Dubrovnik; Srećko Kriste, Dubrovnik, 20000 Dubrovnik; Zoran Kapetanović, Dubrovnik, 20000 Dubrovnik; Mirko Šimunović, Dubrovnik, 20000 Dubrovnik; Dragan Litrica, Dubrovnik, 20000 Dubrovnik; Mijo Brković, Dubrovnik, 20000 Dubrovnik; Marinko Lučić, Dubrovnik, 20000 Dubrovnik; Ivan Papk, Dubrovnik, 20000 Dubrovnik; Nikša Jeljenić, Dubrovnik, 20000 Dubrovnik; Slavko Lučić, Dubrovnik, 20000 Dubrovnik; Milenko Ivanika,Dubrovnik, 20000 Dubrovnik; Nikola Jurić, Dubrovnik, 20000 Dubrovnik; Mato Topić, Dubrovnik, 20000 Dubrovnik; Ivica Pušić, Dubrovnik, 20000 Dubrovnik; Andrija Zvono, Dubrovnik, 20000 Dubrovnik; Mario Papak, Dubrovnik, 20000 Dubrovnik; Luka Franjić, Dubrovnik, 20000 Dubrovnik; Damir Vladić, Dubrovnik, 20000 Dubrovnik; Marinko Bradić, Dubrovnik, 20000 Dubrovnik; Marko Pjević, Dubrovnik, 20000 Dubrovnik; Petar Banušić, Dubrovnik, 20000 Dubrovnik; Igor Centelege, Dubrovnik, 20000 Dubrovnik; Vide Vuletić, Dubrovnik, 20000 Dubrovnik; Niko Pavlović, Dubrovnik, 20000 Dubrovnik; Ivo Mišura, Dubrovnik, 20000 Dubrovnik; Mario Topić, Dubrovnik, 20000 Dubrovnik; Ivo Šimunović, Dubrovnik, 20000 Dubrovnik; Tomas Pavlović, Dubrovnik, 20000 Dubrovnik; Jozo Papak, Dubrovnik, 20000 Dubrovnik; Martin Žeravica, Dubrovnik, 20000 Dubrovnik; Nade Matijaši, Dubrovnik, 20000 Dubrovnik; Zičrija Hasanspahić, Dubrovnik, 20000 Dubrovnik; Katica Mašković, Dubrovnik, 20000 Dubrovnik; Franjo Džano, Dubrovnik, 20000 Dubrovnik; Tomislav Topić, Dubrovnik, 20000 Dubrovnik; Zoran Tomašević, Dubrovnik, 20000 Dubrovnik; Andrija Fabris; Mijo Papić, Dubrovnik, 20000 Dubrovnik; Ivan Zvono, Dubrovnik, 20000 Dubrovnik; Berislav Bartulović, Dubrovnik, 20000 Dubrovnik; Zdravko Bošnjak, Dubrovnik, 20000 Dubrovnik; Mato Kevo, Dubrovnik, 20000 Dubrovnik; Milenko Miletić, Dubrovnik, 20000 Dubrovnik; Stipo Topić, Dubrovnik, 20000 Dubrovnik; Niko Škoro, Dubrovnik, 20000 Dubrovnik; Ivan Krešić, Dubrovnik, 20000 Dubrovnik; Dragan Ivandić, Dubrovnik, 20000 Dubrovnik; Božo Maslać, Dubrovnik, 20000 Dubrovnik; Ante Kljusurić, Dubrovnik, 20000 Dubrovnik; ZARAKOP društvo s ograničenom odgovornošću za građevinarstvo i geoinženjering, Baričevići 26, Murvica; Mile Jeličić, Dubrovnik, 20000 Dubrovnik; Branislav Filipović, Dubrovnik, 20000 Dubrovnik; Dinko Pušić, Dubrovnik, 20000 Dubrovnik; Nikša Brajević, Dubrovnik, 20000 Dubrovnik; Jadranka Oberan, Dubrovnik, 20000 Dubrovnik; Ante Marić, Dubrovnik, 20000 Dubrovnik; Antun Marinović, Dubrovnik, 20000 Dubrovnik; Šinan Bošnjaković, Dubrovnik, 20000 Dubrovnik; Stipe Jeličić, Dubrovnik, 20000 Dubrovnik; Ivica Radić, Dubrovnik, 20000 Dubrovnik; Ivo Miletić, Dubrovnik, 20000 Dubrovnik; Krešimir Drinovac, Dubrovnik, 20000 Dubrovnik; Damir Vlahinić, Dubrovnik, Điva Natali 7 (GP Dubrovnik d.d.), 20000 Dubrovnik; Pero Raić, Dubrovnik, 20000 Dubrovnik; Franjo Vnučec, Dubrovnik, 20000 Dubrovnik; Robert Maras, Dubrovnik, 20000 Dubrovnik; Stijepo Majkovica, Dubrovnik, 20000 Dubrovnik; Mile Sičaja, Dubrovnik, 20000 Dubrovnik; Tonći Medi, Dubrovnik, 20000 Dubrovnik; Ivan Lovrić, Dubrovnik, 20000 Dubrovnik; Jerko Budimir, Dubrovnik, 20000 Dubrovnik; Anto Beljo, Dubrovnik, 20000 Dubrovnik; Almir Pelko, Dubrovnik, 20000 Dubrovnik; Mirko Kolar, Dubrovnik, 20000 Dubrovnik; Miloslav Kokošar, Dubrovnik, 20000 Dubrovnik; Miroslav Jeličić, Dubrovnik, 20000 Dubrovnik; Vojko Smoljanović, Dubrovnik, 20000 Dubrovnik; Ilija Zadrić, Dubrovnik, 20000 Dubrovnik; Jasmin Zelentrović, Dubrovnik, 20000 Dubrovnik; Joško Vučićević, Dubrovnik, 20000 Dubrovnik; Petar Kovačević, Dubrovnik, 20000 Dubrovnik; Mijodrag Vitković, Dubrovnik, 20000 Dubrovnik; Vladimir Ivičević, Dubrovnik, 20000 Dubrovnik; Milan Pemdo, Dubrovnik, 20000 Dubrovnik; Maro Duper, Dubrovnik, 20000 Dubrovnik; Mario Sole, Dubrovnik, 20000 Dubrovnik; Vlaho Bukvić, Dubrovnik, 20000 Dubrovnik; Ivica Hladilo, Dubrovnik, 20000 Dubrovnik; Ivan Oberan, Dubrovnik, 20000 Dubrovnik; Viktor Majić, Dubrovnik, 20000 Dubrovnik; Mišo Previšić, Dubrovnik, 20000 Dubrovnik; Ivan Radoš, Dubrovnik, 20000 Dubrovnik; Antun Njirić, Dubrovnik, 20000 Dubrovnik; KONAVLE METAL d.o.o. za proizvodnju, trgovinu i usluge, Gruda 4, Gruda zastupanog po punomoćniku Amir Alijagić; Mato Lovrić, Dubrovnik, 20000 Dubrovnik; Nikša Škrabo, Dubrovnik, 20000 Dubrovnik; Slavko Bošnjak, Dubrovnik, 20000 Dubrovnik; Jozo Morić, Dubrovnik, 20000 Dubrovnik; Darko Topić, Dubrovnik, 20000 Dubrovnik; Ivan Pavlović, Dubrovnik, 20000 Dubrovnik; Mare Jerković, Dubrovnik, 20000 Dubrovnik; Andrija Beljo, Dubrovnik, 20000 Dubrovnik; Halim Dedović, Dubrovnik, 20000 Dubrovnik; Ivica Topić, Dubrovnik, 20000 Dubrovnik; Nikša Škrabo, Dubrovnik, 20000 Dubrovnik; Stjepan Drljo, Dubrovnik, 20000 Dubrovnik; Pero Andrić, Dubrovnik, 20000 Dubrovnik; Ervin Nukić, Dubrovnik, 20000 Dubrovnik; Antun Žabić, Dubrovnik, 20000 Dubrovnik; Maro Lujo, Dubrovnik, 20000 Dubrovnik; Zdravko Merdžan, Dubrovnik, 20000 Dubrovnik; CEMEX Hrvatska dioničko društvo za proizvodnju i prodaju cementa i drugih građevinskih materijala, F. Tuđmana 45, Kaštel Sućurac zastupanog po punomoćniku Marina Maslek; Predrag Tokmakčija, Dubrovnik, 20000 Dubrovnik; Pero Jović, Dubrovnik, 20000 Dubrovnik; Marijo Pušić, Dubrovnik, 20000 Dubrovnik; Ivan Dobroslavić, Dubrovnik, 20000 Dubrovnik; Mirko Bilandžija, Dubrovnik, 20000 Dubrovnik; Josip Čuvalo, Dubrovnik, 20000 Dubrovnik; ELEKTRO-TEAM d.o.o. za elektroinstalacije, Riječka 16/A, Dubrovnik zastupanog po punomoćniku Anita Tomašević; EUROHERC osiguranje - dioničko društvo za osiguranje imovine i osoba i druge poslove osiguranja, Ulica grada Vukovara 282, 10000 Zagreb zastupanog po punomoćniku Marijana Temali; Danijel Zvijerković, Dubrovnik, 20000 Dubrovnik; Željko Bošnjak, Dubrovnik, 20000 Dubrovnik; Marko Perković, Dubrovnik, 20000 Dubrovnik; Šimun Cvitanović, Dubrovnik, 20000 Dubrovnik; Neđo Mijović, Dubrovnik, 20000 Dubrovnik; Božo Kvorić, Dubrovnik, 20000 Dubrovnik; Stipe Miličević, Dubrovnik, 20000 Dubrovnik; OTP banka Hrvatska dioničko društvo, Ulica Domovinskog rata 3, Zadar; Goran Vidović; Građevinski obrt TIM; Stipo Gabrić, Petra Krešimira IV/59, 20350 Metković; DUBROVNIK GRADNJA d.o.o.</derivirana_varijabla>
  </DomainObject.Predmet.StrankaFormatedWithAdress>
  <DomainObject.Predmet.StrankaFormatedWithAdressOIB>
    <izvorni_sadrzaj> Mijo Bošnjak, Dubrovnik, 20000 Dubrovnik; Slavko Garić, Dubrovnik, 20000 Dubrovnik; Andrija Golemac, Dubrovnik, 20000 Dubrovnik; Dubravko Mage, Dubrovnik, 20000 Dubrovnik; Ivan Biskup, Dubrovnik, 20000 Dubrovnik; Jelena Marušić, Dubrovnik, 20000 Dubrovnik; Ivan Perić, Dubrovnik, 20000 Dubrovnik; Ivko Jović, Dubrovnik, 20000 Dubrovnik; Miho Kevo, Dubrovnik, 20000 Dubrovnik; Niko Pošak, Dubrovnik, 20000 Dubrovnik; Ivan Miličević, Dubrovnik, 20000 Dubrovnik; Igor Dobroslavić, Dubrovnik, 20000 Dubrovnik; HYPO ALPE-ADRIA-BANK dioničko društvo, OIB 14036333877, Slavonska avenija 6, 10000 Zagreb; Jakov Balarin, Dubrovnik, 20000 Dubrovnik; Zoran Vukoja, Dubrovnik, 20000 Dubrovnik; Pero Perović, Dubrovnik, 20000 Dubrovnik; Antun Vukas, Dubrovnik, 20000 Dubrovnik; Žarko Rajković, Dubrovnik, 20000 Dubrovnik; Danijel Ravić, Dubrovnik, 20000 Dubrovnik; Zoran Vodopija, Dubrovnik, 20000 Dubrovnik; Stjepan Lakić, Dubrovnik, 20000 Dubrovnik; Tereza Lakić, Dubrovnik, 20000 Dubrovnik; Ivica Car, Dubrovnik, 20000 Dubrovnik; Niko Sašilo, Dubrovnik, 20000 Dubrovnik; Boris Centelege, Dubrovnik, 20000 Dubrovnik; Esad Čokljat, Dubrovnik, 20000 Dubrovnik zastupanog po punomoćniku Želimir Par, odvjetnik; Antun Knežević, 20000 Dubrovnik; Dragan Bender, Dubrovnik, 20000 Dubrovnik; Ivan Potrebica, Dubrovnik, 20000 Dubrovnik; Boško Rojević, Dubrovnik, 20000 Dubrovnik; Ivo Andrić, Dubrovnik, 20000 Dubrovnik; Mario Perić, Dubrovnik, 20000 Dubrovnik; VIAM društvo za građevinarstvo, trgovinu i projektiranje d.o.o., OIB 61581848671, Josipa Kosora 40, Dubrovnik; Marko Čerlek, Dubrovnik, 20000 Dubrovnik; Zdenka Ivanović, Dubrovnik, 20000 Dubrovnik; Goran Vladić, Dubrovnik, 20000 Dubrovnik; Ivan Šijalović, Dubrovnik, 20000 Dubrovnik; Predrag Breljaš,  Dubrovnik, 20000 Dubrovnik; Ante Kljusurić, Dubrovnik, 20000 Dubrovnik; Izet Zelentrović, Dubrovnik, 20000 Dubrovnik; Ardo Petko, Dubrovnik, 20000 Dubrovnik; Husein Odobašić, Dubrovnik, 20000 Dubrovnik; Vitomir Milanić, Dubrovnik, 20000 Dubrovnik; Dražen Topić, Dubrovnik, 20000 Dubrovnik; Ramo Hodžić, Dubrovnik, 20000 Dubrovnik; Jovo Krunić, Dubrovnik, 20000 Dubrovnik; Tihomir Trče, Dubrovnik, 20000 Dubrovnik; Milo Nožica, Dubrovnik, 20000 Dubrovnik; Ivica Abaz, Dubrovnik, 20000 Dubrovnik; Goran Škrabo, Dubrovnik, 20000 Dubrovnik; Pero Asanović, Dubrovnik, 20000 Dubrovnik; Marko Kristić, Dubrovnik, 20000 Dubrovnik; Lenka Sentić, Dubrovnik, 20000 Dubrovnik; Robert Popović, Dubrovnik, 20000 Dubrovnik; Dragan Mendeš, Dubrovnik, 20000 Dubrovnik; Mato Đurović, Dubrovnik, 20000 Dubrovnik; Ivko Vide, Dubrovnik, 20000 Dubrovnik; Jozo Dedov, Dubrovnik, 20000 Dubrovnik; Rudolf Klečak, Dubrovnik, 20000 Dubrovnik; Slavko Bošnjak, Dubrovnik, 20000 Dubrovnik; Stjepan Matić, Dubrovnik, 20000 Dubrovnik; Dragan Šanta, Dubrovnik, 20000 Dubrovnik; Marko Kudrić, Dubrovnik, 20000 Dubrovnik; Antun Knego, Dubrovnik, 20000 Dubrovnik; Safet Elezović, Dubrovnik, 20000 Dubrovnik; Marko Lovrić, Dubrovnik, 20000 Dubrovnik; Ivan Bender, Dubrovnik, 20000 Dubrovnik; Miroslav Ivandić, Dubrovnik, 20000 Dubrovnik; Ivica Milinović, Dubrovnik, 20000 Dubrovnik; Zulfo Ćotović, Dubrovnik, 20000 Dubrovnik; Ivan Džidžić, Dubrovnik, 20000 Dubrovnik; Ivan Zadro, Dubrovnik, 20000 Dubrovnik; Ivica Prkačin, Dubrovnik, 20000 Dubrovnik; Marin Srijemse, Dubrovnik, 20000 Dubrovnik; Vlaho Cumeljan, Dubrovnik, 20000 Dubrovnik; Munib Aganović, Dubrovnik, 20000 Dubrovnik; Danijel Vidović, Dubrovnik, 20000 Dubrovnik; AB KERAMIKA d.o.o., OIB 77285179745; Ivan Zlatić, Dubrovnik, 20000 Dubrovnik; Vinko Raguž, Dubrovnik, 20000 Dubrovnik; Marija Kokošar, Dubrovnik, 20000 Dubrovnik; Ante Majić, Dubrovnik, 20000 Dubrovnik; Mato Ivanika, Dubrovnik, 20000 Dubrovnik; Stjepan Barušić, Dubrovnik, 20000 Dubrovnik; Dinko Biokšić, Dubrovnik, 20000 Dubrovnik; Salko Sejdin, Dubrovnik, 20000 Dubrovnik; Renejo Ćorsuljić, Dubrovnik, 20000 Dubrovnik; Jure Grozdić, Dubrovnik, 20000 Dubrovnik; Jospi Topić, Dubrovnik, 20000 Dubrovnik; Vlasta Lončarić, Dubrovnik, 20000 Dubrovnik; Mato Monković, Dubrovnik, 20000 Dubrovnik; Vlaho Vatović, Dubrovnik, 20000 Dubrovnik; Davor Radivojević, Dubrovnik, 20000 Dubrovnik; Dragan Baketarić, Put Dragovoljaca Domovinskog rata 136 Kod Đive Kesovija, 20207 Mlini; Zoran Radetić, Dubrovnik, 20000 Dubrovnik; Gordan Cvitanović, Dubrovnik, 20000 Dubrovnik; Aldin Hajdarović, Dubrovnik, 20000 Dubrovnik; Stipo Franjić, Dubrovnik, 20000 Dubrovnik; Smiljko Šitum, Dubrovnik, 20000 Dubrovnik; Josip Radić, Dubrovnik, 20000 Dubrovnik; Nikola Mlinarić, Dubrovnik, 20000 Dubrovnik; Amel Ahmović, Dubrovnik, 20000 Dubrovnik; LIFT MODUS d.o.o. za poizvodnju, trgovinu i usluge, OIB 15526597734, Zagrebačka cesta 145 A/III, 10000 Zagreb zastupanog po punomoćniku Zdravko Balenović; Mujsira Majišević, Dubrovnik, 20000 Dubrovnik; Vlaho Lepeš, Dubrovnik, 20000 Dubrovnik; Pero Tomašević, Dubrovnik, 20000 Dubrovnik; Franj Laco, Dubrovnik, 20000 Dubrovnik; Dane Grubeša, Dubrovnik, 20000 Dubrovnik; IMPULS-LEASING društvo s ograničenom odgovornošću za leasing, OIB 65918029671, Velimira Škorpika 24/1, 10000 Zagreb zastupanog po punomoćniku Kate Galić; Pavo Lukić, Dubrovnik, 20000 Dubrovnik; Nikola Oberan, Dubronvik, 20000 Dubrovnik; Pavo Sentić, Dubrovnik, 20000 Dubrovnik; Marija Đurđević, Dubrovnik, 20000 Dubrovnik; LIBERTAS - DUBROVNIK d.o.o. za prijevoz putnika, OIB 36411681446, Ogarići 12, Komolac zastupanog po punomoćniku Nikolina Zvjerković; Ante Topić, Dubrovnik, 20000 Dubrovnik; Ante Kriste, Dubrovnik, 20000 Dubrovnik; Ivan Pavličević, Dubrovnik, 20000 Dubrovnik; Branko Jeličić, Dubrovnik, 20000 Dubrovnik; Ivica Miletić, Dubrovnik, 20000 Dubrovnik; Marina Osmić, Dubrovnik, 20000 Dubrovnik; IVAN KOVAČ; Mate Jurković, Dubrovnik, 20000 Dubrovnik; Željko Crepulja, Dubrovnik, 20000 Dubrovnik; Ivan Bendre, Dubrovnik, 20000 Dubrovnik; Slavko Krisitć, Dubrovnik, 20000 Dubrovnik; Nezir Mujkić, Dubrovnik, 20000 Dubrovnik; Zvonko Šijaković, Dubrovnik, 20000 Dubrovnik; Srećko Kriste, Dubrovnik, 20000 Dubrovnik; Zoran Kapetanović, Dubrovnik, 20000 Dubrovnik; Mirko Šimunović, Dubrovnik, 20000 Dubrovnik; Dragan Litrica, Dubrovnik, 20000 Dubrovnik; Mijo Brković, Dubrovnik, 20000 Dubrovnik; Marinko Lučić, Dubrovnik, 20000 Dubrovnik; Ivan Papk, Dubrovnik, 20000 Dubrovnik; Nikša Jeljenić, Dubrovnik, 20000 Dubrovnik; Slavko Lučić, Dubrovnik, 20000 Dubrovnik; Milenko Ivanika,Dubrovnik, 20000 Dubrovnik; Nikola Jurić, Dubrovnik, 20000 Dubrovnik; Mato Topić, Dubrovnik, 20000 Dubrovnik; Ivica Pušić, Dubrovnik, 20000 Dubrovnik; Andrija Zvono, Dubrovnik, 20000 Dubrovnik; Mario Papak, Dubrovnik, 20000 Dubrovnik; Luka Franjić, Dubrovnik, 20000 Dubrovnik; Damir Vladić, Dubrovnik, 20000 Dubrovnik; Marinko Bradić, Dubrovnik, 20000 Dubrovnik; Marko Pjević, Dubrovnik, 20000 Dubrovnik; Petar Banušić, Dubrovnik, 20000 Dubrovnik; Igor Centelege, Dubrovnik, 20000 Dubrovnik; Vide Vuletić, Dubrovnik, 20000 Dubrovnik; Niko Pavlović, Dubrovnik, 20000 Dubrovnik; Ivo Mišura, Dubrovnik, 20000 Dubrovnik; Mario Topić, Dubrovnik, 20000 Dubrovnik; Ivo Šimunović, Dubrovnik, 20000 Dubrovnik; Tomas Pavlović, Dubrovnik, 20000 Dubrovnik; Jozo Papak, Dubrovnik, 20000 Dubrovnik; Martin Žeravica, Dubrovnik, 20000 Dubrovnik; Nade Matijaši, Dubrovnik, 20000 Dubrovnik; Zičrija Hasanspahić, Dubrovnik, 20000 Dubrovnik; Katica Mašković, Dubrovnik, 20000 Dubrovnik; Franjo Džano, Dubrovnik, 20000 Dubrovnik; Tomislav Topić, Dubrovnik, 20000 Dubrovnik; Zoran Tomašević, Dubrovnik, 20000 Dubrovnik; Andrija Fabris; Mijo Papić, Dubrovnik, 20000 Dubrovnik; Ivan Zvono, Dubrovnik, 20000 Dubrovnik; Berislav Bartulović, Dubrovnik, 20000 Dubrovnik; Zdravko Bošnjak, Dubrovnik, 20000 Dubrovnik; Mato Kevo, Dubrovnik, 20000 Dubrovnik; Milenko Miletić, Dubrovnik, 20000 Dubrovnik; Stipo Topić, Dubrovnik, 20000 Dubrovnik; Niko Škoro, Dubrovnik, 20000 Dubrovnik; Ivan Krešić, Dubrovnik, 20000 Dubrovnik; Dragan Ivandić, Dubrovnik, 20000 Dubrovnik; Božo Maslać, Dubrovnik, 20000 Dubrovnik; Ante Kljusurić, Dubrovnik, 20000 Dubrovnik; ZARAKOP društvo s ograničenom odgovornošću za građevinarstvo i geoinženjering, OIB 47945843315, Baričevići 26, Murvica; Mile Jeličić, Dubrovnik, 20000 Dubrovnik; Branislav Filipović, Dubrovnik, 20000 Dubrovnik; Dinko Pušić, Dubrovnik, 20000 Dubrovnik; Nikša Brajević, Dubrovnik, 20000 Dubrovnik; Jadranka Oberan, Dubrovnik, 20000 Dubrovnik; Ante Marić, Dubrovnik, 20000 Dubrovnik; Antun Marinović, Dubrovnik, 20000 Dubrovnik; Šinan Bošnjaković, Dubrovnik, 20000 Dubrovnik; Stipe Jeličić, Dubrovnik, 20000 Dubrovnik; Ivica Radić, Dubrovnik, 20000 Dubrovnik; Ivo Miletić, Dubrovnik, 20000 Dubrovnik; Krešimir Drinovac, Dubrovnik, 20000 Dubrovnik; Damir Vlahinić, Dubrovnik, Điva Natali 7 (GP Dubrovnik d.d.), 20000 Dubrovnik; Pero Raić, Dubrovnik, 20000 Dubrovnik; Franjo Vnučec, Dubrovnik, 20000 Dubrovnik; Robert Maras, Dubrovnik, 20000 Dubrovnik; Stijepo Majkovica, Dubrovnik, 20000 Dubrovnik; Mile Sičaja, Dubrovnik, 20000 Dubrovnik; Tonći Medi, Dubrovnik, 20000 Dubrovnik; Ivan Lovrić, Dubrovnik, 20000 Dubrovnik; Jerko Budimir, Dubrovnik, 20000 Dubrovnik; Anto Beljo, Dubrovnik, 20000 Dubrovnik; Almir Pelko, Dubrovnik, 20000 Dubrovnik; Mirko Kolar, Dubrovnik, 20000 Dubrovnik; Miloslav Kokošar, Dubrovnik, 20000 Dubrovnik; Miroslav Jeličić, Dubrovnik, 20000 Dubrovnik; Vojko Smoljanović, Dubrovnik, 20000 Dubrovnik; Ilija Zadrić, Dubrovnik, 20000 Dubrovnik; Jasmin Zelentrović, Dubrovnik, 20000 Dubrovnik; Joško Vučićević, Dubrovnik, 20000 Dubrovnik; Petar Kovačević, Dubrovnik, 20000 Dubrovnik; Mijodrag Vitković, Dubrovnik, 20000 Dubrovnik; Vladimir Ivičević, Dubrovnik, 20000 Dubrovnik; Milan Pemdo, Dubrovnik, 20000 Dubrovnik; Maro Duper, Dubrovnik, 20000 Dubrovnik; Mario Sole, Dubrovnik, 20000 Dubrovnik; Vlaho Bukvić, Dubrovnik, 20000 Dubrovnik; Ivica Hladilo, Dubrovnik, 20000 Dubrovnik; Ivan Oberan, Dubrovnik, 20000 Dubrovnik; Viktor Majić, Dubrovnik, 20000 Dubrovnik; Mišo Previšić, Dubrovnik, 20000 Dubrovnik; Ivan Radoš, Dubrovnik, 20000 Dubrovnik; Antun Njirić, Dubrovnik, 20000 Dubrovnik; KONAVLE METAL d.o.o. za proizvodnju, trgovinu i usluge, OIB 55470127232, Gruda 4, Gruda zastupanog po punomoćniku Amir Alijagić; Mato Lovrić, Dubrovnik, 20000 Dubrovnik; Nikša Škrabo, Dubrovnik, 20000 Dubrovnik; Slavko Bošnjak, Dubrovnik, 20000 Dubrovnik; Jozo Morić, Dubrovnik, 20000 Dubrovnik; Darko Topić, Dubrovnik, 20000 Dubrovnik; Ivan Pavlović, Dubrovnik, 20000 Dubrovnik; Mare Jerković, Dubrovnik, 20000 Dubrovnik; Andrija Beljo, Dubrovnik, 20000 Dubrovnik; Halim Dedović, Dubrovnik, 20000 Dubrovnik; Ivica Topić, Dubrovnik, 20000 Dubrovnik; Nikša Škrabo, Dubrovnik, 20000 Dubrovnik; Stjepan Drljo, Dubrovnik, 20000 Dubrovnik; Pero Andrić, Dubrovnik, 20000 Dubrovnik; Ervin Nukić, Dubrovnik, 20000 Dubrovnik; Antun Žabić, Dubrovnik, 20000 Dubrovnik; Maro Lujo, Dubrovnik, 20000 Dubrovnik; Zdravko Merdžan, Dubrovnik, 20000 Dubrovnik; CEMEX Hrvatska dioničko društvo za proizvodnju i prodaju cementa i drugih građevinskih materijala, OIB 94136335132, F. Tuđmana 45, Kaštel Sućurac zastupanog po punomoćniku Marina Maslek; Predrag Tokmakčija, Dubrovnik, 20000 Dubrovnik; Pero Jović, Dubrovnik, 20000 Dubrovnik; Marijo Pušić, Dubrovnik, 20000 Dubrovnik; Ivan Dobroslavić, Dubrovnik, 20000 Dubrovnik; Mirko Bilandžija, Dubrovnik, 20000 Dubrovnik; Josip Čuvalo, Dubrovnik, 20000 Dubrovnik; ELEKTRO-TEAM d.o.o. za elektroinstalacije, OIB 26176974494, Riječka 16/A, Dubrovnik zastupanog po punomoćniku Anita Tomašević; EUROHERC osiguranje - dioničko društvo za osiguranje imovine i osoba i druge poslove osiguranja, OIB 22694857747, Ulica grada Vukovara 282, 10000 Zagreb zastupanog po punomoćniku Marijana Temali; Danijel Zvijerković, Dubrovnik, 20000 Dubrovnik; Željko Bošnjak, Dubrovnik, 20000 Dubrovnik; Marko Perković, Dubrovnik, 20000 Dubrovnik; Šimun Cvitanović, Dubrovnik, 20000 Dubrovnik; Neđo Mijović, Dubrovnik, 20000 Dubrovnik; Božo Kvorić, Dubrovnik, 20000 Dubrovnik; Stipe Miličević, Dubrovnik, 20000 Dubrovnik; OTP banka Hrvatska dioničko društvo, OIB 52508873833, Ulica Domovinskog rata 3, Zadar; Goran Vidović; Građevinski obrt TIM; Stipo Gabrić, OIB 36026452457, Petra Krešimira IV/59, 20350 Metković; DUBROVNIK GRADNJA d.o.o.</izvorni_sadrzaj>
    <derivirana_varijabla naziv="DomainObject.Predmet.StrankaFormatedWithAdressOIB_1"> Mijo Bošnjak, Dubrovnik, 20000 Dubrovnik; Slavko Garić, Dubrovnik, 20000 Dubrovnik; Andrija Golemac, Dubrovnik, 20000 Dubrovnik; Dubravko Mage, Dubrovnik, 20000 Dubrovnik; Ivan Biskup, Dubrovnik, 20000 Dubrovnik; Jelena Marušić, Dubrovnik, 20000 Dubrovnik; Ivan Perić, Dubrovnik, 20000 Dubrovnik; Ivko Jović, Dubrovnik, 20000 Dubrovnik; Miho Kevo, Dubrovnik, 20000 Dubrovnik; Niko Pošak, Dubrovnik, 20000 Dubrovnik; Ivan Miličević, Dubrovnik, 20000 Dubrovnik; Igor Dobroslavić, Dubrovnik, 20000 Dubrovnik; HYPO ALPE-ADRIA-BANK dioničko društvo, OIB 14036333877, Slavonska avenija 6, 10000 Zagreb; Jakov Balarin, Dubrovnik, 20000 Dubrovnik; Zoran Vukoja, Dubrovnik, 20000 Dubrovnik; Pero Perović, Dubrovnik, 20000 Dubrovnik; Antun Vukas, Dubrovnik, 20000 Dubrovnik; Žarko Rajković, Dubrovnik, 20000 Dubrovnik; Danijel Ravić, Dubrovnik, 20000 Dubrovnik; Zoran Vodopija, Dubrovnik, 20000 Dubrovnik; Stjepan Lakić, Dubrovnik, 20000 Dubrovnik; Tereza Lakić, Dubrovnik, 20000 Dubrovnik; Ivica Car, Dubrovnik, 20000 Dubrovnik; Niko Sašilo, Dubrovnik, 20000 Dubrovnik; Boris Centelege, Dubrovnik, 20000 Dubrovnik; Esad Čokljat, Dubrovnik, 20000 Dubrovnik zastupanog po punomoćniku Želimir Par, odvjetnik; Antun Knežević, 20000 Dubrovnik; Dragan Bender, Dubrovnik, 20000 Dubrovnik; Ivan Potrebica, Dubrovnik, 20000 Dubrovnik; Boško Rojević, Dubrovnik, 20000 Dubrovnik; Ivo Andrić, Dubrovnik, 20000 Dubrovnik; Mario Perić, Dubrovnik, 20000 Dubrovnik; VIAM društvo za građevinarstvo, trgovinu i projektiranje d.o.o., OIB 61581848671, Josipa Kosora 40, Dubrovnik; Marko Čerlek, Dubrovnik, 20000 Dubrovnik; Zdenka Ivanović, Dubrovnik, 20000 Dubrovnik; Goran Vladić, Dubrovnik, 20000 Dubrovnik; Ivan Šijalović, Dubrovnik, 20000 Dubrovnik; Predrag Breljaš,  Dubrovnik, 20000 Dubrovnik; Ante Kljusurić, Dubrovnik, 20000 Dubrovnik; Izet Zelentrović, Dubrovnik, 20000 Dubrovnik; Ardo Petko, Dubrovnik, 20000 Dubrovnik; Husein Odobašić, Dubrovnik, 20000 Dubrovnik; Vitomir Milanić, Dubrovnik, 20000 Dubrovnik; Dražen Topić, Dubrovnik, 20000 Dubrovnik; Ramo Hodžić, Dubrovnik, 20000 Dubrovnik; Jovo Krunić, Dubrovnik, 20000 Dubrovnik; Tihomir Trče, Dubrovnik, 20000 Dubrovnik; Milo Nožica, Dubrovnik, 20000 Dubrovnik; Ivica Abaz, Dubrovnik, 20000 Dubrovnik; Goran Škrabo, Dubrovnik, 20000 Dubrovnik; Pero Asanović, Dubrovnik, 20000 Dubrovnik; Marko Kristić, Dubrovnik, 20000 Dubrovnik; Lenka Sentić, Dubrovnik, 20000 Dubrovnik; Robert Popović, Dubrovnik, 20000 Dubrovnik; Dragan Mendeš, Dubrovnik, 20000 Dubrovnik; Mato Đurović, Dubrovnik, 20000 Dubrovnik; Ivko Vide, Dubrovnik, 20000 Dubrovnik; Jozo Dedov, Dubrovnik, 20000 Dubrovnik; Rudolf Klečak, Dubrovnik, 20000 Dubrovnik; Slavko Bošnjak, Dubrovnik, 20000 Dubrovnik; Stjepan Matić, Dubrovnik, 20000 Dubrovnik; Dragan Šanta, Dubrovnik, 20000 Dubrovnik; Marko Kudrić, Dubrovnik, 20000 Dubrovnik; Antun Knego, Dubrovnik, 20000 Dubrovnik; Safet Elezović, Dubrovnik, 20000 Dubrovnik; Marko Lovrić, Dubrovnik, 20000 Dubrovnik; Ivan Bender, Dubrovnik, 20000 Dubrovnik; Miroslav Ivandić, Dubrovnik, 20000 Dubrovnik; Ivica Milinović, Dubrovnik, 20000 Dubrovnik; Zulfo Ćotović, Dubrovnik, 20000 Dubrovnik; Ivan Džidžić, Dubrovnik, 20000 Dubrovnik; Ivan Zadro, Dubrovnik, 20000 Dubrovnik; Ivica Prkačin, Dubrovnik, 20000 Dubrovnik; Marin Srijemse, Dubrovnik, 20000 Dubrovnik; Vlaho Cumeljan, Dubrovnik, 20000 Dubrovnik; Munib Aganović, Dubrovnik, 20000 Dubrovnik; Danijel Vidović, Dubrovnik, 20000 Dubrovnik; AB KERAMIKA d.o.o., OIB 77285179745; Ivan Zlatić, Dubrovnik, 20000 Dubrovnik; Vinko Raguž, Dubrovnik, 20000 Dubrovnik; Marija Kokošar, Dubrovnik, 20000 Dubrovnik; Ante Majić, Dubrovnik, 20000 Dubrovnik; Mato Ivanika, Dubrovnik, 20000 Dubrovnik; Stjepan Barušić, Dubrovnik, 20000 Dubrovnik; Dinko Biokšić, Dubrovnik, 20000 Dubrovnik; Salko Sejdin, Dubrovnik, 20000 Dubrovnik; Renejo Ćorsuljić, Dubrovnik, 20000 Dubrovnik; Jure Grozdić, Dubrovnik, 20000 Dubrovnik; Jospi Topić, Dubrovnik, 20000 Dubrovnik; Vlasta Lončarić, Dubrovnik, 20000 Dubrovnik; Mato Monković, Dubrovnik, 20000 Dubrovnik; Vlaho Vatović, Dubrovnik, 20000 Dubrovnik; Davor Radivojević, Dubrovnik, 20000 Dubrovnik; Dragan Baketarić, Put Dragovoljaca Domovinskog rata 136 Kod Đive Kesovija, 20207 Mlini; Zoran Radetić, Dubrovnik, 20000 Dubrovnik; Gordan Cvitanović, Dubrovnik, 20000 Dubrovnik; Aldin Hajdarović, Dubrovnik, 20000 Dubrovnik; Stipo Franjić, Dubrovnik, 20000 Dubrovnik; Smiljko Šitum, Dubrovnik, 20000 Dubrovnik; Josip Radić, Dubrovnik, 20000 Dubrovnik; Nikola Mlinarić, Dubrovnik, 20000 Dubrovnik; Amel Ahmović, Dubrovnik, 20000 Dubrovnik; LIFT MODUS d.o.o. za poizvodnju, trgovinu i usluge, OIB 15526597734, Zagrebačka cesta 145 A/III, 10000 Zagreb zastupanog po punomoćniku Zdravko Balenović; Mujsira Majišević, Dubrovnik, 20000 Dubrovnik; Vlaho Lepeš, Dubrovnik, 20000 Dubrovnik; Pero Tomašević, Dubrovnik, 20000 Dubrovnik; Franj Laco, Dubrovnik, 20000 Dubrovnik; Dane Grubeša, Dubrovnik, 20000 Dubrovnik; IMPULS-LEASING društvo s ograničenom odgovornošću za leasing, OIB 65918029671, Velimira Škorpika 24/1, 10000 Zagreb zastupanog po punomoćniku Kate Galić; Pavo Lukić, Dubrovnik, 20000 Dubrovnik; Nikola Oberan, Dubronvik, 20000 Dubrovnik; Pavo Sentić, Dubrovnik, 20000 Dubrovnik; Marija Đurđević, Dubrovnik, 20000 Dubrovnik; LIBERTAS - DUBROVNIK d.o.o. za prijevoz putnika, OIB 36411681446, Ogarići 12, Komolac zastupanog po punomoćniku Nikolina Zvjerković; Ante Topić, Dubrovnik, 20000 Dubrovnik; Ante Kriste, Dubrovnik, 20000 Dubrovnik; Ivan Pavličević, Dubrovnik, 20000 Dubrovnik; Branko Jeličić, Dubrovnik, 20000 Dubrovnik; Ivica Miletić, Dubrovnik, 20000 Dubrovnik; Marina Osmić, Dubrovnik, 20000 Dubrovnik; IVAN KOVAČ; Mate Jurković, Dubrovnik, 20000 Dubrovnik; Željko Crepulja, Dubrovnik, 20000 Dubrovnik; Ivan Bendre, Dubrovnik, 20000 Dubrovnik; Slavko Krisitć, Dubrovnik, 20000 Dubrovnik; Nezir Mujkić, Dubrovnik, 20000 Dubrovnik; Zvonko Šijaković, Dubrovnik, 20000 Dubrovnik; Srećko Kriste, Dubrovnik, 20000 Dubrovnik; Zoran Kapetanović, Dubrovnik, 20000 Dubrovnik; Mirko Šimunović, Dubrovnik, 20000 Dubrovnik; Dragan Litrica, Dubrovnik, 20000 Dubrovnik; Mijo Brković, Dubrovnik, 20000 Dubrovnik; Marinko Lučić, Dubrovnik, 20000 Dubrovnik; Ivan Papk, Dubrovnik, 20000 Dubrovnik; Nikša Jeljenić, Dubrovnik, 20000 Dubrovnik; Slavko Lučić, Dubrovnik, 20000 Dubrovnik; Milenko Ivanika,Dubrovnik, 20000 Dubrovnik; Nikola Jurić, Dubrovnik, 20000 Dubrovnik; Mato Topić, Dubrovnik, 20000 Dubrovnik; Ivica Pušić, Dubrovnik, 20000 Dubrovnik; Andrija Zvono, Dubrovnik, 20000 Dubrovnik; Mario Papak, Dubrovnik, 20000 Dubrovnik; Luka Franjić, Dubrovnik, 20000 Dubrovnik; Damir Vladić, Dubrovnik, 20000 Dubrovnik; Marinko Bradić, Dubrovnik, 20000 Dubrovnik; Marko Pjević, Dubrovnik, 20000 Dubrovnik; Petar Banušić, Dubrovnik, 20000 Dubrovnik; Igor Centelege, Dubrovnik, 20000 Dubrovnik; Vide Vuletić, Dubrovnik, 20000 Dubrovnik; Niko Pavlović, Dubrovnik, 20000 Dubrovnik; Ivo Mišura, Dubrovnik, 20000 Dubrovnik; Mario Topić, Dubrovnik, 20000 Dubrovnik; Ivo Šimunović, Dubrovnik, 20000 Dubrovnik; Tomas Pavlović, Dubrovnik, 20000 Dubrovnik; Jozo Papak, Dubrovnik, 20000 Dubrovnik; Martin Žeravica, Dubrovnik, 20000 Dubrovnik; Nade Matijaši, Dubrovnik, 20000 Dubrovnik; Zičrija Hasanspahić, Dubrovnik, 20000 Dubrovnik; Katica Mašković, Dubrovnik, 20000 Dubrovnik; Franjo Džano, Dubrovnik, 20000 Dubrovnik; Tomislav Topić, Dubrovnik, 20000 Dubrovnik; Zoran Tomašević, Dubrovnik, 20000 Dubrovnik; Andrija Fabris; Mijo Papić, Dubrovnik, 20000 Dubrovnik; Ivan Zvono, Dubrovnik, 20000 Dubrovnik; Berislav Bartulović, Dubrovnik, 20000 Dubrovnik; Zdravko Bošnjak, Dubrovnik, 20000 Dubrovnik; Mato Kevo, Dubrovnik, 20000 Dubrovnik; Milenko Miletić, Dubrovnik, 20000 Dubrovnik; Stipo Topić, Dubrovnik, 20000 Dubrovnik; Niko Škoro, Dubrovnik, 20000 Dubrovnik; Ivan Krešić, Dubrovnik, 20000 Dubrovnik; Dragan Ivandić, Dubrovnik, 20000 Dubrovnik; Božo Maslać, Dubrovnik, 20000 Dubrovnik; Ante Kljusurić, Dubrovnik, 20000 Dubrovnik; ZARAKOP društvo s ograničenom odgovornošću za građevinarstvo i geoinženjering, OIB 47945843315, Baričevići 26, Murvica; Mile Jeličić, Dubrovnik, 20000 Dubrovnik; Branislav Filipović, Dubrovnik, 20000 Dubrovnik; Dinko Pušić, Dubrovnik, 20000 Dubrovnik; Nikša Brajević, Dubrovnik, 20000 Dubrovnik; Jadranka Oberan, Dubrovnik, 20000 Dubrovnik; Ante Marić, Dubrovnik, 20000 Dubrovnik; Antun Marinović, Dubrovnik, 20000 Dubrovnik; Šinan Bošnjaković, Dubrovnik, 20000 Dubrovnik; Stipe Jeličić, Dubrovnik, 20000 Dubrovnik; Ivica Radić, Dubrovnik, 20000 Dubrovnik; Ivo Miletić, Dubrovnik, 20000 Dubrovnik; Krešimir Drinovac, Dubrovnik, 20000 Dubrovnik; Damir Vlahinić, Dubrovnik, Điva Natali 7 (GP Dubrovnik d.d.), 20000 Dubrovnik; Pero Raić, Dubrovnik, 20000 Dubrovnik; Franjo Vnučec, Dubrovnik, 20000 Dubrovnik; Robert Maras, Dubrovnik, 20000 Dubrovnik; Stijepo Majkovica, Dubrovnik, 20000 Dubrovnik; Mile Sičaja, Dubrovnik, 20000 Dubrovnik; Tonći Medi, Dubrovnik, 20000 Dubrovnik; Ivan Lovrić, Dubrovnik, 20000 Dubrovnik; Jerko Budimir, Dubrovnik, 20000 Dubrovnik; Anto Beljo, Dubrovnik, 20000 Dubrovnik; Almir Pelko, Dubrovnik, 20000 Dubrovnik; Mirko Kolar, Dubrovnik, 20000 Dubrovnik; Miloslav Kokošar, Dubrovnik, 20000 Dubrovnik; Miroslav Jeličić, Dubrovnik, 20000 Dubrovnik; Vojko Smoljanović, Dubrovnik, 20000 Dubrovnik; Ilija Zadrić, Dubrovnik, 20000 Dubrovnik; Jasmin Zelentrović, Dubrovnik, 20000 Dubrovnik; Joško Vučićević, Dubrovnik, 20000 Dubrovnik; Petar Kovačević, Dubrovnik, 20000 Dubrovnik; Mijodrag Vitković, Dubrovnik, 20000 Dubrovnik; Vladimir Ivičević, Dubrovnik, 20000 Dubrovnik; Milan Pemdo, Dubrovnik, 20000 Dubrovnik; Maro Duper, Dubrovnik, 20000 Dubrovnik; Mario Sole, Dubrovnik, 20000 Dubrovnik; Vlaho Bukvić, Dubrovnik, 20000 Dubrovnik; Ivica Hladilo, Dubrovnik, 20000 Dubrovnik; Ivan Oberan, Dubrovnik, 20000 Dubrovnik; Viktor Majić, Dubrovnik, 20000 Dubrovnik; Mišo Previšić, Dubrovnik, 20000 Dubrovnik; Ivan Radoš, Dubrovnik, 20000 Dubrovnik; Antun Njirić, Dubrovnik, 20000 Dubrovnik; KONAVLE METAL d.o.o. za proizvodnju, trgovinu i usluge, OIB 55470127232, Gruda 4, Gruda zastupanog po punomoćniku Amir Alijagić; Mato Lovrić, Dubrovnik, 20000 Dubrovnik; Nikša Škrabo, Dubrovnik, 20000 Dubrovnik; Slavko Bošnjak, Dubrovnik, 20000 Dubrovnik; Jozo Morić, Dubrovnik, 20000 Dubrovnik; Darko Topić, Dubrovnik, 20000 Dubrovnik; Ivan Pavlović, Dubrovnik, 20000 Dubrovnik; Mare Jerković, Dubrovnik, 20000 Dubrovnik; Andrija Beljo, Dubrovnik, 20000 Dubrovnik; Halim Dedović, Dubrovnik, 20000 Dubrovnik; Ivica Topić, Dubrovnik, 20000 Dubrovnik; Nikša Škrabo, Dubrovnik, 20000 Dubrovnik; Stjepan Drljo, Dubrovnik, 20000 Dubrovnik; Pero Andrić, Dubrovnik, 20000 Dubrovnik; Ervin Nukić, Dubrovnik, 20000 Dubrovnik; Antun Žabić, Dubrovnik, 20000 Dubrovnik; Maro Lujo, Dubrovnik, 20000 Dubrovnik; Zdravko Merdžan, Dubrovnik, 20000 Dubrovnik; CEMEX Hrvatska dioničko društvo za proizvodnju i prodaju cementa i drugih građevinskih materijala, OIB 94136335132, F. Tuđmana 45, Kaštel Sućurac zastupanog po punomoćniku Marina Maslek; Predrag Tokmakčija, Dubrovnik, 20000 Dubrovnik; Pero Jović, Dubrovnik, 20000 Dubrovnik; Marijo Pušić, Dubrovnik, 20000 Dubrovnik; Ivan Dobroslavić, Dubrovnik, 20000 Dubrovnik; Mirko Bilandžija, Dubrovnik, 20000 Dubrovnik; Josip Čuvalo, Dubrovnik, 20000 Dubrovnik; ELEKTRO-TEAM d.o.o. za elektroinstalacije, OIB 26176974494, Riječka 16/A, Dubrovnik zastupanog po punomoćniku Anita Tomašević; EUROHERC osiguranje - dioničko društvo za osiguranje imovine i osoba i druge poslove osiguranja, OIB 22694857747, Ulica grada Vukovara 282, 10000 Zagreb zastupanog po punomoćniku Marijana Temali; Danijel Zvijerković, Dubrovnik, 20000 Dubrovnik; Željko Bošnjak, Dubrovnik, 20000 Dubrovnik; Marko Perković, Dubrovnik, 20000 Dubrovnik; Šimun Cvitanović, Dubrovnik, 20000 Dubrovnik; Neđo Mijović, Dubrovnik, 20000 Dubrovnik; Božo Kvorić, Dubrovnik, 20000 Dubrovnik; Stipe Miličević, Dubrovnik, 20000 Dubrovnik; OTP banka Hrvatska dioničko društvo, OIB 52508873833, Ulica Domovinskog rata 3, Zadar; Goran Vidović; Građevinski obrt TIM; Stipo Gabrić, OIB 36026452457, Petra Krešimira IV/59, 20350 Metković; DUBROVNIK GRADNJA d.o.o.</derivirana_varijabla>
  </DomainObject.Predmet.StrankaFormatedWithAdressOIB>
  <DomainObject.Predmet.StrankaWithAdress>
    <izvorni_sadrzaj>Mijo Bošnjak, Dubrovnik 20000 Dubrovnik,Slavko Garić, Dubrovnik 20000 Dubrovnik,Andrija Golemac, Dubrovnik 20000 Dubrovnik,Dubravko Mage, Dubrovnik 20000 Dubrovnik,Ivan Biskup, Dubrovnik 20000 Dubrovnik,Jelena Marušić, Dubrovnik 20000 Dubrovnik,Ivan Perić, Dubrovnik 20000 Dubrovnik,Ivko Jović, Dubrovnik 20000 Dubrovnik,Miho Kevo, Dubrovnik 20000 Dubrovnik,Niko Pošak, Dubrovnik 20000 Dubrovnik,Ivan Miličević, Dubrovnik 20000 Dubrovnik,Igor Dobroslavić, Dubrovnik 20000 Dubrovnik,HYPO ALPE-ADRIA-BANK dioničko društvo Slavonska avenija 6,10000 Zagreb,Jakov Balarin, Dubrovnik 20000 Dubrovnik,Zoran Vukoja, Dubrovnik 20000 Dubrovnik,Pero Perović, Dubrovnik 20000 Dubrovnik,Antun Vukas, Dubrovnik 20000 Dubrovnik,Žarko Rajković, Dubrovnik 20000 Dubrovnik,Danijel Ravić, Dubrovnik 20000 Dubrovnik,Zoran Vodopija, Dubrovnik 20000 Dubrovnik,Stjepan Lakić, Dubrovnik 20000 Dubrovnik,Tereza Lakić, Dubrovnik 20000 Dubrovnik,Ivica Car, Dubrovnik 20000 Dubrovnik,Niko Sašilo, Dubrovnik 20000 Dubrovnik,Boris Centelege, Dubrovnik 20000 Dubrovnik,Esad Čokljat, Dubrovnik 20000 Dubrovnik,Antun Knežević 20000 Dubrovnik,Dragan Bender, Dubrovnik 20000 Dubrovnik,Ivan Potrebica, Dubrovnik 20000 Dubrovnik,Boško Rojević, Dubrovnik 20000 Dubrovnik,Ivo Andrić, Dubrovnik 20000 Dubrovnik,Mario Perić, Dubrovnik 20000 Dubrovnik,VIAM društvo za građevinarstvo, trgovinu i projektiranje d.o.o. Josipa Kosora 40,Dubrovnik,Marko Čerlek, Dubrovnik 20000 Dubrovnik,Zdenka Ivanović, Dubrovnik 20000 Dubrovnik,Goran Vladić, Dubrovnik 20000 Dubrovnik,Ivan Šijalović, Dubrovnik 20000 Dubrovnik,Predrag Breljaš,  Dubrovnik 20000 Dubrovnik,Ante Kljusurić, Dubrovnik 20000 Dubrovnik,Izet Zelentrović, Dubrovnik 20000 Dubrovnik,Ardo Petko, Dubrovnik 20000 Dubrovnik,Husein Odobašić, Dubrovnik 20000 Dubrovnik,Vitomir Milanić, Dubrovnik 20000 Dubrovnik,Dražen Topić, Dubrovnik 20000 Dubrovnik,Ramo Hodžić, Dubrovnik 20000 Dubrovnik,Jovo Krunić, Dubrovnik 20000 Dubrovnik,Tihomir Trče, Dubrovnik 20000 Dubrovnik,Milo Nožica, Dubrovnik 20000 Dubrovnik,Ivica Abaz, Dubrovnik 20000 Dubrovnik,Goran Škrabo, Dubrovnik 20000 Dubrovnik,Pero Asanović, Dubrovnik 20000 Dubrovnik,Marko Kristić, Dubrovnik 20000 Dubrovnik,Lenka Sentić, Dubrovnik 20000 Dubrovnik,Robert Popović, Dubrovnik 20000 Dubrovnik,Dragan Mendeš, Dubrovnik 20000 Dubrovnik,Mato Đurović, Dubrovnik 20000 Dubrovnik,Ivko Vide, Dubrovnik 20000 Dubrovnik,Jozo Dedov, Dubrovnik 20000 Dubrovnik,Rudolf Klečak, Dubrovnik 20000 Dubrovnik,Slavko Bošnjak, Dubrovnik 20000 Dubrovnik,Stjepan Matić, Dubrovnik 20000 Dubrovnik,Dragan Šanta, Dubrovnik 20000 Dubrovnik,Marko Kudrić, Dubrovnik 20000 Dubrovnik,Antun Knego, Dubrovnik 20000 Dubrovnik,Safet Elezović, Dubrovnik 20000 Dubrovnik,Marko Lovrić, Dubrovnik 20000 Dubrovnik,Ivan Bender, Dubrovnik 20000 Dubrovnik,Miroslav Ivandić, Dubrovnik 20000 Dubrovnik,Ivica Milinović, Dubrovnik 20000 Dubrovnik,Zulfo Ćotović, Dubrovnik 20000 Dubrovnik,Ivan Džidžić, Dubrovnik 20000 Dubrovnik,Ivan Zadro, Dubrovnik 20000 Dubrovnik,Ivica Prkačin, Dubrovnik 20000 Dubrovnik,Marin Srijemse, Dubrovnik 20000 Dubrovnik,Vlaho Cumeljan, Dubrovnik 20000 Dubrovnik,Munib Aganović, Dubrovnik 20000 Dubrovnik,Danijel Vidović, Dubrovnik 20000 Dubrovnik,AB KERAMIKA d.o.o. ,Ivan Zlatić, Dubrovnik 20000 Dubrovnik,Vinko Raguž, Dubrovnik 20000 Dubrovnik,Marija Kokošar, Dubrovnik 20000 Dubrovnik,Ante Majić, Dubrovnik 20000 Dubrovnik,Mato Ivanika, Dubrovnik 20000 Dubrovnik,Stjepan Barušić, Dubrovnik 20000 Dubrovnik,Dinko Biokšić, Dubrovnik 20000 Dubrovnik,Salko Sejdin, Dubrovnik 20000 Dubrovnik,Renejo Ćorsuljić, Dubrovnik 20000 Dubrovnik,Jure Grozdić, Dubrovnik 20000 Dubrovnik,Jospi Topić, Dubrovnik 20000 Dubrovnik,Vlasta Lončarić, Dubrovnik 20000 Dubrovnik,Mato Monković, Dubrovnik 20000 Dubrovnik,Vlaho Vatović, Dubrovnik 20000 Dubrovnik,Davor Radivojević, Dubrovnik 20000 Dubrovnik,Dragan Baketarić Put Dragovoljaca Domovinskog rata 136 Kod Đive Kesovija,20207 Mlini,Zoran Radetić, Dubrovnik 20000 Dubrovnik,Gordan Cvitanović, Dubrovnik 20000 Dubrovnik,Aldin Hajdarović, Dubrovnik 20000 Dubrovnik,Stipo Franjić, Dubrovnik 20000 Dubrovnik,Smiljko Šitum, Dubrovnik 20000 Dubrovnik,Josip Radić, Dubrovnik 20000 Dubrovnik,Nikola Mlinarić, Dubrovnik 20000 Dubrovnik,Amel Ahmović, Dubrovnik 20000 Dubrovnik,LIFT MODUS d.o.o. za poizvodnju, trgovinu i usluge Zagrebačka cesta 145 A/III,10000 Zagreb,Mujsira Majišević, Dubrovnik 20000 Dubrovnik,Vlaho Lepeš, Dubrovnik 20000 Dubrovnik,Pero Tomašević, Dubrovnik 20000 Dubrovnik,Franj Laco, Dubrovnik 20000 Dubrovnik,Dane Grubeša, Dubrovnik 20000 Dubrovnik,IMPULS-LEASING društvo s ograničenom odgovornošću za leasing Velimira Škorpika 24/1,10000 Zagreb,Pavo Lukić, Dubrovnik 20000 Dubrovnik,Nikola Oberan, Dubronvik 20000 Dubrovnik,Pavo Sentić, Dubrovnik 20000 Dubrovnik,Marija Đurđević, Dubrovnik 20000 Dubrovnik,LIBERTAS - DUBROVNIK d.o.o. za prijevoz putnika Ogarići 12,Komolac,Ante Topić, Dubrovnik 20000 Dubrovnik,Ante Kriste, Dubrovnik 20000 Dubrovnik,Ivan Pavličević, Dubrovnik 20000 Dubrovnik,Branko Jeličić, Dubrovnik 20000 Dubrovnik,Ivica Miletić, Dubrovnik 20000 Dubrovnik,Marina Osmić, Dubrovnik 20000 Dubrovnik,IVAN KOVAČ ,Mate Jurković, Dubrovnik 20000 Dubrovnik,Željko Crepulja, Dubrovnik 20000 Dubrovnik,Ivan Bendre, Dubrovnik 20000 Dubrovnik,Slavko Krisitć, Dubrovnik 20000 Dubrovnik,Nezir Mujkić, Dubrovnik 20000 Dubrovnik,Zvonko Šijaković, Dubrovnik 20000 Dubrovnik,Srećko Kriste, Dubrovnik 20000 Dubrovnik,Zoran Kapetanović, Dubrovnik 20000 Dubrovnik,Mirko Šimunović, Dubrovnik 20000 Dubrovnik,Dragan Litrica, Dubrovnik 20000 Dubrovnik,Mijo Brković, Dubrovnik 20000 Dubrovnik,Marinko Lučić, Dubrovnik 20000 Dubrovnik,Ivan Papk, Dubrovnik 20000 Dubrovnik,Nikša Jeljenić, Dubrovnik 20000 Dubrovnik,Slavko Lučić, Dubrovnik 20000 Dubrovnik,Milenko Ivanika,Dubrovnik 20000 Dubrovnik,Nikola Jurić, Dubrovnik 20000 Dubrovnik,Mato Topić, Dubrovnik 20000 Dubrovnik,Ivica Pušić, Dubrovnik 20000 Dubrovnik,Andrija Zvono, Dubrovnik 20000 Dubrovnik,Mario Papak, Dubrovnik 20000 Dubrovnik,Luka Franjić, Dubrovnik 20000 Dubrovnik,Damir Vladić, Dubrovnik 20000 Dubrovnik,Marinko Bradić, Dubrovnik 20000 Dubrovnik,Marko Pjević, Dubrovnik 20000 Dubrovnik,Petar Banušić, Dubrovnik 20000 Dubrovnik,Igor Centelege, Dubrovnik 20000 Dubrovnik,Vide Vuletić, Dubrovnik 20000 Dubrovnik,Niko Pavlović, Dubrovnik 20000 Dubrovnik,Ivo Mišura, Dubrovnik 20000 Dubrovnik,Mario Topić, Dubrovnik 20000 Dubrovnik,Ivo Šimunović, Dubrovnik 20000 Dubrovnik,Tomas Pavlović, Dubrovnik 20000 Dubrovnik,Jozo Papak, Dubrovnik 20000 Dubrovnik,Martin Žeravica, Dubrovnik 20000 Dubrovnik,Nade Matijaši, Dubrovnik 20000 Dubrovnik,Zičrija Hasanspahić, Dubrovnik 20000 Dubrovnik,Katica Mašković, Dubrovnik 20000 Dubrovnik,Franjo Džano, Dubrovnik 20000 Dubrovnik,Tomislav Topić, Dubrovnik 20000 Dubrovnik,Zoran Tomašević, Dubrovnik 20000 Dubrovnik,Andrija Fabris ,Mijo Papić, Dubrovnik 20000 Dubrovnik,Ivan Zvono, Dubrovnik 20000 Dubrovnik,Berislav Bartulović, Dubrovnik 20000 Dubrovnik,Zdravko Bošnjak, Dubrovnik 20000 Dubrovnik,Mato Kevo, Dubrovnik 20000 Dubrovnik,Milenko Miletić, Dubrovnik 20000 Dubrovnik,Stipo Topić, Dubrovnik 20000 Dubrovnik,Niko Škoro, Dubrovnik 20000 Dubrovnik,Ivan Krešić, Dubrovnik 20000 Dubrovnik,Dragan Ivandić, Dubrovnik 20000 Dubrovnik,Božo Maslać, Dubrovnik 20000 Dubrovnik,Ante Kljusurić, Dubrovnik 20000 Dubrovnik,ZARAKOP društvo s ograničenom odgovornošću za građevinarstvo i geoinženjering Baričevići 26,Murvica,Mile Jeličić, Dubrovnik 20000 Dubrovnik,Branislav Filipović, Dubrovnik 20000 Dubrovnik,Dinko Pušić, Dubrovnik 20000 Dubrovnik,Nikša Brajević, Dubrovnik 20000 Dubrovnik,Jadranka Oberan, Dubrovnik 20000 Dubrovnik,Ante Marić, Dubrovnik 20000 Dubrovnik,Antun Marinović, Dubrovnik 20000 Dubrovnik,Šinan Bošnjaković, Dubrovnik 20000 Dubrovnik,Stipe Jeličić, Dubrovnik 20000 Dubrovnik,Ivica Radić, Dubrovnik 20000 Dubrovnik,Ivo Miletić, Dubrovnik 20000 Dubrovnik,Krešimir Drinovac, Dubrovnik 20000 Dubrovnik,Damir Vlahinić, Dubrovnik Điva Natali 7 (GP Dubrovnik d.d.),20000 Dubrovnik,Pero Raić, Dubrovnik 20000 Dubrovnik,Franjo Vnučec, Dubrovnik 20000 Dubrovnik,Robert Maras, Dubrovnik 20000 Dubrovnik,Stijepo Majkovica, Dubrovnik 20000 Dubrovnik,Mile Sičaja, Dubrovnik 20000 Dubrovnik,Tonći Medi, Dubrovnik 20000 Dubrovnik,Ivan Lovrić, Dubrovnik 20000 Dubrovnik,Jerko Budimir, Dubrovnik 20000 Dubrovnik,Anto Beljo, Dubrovnik 20000 Dubrovnik,Almir Pelko, Dubrovnik 20000 Dubrovnik,Mirko Kolar, Dubrovnik 20000 Dubrovnik,Miloslav Kokošar, Dubrovnik 20000 Dubrovnik,Miroslav Jeličić, Dubrovnik 20000 Dubrovnik,Vojko Smoljanović, Dubrovnik 20000 Dubrovnik,Ilija Zadrić, Dubrovnik 20000 Dubrovnik,Jasmin Zelentrović, Dubrovnik 20000 Dubrovnik,Joško Vučićević, Dubrovnik 20000 Dubrovnik,Petar Kovačević, Dubrovnik 20000 Dubrovnik,Mijodrag Vitković, Dubrovnik 20000 Dubrovnik,Vladimir Ivičević, Dubrovnik 20000 Dubrovnik,Milan Pemdo, Dubrovnik 20000 Dubrovnik,Maro Duper, Dubrovnik 20000 Dubrovnik,Mario Sole, Dubrovnik 20000 Dubrovnik,Vlaho Bukvić, Dubrovnik 20000 Dubrovnik,Ivica Hladilo, Dubrovnik 20000 Dubrovnik,Ivan Oberan, Dubrovnik 20000 Dubrovnik,Viktor Majić, Dubrovnik 20000 Dubrovnik,Mišo Previšić, Dubrovnik 20000 Dubrovnik,Ivan Radoš, Dubrovnik 20000 Dubrovnik,Antun Njirić, Dubrovnik 20000 Dubrovnik,KONAVLE METAL d.o.o. za proizvodnju, trgovinu i usluge Gruda 4,Gruda,Mato Lovrić, Dubrovnik 20000 Dubrovnik,Nikša Škrabo, Dubrovnik 20000 Dubrovnik,Slavko Bošnjak, Dubrovnik 20000 Dubrovnik,Jozo Morić, Dubrovnik 20000 Dubrovnik,Darko Topić, Dubrovnik 20000 Dubrovnik,Ivan Pavlović, Dubrovnik 20000 Dubrovnik,Mare Jerković, Dubrovnik 20000 Dubrovnik,Andrija Beljo, Dubrovnik 20000 Dubrovnik,Halim Dedović, Dubrovnik 20000 Dubrovnik,Ivica Topić, Dubrovnik 20000 Dubrovnik,Nikša Škrabo, Dubrovnik 20000 Dubrovnik,Stjepan Drljo, Dubrovnik 20000 Dubrovnik,Pero Andrić, Dubrovnik 20000 Dubrovnik,Ervin Nukić, Dubrovnik 20000 Dubrovnik,Antun Žabić, Dubrovnik 20000 Dubrovnik,Maro Lujo, Dubrovnik 20000 Dubrovnik,Zdravko Merdžan, Dubrovnik 20000 Dubrovnik,CEMEX Hrvatska dioničko društvo za proizvodnju i prodaju cementa i drugih građevinskih materijala F. Tuđmana 45,Kaštel Sućurac,Predrag Tokmakčija, Dubrovnik 20000 Dubrovnik,Pero Jović, Dubrovnik 20000 Dubrovnik,Marijo Pušić, Dubrovnik 20000 Dubrovnik,Ivan Dobroslavić, Dubrovnik 20000 Dubrovnik,Mirko Bilandžija, Dubrovnik 20000 Dubrovnik,Josip Čuvalo, Dubrovnik 20000 Dubrovnik,ELEKTRO-TEAM d.o.o. za elektroinstalacije Riječka 16/A,Dubrovnik,EUROHERC osiguranje - dioničko društvo za osiguranje imovine i osoba i druge poslove osiguranja Ulica grada Vukovara 282,10000 Zagreb,Danijel Zvijerković, Dubrovnik 20000 Dubrovnik,Željko Bošnjak, Dubrovnik 20000 Dubrovnik,Marko Perković, Dubrovnik 20000 Dubrovnik,Šimun Cvitanović, Dubrovnik 20000 Dubrovnik,Neđo Mijović, Dubrovnik 20000 Dubrovnik,Božo Kvorić, Dubrovnik 20000 Dubrovnik,Stipe Miličević, Dubrovnik 20000 Dubrovnik,OTP banka Hrvatska dioničko društvo Ulica Domovinskog rata 3,Zadar,Goran Vidović ,Građevinski obrt TIM ,Stipo Gabrić Petra Krešimira IV/59,20350 Metković,DUBROVNIK GRADNJA d.o.o. </izvorni_sadrzaj>
    <derivirana_varijabla naziv="DomainObject.Predmet.StrankaWithAdress_1">Mijo Bošnjak, Dubrovnik 20000 Dubrovnik,Slavko Garić, Dubrovnik 20000 Dubrovnik,Andrija Golemac, Dubrovnik 20000 Dubrovnik,Dubravko Mage, Dubrovnik 20000 Dubrovnik,Ivan Biskup, Dubrovnik 20000 Dubrovnik,Jelena Marušić, Dubrovnik 20000 Dubrovnik,Ivan Perić, Dubrovnik 20000 Dubrovnik,Ivko Jović, Dubrovnik 20000 Dubrovnik,Miho Kevo, Dubrovnik 20000 Dubrovnik,Niko Pošak, Dubrovnik 20000 Dubrovnik,Ivan Miličević, Dubrovnik 20000 Dubrovnik,Igor Dobroslavić, Dubrovnik 20000 Dubrovnik,HYPO ALPE-ADRIA-BANK dioničko društvo Slavonska avenija 6,10000 Zagreb,Jakov Balarin, Dubrovnik 20000 Dubrovnik,Zoran Vukoja, Dubrovnik 20000 Dubrovnik,Pero Perović, Dubrovnik 20000 Dubrovnik,Antun Vukas, Dubrovnik 20000 Dubrovnik,Žarko Rajković, Dubrovnik 20000 Dubrovnik,Danijel Ravić, Dubrovnik 20000 Dubrovnik,Zoran Vodopija, Dubrovnik 20000 Dubrovnik,Stjepan Lakić, Dubrovnik 20000 Dubrovnik,Tereza Lakić, Dubrovnik 20000 Dubrovnik,Ivica Car, Dubrovnik 20000 Dubrovnik,Niko Sašilo, Dubrovnik 20000 Dubrovnik,Boris Centelege, Dubrovnik 20000 Dubrovnik,Esad Čokljat, Dubrovnik 20000 Dubrovnik,Antun Knežević 20000 Dubrovnik,Dragan Bender, Dubrovnik 20000 Dubrovnik,Ivan Potrebica, Dubrovnik 20000 Dubrovnik,Boško Rojević, Dubrovnik 20000 Dubrovnik,Ivo Andrić, Dubrovnik 20000 Dubrovnik,Mario Perić, Dubrovnik 20000 Dubrovnik,VIAM društvo za građevinarstvo, trgovinu i projektiranje d.o.o. Josipa Kosora 40,Dubrovnik,Marko Čerlek, Dubrovnik 20000 Dubrovnik,Zdenka Ivanović, Dubrovnik 20000 Dubrovnik,Goran Vladić, Dubrovnik 20000 Dubrovnik,Ivan Šijalović, Dubrovnik 20000 Dubrovnik,Predrag Breljaš,  Dubrovnik 20000 Dubrovnik,Ante Kljusurić, Dubrovnik 20000 Dubrovnik,Izet Zelentrović, Dubrovnik 20000 Dubrovnik,Ardo Petko, Dubrovnik 20000 Dubrovnik,Husein Odobašić, Dubrovnik 20000 Dubrovnik,Vitomir Milanić, Dubrovnik 20000 Dubrovnik,Dražen Topić, Dubrovnik 20000 Dubrovnik,Ramo Hodžić, Dubrovnik 20000 Dubrovnik,Jovo Krunić, Dubrovnik 20000 Dubrovnik,Tihomir Trče, Dubrovnik 20000 Dubrovnik,Milo Nožica, Dubrovnik 20000 Dubrovnik,Ivica Abaz, Dubrovnik 20000 Dubrovnik,Goran Škrabo, Dubrovnik 20000 Dubrovnik,Pero Asanović, Dubrovnik 20000 Dubrovnik,Marko Kristić, Dubrovnik 20000 Dubrovnik,Lenka Sentić, Dubrovnik 20000 Dubrovnik,Robert Popović, Dubrovnik 20000 Dubrovnik,Dragan Mendeš, Dubrovnik 20000 Dubrovnik,Mato Đurović, Dubrovnik 20000 Dubrovnik,Ivko Vide, Dubrovnik 20000 Dubrovnik,Jozo Dedov, Dubrovnik 20000 Dubrovnik,Rudolf Klečak, Dubrovnik 20000 Dubrovnik,Slavko Bošnjak, Dubrovnik 20000 Dubrovnik,Stjepan Matić, Dubrovnik 20000 Dubrovnik,Dragan Šanta, Dubrovnik 20000 Dubrovnik,Marko Kudrić, Dubrovnik 20000 Dubrovnik,Antun Knego, Dubrovnik 20000 Dubrovnik,Safet Elezović, Dubrovnik 20000 Dubrovnik,Marko Lovrić, Dubrovnik 20000 Dubrovnik,Ivan Bender, Dubrovnik 20000 Dubrovnik,Miroslav Ivandić, Dubrovnik 20000 Dubrovnik,Ivica Milinović, Dubrovnik 20000 Dubrovnik,Zulfo Ćotović, Dubrovnik 20000 Dubrovnik,Ivan Džidžić, Dubrovnik 20000 Dubrovnik,Ivan Zadro, Dubrovnik 20000 Dubrovnik,Ivica Prkačin, Dubrovnik 20000 Dubrovnik,Marin Srijemse, Dubrovnik 20000 Dubrovnik,Vlaho Cumeljan, Dubrovnik 20000 Dubrovnik,Munib Aganović, Dubrovnik 20000 Dubrovnik,Danijel Vidović, Dubrovnik 20000 Dubrovnik,AB KERAMIKA d.o.o. ,Ivan Zlatić, Dubrovnik 20000 Dubrovnik,Vinko Raguž, Dubrovnik 20000 Dubrovnik,Marija Kokošar, Dubrovnik 20000 Dubrovnik,Ante Majić, Dubrovnik 20000 Dubrovnik,Mato Ivanika, Dubrovnik 20000 Dubrovnik,Stjepan Barušić, Dubrovnik 20000 Dubrovnik,Dinko Biokšić, Dubrovnik 20000 Dubrovnik,Salko Sejdin, Dubrovnik 20000 Dubrovnik,Renejo Ćorsuljić, Dubrovnik 20000 Dubrovnik,Jure Grozdić, Dubrovnik 20000 Dubrovnik,Jospi Topić, Dubrovnik 20000 Dubrovnik,Vlasta Lončarić, Dubrovnik 20000 Dubrovnik,Mato Monković, Dubrovnik 20000 Dubrovnik,Vlaho Vatović, Dubrovnik 20000 Dubrovnik,Davor Radivojević, Dubrovnik 20000 Dubrovnik,Dragan Baketarić Put Dragovoljaca Domovinskog rata 136 Kod Đive Kesovija,20207 Mlini,Zoran Radetić, Dubrovnik 20000 Dubrovnik,Gordan Cvitanović, Dubrovnik 20000 Dubrovnik,Aldin Hajdarović, Dubrovnik 20000 Dubrovnik,Stipo Franjić, Dubrovnik 20000 Dubrovnik,Smiljko Šitum, Dubrovnik 20000 Dubrovnik,Josip Radić, Dubrovnik 20000 Dubrovnik,Nikola Mlinarić, Dubrovnik 20000 Dubrovnik,Amel Ahmović, Dubrovnik 20000 Dubrovnik,LIFT MODUS d.o.o. za poizvodnju, trgovinu i usluge Zagrebačka cesta 145 A/III,10000 Zagreb,Mujsira Majišević, Dubrovnik 20000 Dubrovnik,Vlaho Lepeš, Dubrovnik 20000 Dubrovnik,Pero Tomašević, Dubrovnik 20000 Dubrovnik,Franj Laco, Dubrovnik 20000 Dubrovnik,Dane Grubeša, Dubrovnik 20000 Dubrovnik,IMPULS-LEASING društvo s ograničenom odgovornošću za leasing Velimira Škorpika 24/1,10000 Zagreb,Pavo Lukić, Dubrovnik 20000 Dubrovnik,Nikola Oberan, Dubronvik 20000 Dubrovnik,Pavo Sentić, Dubrovnik 20000 Dubrovnik,Marija Đurđević, Dubrovnik 20000 Dubrovnik,LIBERTAS - DUBROVNIK d.o.o. za prijevoz putnika Ogarići 12,Komolac,Ante Topić, Dubrovnik 20000 Dubrovnik,Ante Kriste, Dubrovnik 20000 Dubrovnik,Ivan Pavličević, Dubrovnik 20000 Dubrovnik,Branko Jeličić, Dubrovnik 20000 Dubrovnik,Ivica Miletić, Dubrovnik 20000 Dubrovnik,Marina Osmić, Dubrovnik 20000 Dubrovnik,IVAN KOVAČ ,Mate Jurković, Dubrovnik 20000 Dubrovnik,Željko Crepulja, Dubrovnik 20000 Dubrovnik,Ivan Bendre, Dubrovnik 20000 Dubrovnik,Slavko Krisitć, Dubrovnik 20000 Dubrovnik,Nezir Mujkić, Dubrovnik 20000 Dubrovnik,Zvonko Šijaković, Dubrovnik 20000 Dubrovnik,Srećko Kriste, Dubrovnik 20000 Dubrovnik,Zoran Kapetanović, Dubrovnik 20000 Dubrovnik,Mirko Šimunović, Dubrovnik 20000 Dubrovnik,Dragan Litrica, Dubrovnik 20000 Dubrovnik,Mijo Brković, Dubrovnik 20000 Dubrovnik,Marinko Lučić, Dubrovnik 20000 Dubrovnik,Ivan Papk, Dubrovnik 20000 Dubrovnik,Nikša Jeljenić, Dubrovnik 20000 Dubrovnik,Slavko Lučić, Dubrovnik 20000 Dubrovnik,Milenko Ivanika,Dubrovnik 20000 Dubrovnik,Nikola Jurić, Dubrovnik 20000 Dubrovnik,Mato Topić, Dubrovnik 20000 Dubrovnik,Ivica Pušić, Dubrovnik 20000 Dubrovnik,Andrija Zvono, Dubrovnik 20000 Dubrovnik,Mario Papak, Dubrovnik 20000 Dubrovnik,Luka Franjić, Dubrovnik 20000 Dubrovnik,Damir Vladić, Dubrovnik 20000 Dubrovnik,Marinko Bradić, Dubrovnik 20000 Dubrovnik,Marko Pjević, Dubrovnik 20000 Dubrovnik,Petar Banušić, Dubrovnik 20000 Dubrovnik,Igor Centelege, Dubrovnik 20000 Dubrovnik,Vide Vuletić, Dubrovnik 20000 Dubrovnik,Niko Pavlović, Dubrovnik 20000 Dubrovnik,Ivo Mišura, Dubrovnik 20000 Dubrovnik,Mario Topić, Dubrovnik 20000 Dubrovnik,Ivo Šimunović, Dubrovnik 20000 Dubrovnik,Tomas Pavlović, Dubrovnik 20000 Dubrovnik,Jozo Papak, Dubrovnik 20000 Dubrovnik,Martin Žeravica, Dubrovnik 20000 Dubrovnik,Nade Matijaši, Dubrovnik 20000 Dubrovnik,Zičrija Hasanspahić, Dubrovnik 20000 Dubrovnik,Katica Mašković, Dubrovnik 20000 Dubrovnik,Franjo Džano, Dubrovnik 20000 Dubrovnik,Tomislav Topić, Dubrovnik 20000 Dubrovnik,Zoran Tomašević, Dubrovnik 20000 Dubrovnik,Andrija Fabris ,Mijo Papić, Dubrovnik 20000 Dubrovnik,Ivan Zvono, Dubrovnik 20000 Dubrovnik,Berislav Bartulović, Dubrovnik 20000 Dubrovnik,Zdravko Bošnjak, Dubrovnik 20000 Dubrovnik,Mato Kevo, Dubrovnik 20000 Dubrovnik,Milenko Miletić, Dubrovnik 20000 Dubrovnik,Stipo Topić, Dubrovnik 20000 Dubrovnik,Niko Škoro, Dubrovnik 20000 Dubrovnik,Ivan Krešić, Dubrovnik 20000 Dubrovnik,Dragan Ivandić, Dubrovnik 20000 Dubrovnik,Božo Maslać, Dubrovnik 20000 Dubrovnik,Ante Kljusurić, Dubrovnik 20000 Dubrovnik,ZARAKOP društvo s ograničenom odgovornošću za građevinarstvo i geoinženjering Baričevići 26,Murvica,Mile Jeličić, Dubrovnik 20000 Dubrovnik,Branislav Filipović, Dubrovnik 20000 Dubrovnik,Dinko Pušić, Dubrovnik 20000 Dubrovnik,Nikša Brajević, Dubrovnik 20000 Dubrovnik,Jadranka Oberan, Dubrovnik 20000 Dubrovnik,Ante Marić, Dubrovnik 20000 Dubrovnik,Antun Marinović, Dubrovnik 20000 Dubrovnik,Šinan Bošnjaković, Dubrovnik 20000 Dubrovnik,Stipe Jeličić, Dubrovnik 20000 Dubrovnik,Ivica Radić, Dubrovnik 20000 Dubrovnik,Ivo Miletić, Dubrovnik 20000 Dubrovnik,Krešimir Drinovac, Dubrovnik 20000 Dubrovnik,Damir Vlahinić, Dubrovnik Điva Natali 7 (GP Dubrovnik d.d.),20000 Dubrovnik,Pero Raić, Dubrovnik 20000 Dubrovnik,Franjo Vnučec, Dubrovnik 20000 Dubrovnik,Robert Maras, Dubrovnik 20000 Dubrovnik,Stijepo Majkovica, Dubrovnik 20000 Dubrovnik,Mile Sičaja, Dubrovnik 20000 Dubrovnik,Tonći Medi, Dubrovnik 20000 Dubrovnik,Ivan Lovrić, Dubrovnik 20000 Dubrovnik,Jerko Budimir, Dubrovnik 20000 Dubrovnik,Anto Beljo, Dubrovnik 20000 Dubrovnik,Almir Pelko, Dubrovnik 20000 Dubrovnik,Mirko Kolar, Dubrovnik 20000 Dubrovnik,Miloslav Kokošar, Dubrovnik 20000 Dubrovnik,Miroslav Jeličić, Dubrovnik 20000 Dubrovnik,Vojko Smoljanović, Dubrovnik 20000 Dubrovnik,Ilija Zadrić, Dubrovnik 20000 Dubrovnik,Jasmin Zelentrović, Dubrovnik 20000 Dubrovnik,Joško Vučićević, Dubrovnik 20000 Dubrovnik,Petar Kovačević, Dubrovnik 20000 Dubrovnik,Mijodrag Vitković, Dubrovnik 20000 Dubrovnik,Vladimir Ivičević, Dubrovnik 20000 Dubrovnik,Milan Pemdo, Dubrovnik 20000 Dubrovnik,Maro Duper, Dubrovnik 20000 Dubrovnik,Mario Sole, Dubrovnik 20000 Dubrovnik,Vlaho Bukvić, Dubrovnik 20000 Dubrovnik,Ivica Hladilo, Dubrovnik 20000 Dubrovnik,Ivan Oberan, Dubrovnik 20000 Dubrovnik,Viktor Majić, Dubrovnik 20000 Dubrovnik,Mišo Previšić, Dubrovnik 20000 Dubrovnik,Ivan Radoš, Dubrovnik 20000 Dubrovnik,Antun Njirić, Dubrovnik 20000 Dubrovnik,KONAVLE METAL d.o.o. za proizvodnju, trgovinu i usluge Gruda 4,Gruda,Mato Lovrić, Dubrovnik 20000 Dubrovnik,Nikša Škrabo, Dubrovnik 20000 Dubrovnik,Slavko Bošnjak, Dubrovnik 20000 Dubrovnik,Jozo Morić, Dubrovnik 20000 Dubrovnik,Darko Topić, Dubrovnik 20000 Dubrovnik,Ivan Pavlović, Dubrovnik 20000 Dubrovnik,Mare Jerković, Dubrovnik 20000 Dubrovnik,Andrija Beljo, Dubrovnik 20000 Dubrovnik,Halim Dedović, Dubrovnik 20000 Dubrovnik,Ivica Topić, Dubrovnik 20000 Dubrovnik,Nikša Škrabo, Dubrovnik 20000 Dubrovnik,Stjepan Drljo, Dubrovnik 20000 Dubrovnik,Pero Andrić, Dubrovnik 20000 Dubrovnik,Ervin Nukić, Dubrovnik 20000 Dubrovnik,Antun Žabić, Dubrovnik 20000 Dubrovnik,Maro Lujo, Dubrovnik 20000 Dubrovnik,Zdravko Merdžan, Dubrovnik 20000 Dubrovnik,CEMEX Hrvatska dioničko društvo za proizvodnju i prodaju cementa i drugih građevinskih materijala F. Tuđmana 45,Kaštel Sućurac,Predrag Tokmakčija, Dubrovnik 20000 Dubrovnik,Pero Jović, Dubrovnik 20000 Dubrovnik,Marijo Pušić, Dubrovnik 20000 Dubrovnik,Ivan Dobroslavić, Dubrovnik 20000 Dubrovnik,Mirko Bilandžija, Dubrovnik 20000 Dubrovnik,Josip Čuvalo, Dubrovnik 20000 Dubrovnik,ELEKTRO-TEAM d.o.o. za elektroinstalacije Riječka 16/A,Dubrovnik,EUROHERC osiguranje - dioničko društvo za osiguranje imovine i osoba i druge poslove osiguranja Ulica grada Vukovara 282,10000 Zagreb,Danijel Zvijerković, Dubrovnik 20000 Dubrovnik,Željko Bošnjak, Dubrovnik 20000 Dubrovnik,Marko Perković, Dubrovnik 20000 Dubrovnik,Šimun Cvitanović, Dubrovnik 20000 Dubrovnik,Neđo Mijović, Dubrovnik 20000 Dubrovnik,Božo Kvorić, Dubrovnik 20000 Dubrovnik,Stipe Miličević, Dubrovnik 20000 Dubrovnik,OTP banka Hrvatska dioničko društvo Ulica Domovinskog rata 3,Zadar,Goran Vidović ,Građevinski obrt TIM ,Stipo Gabrić Petra Krešimira IV/59,20350 Metković,DUBROVNIK GRADNJA d.o.o. </derivirana_varijabla>
  </DomainObject.Predmet.StrankaWithAdress>
  <DomainObject.Predmet.StrankaWithAdressOIB>
    <izvorni_sadrzaj>Mijo Bošnjak, Dubrovnik, 20000 Dubrovnik,Slavko Garić, Dubrovnik, 20000 Dubrovnik,Andrija Golemac, Dubrovnik, 20000 Dubrovnik,Dubravko Mage, Dubrovnik, 20000 Dubrovnik,Ivan Biskup, Dubrovnik, 20000 Dubrovnik,Jelena Marušić, Dubrovnik, 20000 Dubrovnik,Ivan Perić, Dubrovnik, 20000 Dubrovnik,Ivko Jović, Dubrovnik, 20000 Dubrovnik,Miho Kevo, Dubrovnik, 20000 Dubrovnik,Niko Pošak, Dubrovnik, 20000 Dubrovnik,Ivan Miličević, Dubrovnik, 20000 Dubrovnik,Igor Dobroslavić, Dubrovnik, 20000 Dubrovnik,HYPO ALPE-ADRIA-BANK dioničko društvo, OIB 14036333877, Slavonska avenija 6,10000 Zagreb,Jakov Balarin, Dubrovnik, 20000 Dubrovnik,Zoran Vukoja, Dubrovnik, 20000 Dubrovnik,Pero Perović, Dubrovnik, 20000 Dubrovnik,Antun Vukas, Dubrovnik, 20000 Dubrovnik,Žarko Rajković, Dubrovnik, 20000 Dubrovnik,Danijel Ravić, Dubrovnik, 20000 Dubrovnik,Zoran Vodopija, Dubrovnik, 20000 Dubrovnik,Stjepan Lakić, Dubrovnik, 20000 Dubrovnik,Tereza Lakić, Dubrovnik, 20000 Dubrovnik,Ivica Car, Dubrovnik, 20000 Dubrovnik,Niko Sašilo, Dubrovnik, 20000 Dubrovnik,Boris Centelege, Dubrovnik, 20000 Dubrovnik,Esad Čokljat, Dubrovnik, 20000 Dubrovnik,Antun Knežević, 20000 Dubrovnik,Dragan Bender, Dubrovnik, 20000 Dubrovnik,Ivan Potrebica, Dubrovnik, 20000 Dubrovnik,Boško Rojević, Dubrovnik, 20000 Dubrovnik,Ivo Andrić, Dubrovnik, 20000 Dubrovnik,Mario Perić, Dubrovnik, 20000 Dubrovnik,VIAM društvo za građevinarstvo, trgovinu i projektiranje d.o.o., OIB 61581848671, Josipa Kosora 40,Dubrovnik,Marko Čerlek, Dubrovnik, 20000 Dubrovnik,Zdenka Ivanović, Dubrovnik, 20000 Dubrovnik,Goran Vladić, Dubrovnik, 20000 Dubrovnik,Ivan Šijalović, Dubrovnik, 20000 Dubrovnik,Predrag Breljaš,  Dubrovnik, 20000 Dubrovnik,Ante Kljusurić, Dubrovnik, 20000 Dubrovnik,Izet Zelentrović, Dubrovnik, 20000 Dubrovnik,Ardo Petko, Dubrovnik, 20000 Dubrovnik,Husein Odobašić, Dubrovnik, 20000 Dubrovnik,Vitomir Milanić, Dubrovnik, 20000 Dubrovnik,Dražen Topić, Dubrovnik, 20000 Dubrovnik,Ramo Hodžić, Dubrovnik, 20000 Dubrovnik,Jovo Krunić, Dubrovnik, 20000 Dubrovnik,Tihomir Trče, Dubrovnik, 20000 Dubrovnik,Milo Nožica, Dubrovnik, 20000 Dubrovnik,Ivica Abaz, Dubrovnik, 20000 Dubrovnik,Goran Škrabo, Dubrovnik, 20000 Dubrovnik,Pero Asanović, Dubrovnik, 20000 Dubrovnik,Marko Kristić, Dubrovnik, 20000 Dubrovnik,Lenka Sentić, Dubrovnik, 20000 Dubrovnik,Robert Popović, Dubrovnik, 20000 Dubrovnik,Dragan Mendeš, Dubrovnik, 20000 Dubrovnik,Mato Đurović, Dubrovnik, 20000 Dubrovnik,Ivko Vide, Dubrovnik, 20000 Dubrovnik,Jozo Dedov, Dubrovnik, 20000 Dubrovnik,Rudolf Klečak, Dubrovnik, 20000 Dubrovnik,Slavko Bošnjak, Dubrovnik, 20000 Dubrovnik,Stjepan Matić, Dubrovnik, 20000 Dubrovnik,Dragan Šanta, Dubrovnik, 20000 Dubrovnik,Marko Kudrić, Dubrovnik, 20000 Dubrovnik,Antun Knego, Dubrovnik, 20000 Dubrovnik,Safet Elezović, Dubrovnik, 20000 Dubrovnik,Marko Lovrić, Dubrovnik, 20000 Dubrovnik,Ivan Bender, Dubrovnik, 20000 Dubrovnik,Miroslav Ivandić, Dubrovnik, 20000 Dubrovnik,Ivica Milinović, Dubrovnik, 20000 Dubrovnik,Zulfo Ćotović, Dubrovnik, 20000 Dubrovnik,Ivan Džidžić, Dubrovnik, 20000 Dubrovnik,Ivan Zadro, Dubrovnik, 20000 Dubrovnik,Ivica Prkačin, Dubrovnik, 20000 Dubrovnik,Marin Srijemse, Dubrovnik, 20000 Dubrovnik,Vlaho Cumeljan, Dubrovnik, 20000 Dubrovnik,Munib Aganović, Dubrovnik, 20000 Dubrovnik,Danijel Vidović, Dubrovnik, 20000 Dubrovnik,AB KERAMIKA d.o.o., OIB 77285179745,Ivan Zlatić, Dubrovnik, 20000 Dubrovnik,Vinko Raguž, Dubrovnik, 20000 Dubrovnik,Marija Kokošar, Dubrovnik, 20000 Dubrovnik,Ante Majić, Dubrovnik, 20000 Dubrovnik,Mato Ivanika, Dubrovnik, 20000 Dubrovnik,Stjepan Barušić, Dubrovnik, 20000 Dubrovnik,Dinko Biokšić, Dubrovnik, 20000 Dubrovnik,Salko Sejdin, Dubrovnik, 20000 Dubrovnik,Renejo Ćorsuljić, Dubrovnik, 20000 Dubrovnik,Jure Grozdić, Dubrovnik, 20000 Dubrovnik,Jospi Topić, Dubrovnik, 20000 Dubrovnik,Vlasta Lončarić, Dubrovnik, 20000 Dubrovnik,Mato Monković, Dubrovnik, 20000 Dubrovnik,Vlaho Vatović, Dubrovnik, 20000 Dubrovnik,Davor Radivojević, Dubrovnik, 20000 Dubrovnik,Dragan Baketarić, Put Dragovoljaca Domovinskog rata 136 Kod Đive Kesovija,20207 Mlini,Zoran Radetić, Dubrovnik, 20000 Dubrovnik,Gordan Cvitanović, Dubrovnik, 20000 Dubrovnik,Aldin Hajdarović, Dubrovnik, 20000 Dubrovnik,Stipo Franjić, Dubrovnik, 20000 Dubrovnik,Smiljko Šitum, Dubrovnik, 20000 Dubrovnik,Josip Radić, Dubrovnik, 20000 Dubrovnik,Nikola Mlinarić, Dubrovnik, 20000 Dubrovnik,Amel Ahmović, Dubrovnik, 20000 Dubrovnik,LIFT MODUS d.o.o. za poizvodnju, trgovinu i usluge, OIB 15526597734, Zagrebačka cesta 145 A/III,10000 Zagreb,Mujsira Majišević, Dubrovnik, 20000 Dubrovnik,Vlaho Lepeš, Dubrovnik, 20000 Dubrovnik,Pero Tomašević, Dubrovnik, 20000 Dubrovnik,Franj Laco, Dubrovnik, 20000 Dubrovnik,Dane Grubeša, Dubrovnik, 20000 Dubrovnik,IMPULS-LEASING društvo s ograničenom odgovornošću za leasing, OIB 65918029671, Velimira Škorpika 24/1,10000 Zagreb,Pavo Lukić, Dubrovnik, 20000 Dubrovnik,Nikola Oberan, Dubronvik, 20000 Dubrovnik,Pavo Sentić, Dubrovnik, 20000 Dubrovnik,Marija Đurđević, Dubrovnik, 20000 Dubrovnik,LIBERTAS - DUBROVNIK d.o.o. za prijevoz putnika, OIB 36411681446, Ogarići 12,Komolac,Ante Topić, Dubrovnik, 20000 Dubrovnik,Ante Kriste, Dubrovnik, 20000 Dubrovnik,Ivan Pavličević, Dubrovnik, 20000 Dubrovnik,Branko Jeličić, Dubrovnik, 20000 Dubrovnik,Ivica Miletić, Dubrovnik, 20000 Dubrovnik,Marina Osmić, Dubrovnik, 20000 Dubrovnik,IVAN KOVAČ,Mate Jurković, Dubrovnik, 20000 Dubrovnik,Željko Crepulja, Dubrovnik, 20000 Dubrovnik,Ivan Bendre, Dubrovnik, 20000 Dubrovnik,Slavko Krisitć, Dubrovnik, 20000 Dubrovnik,Nezir Mujkić, Dubrovnik, 20000 Dubrovnik,Zvonko Šijaković, Dubrovnik, 20000 Dubrovnik,Srećko Kriste, Dubrovnik, 20000 Dubrovnik,Zoran Kapetanović, Dubrovnik, 20000 Dubrovnik,Mirko Šimunović, Dubrovnik, 20000 Dubrovnik,Dragan Litrica, Dubrovnik, 20000 Dubrovnik,Mijo Brković, Dubrovnik, 20000 Dubrovnik,Marinko Lučić, Dubrovnik, 20000 Dubrovnik,Ivan Papk, Dubrovnik, 20000 Dubrovnik,Nikša Jeljenić, Dubrovnik, 20000 Dubrovnik,Slavko Lučić, Dubrovnik, 20000 Dubrovnik,Milenko Ivanika,Dubrovnik, 20000 Dubrovnik,Nikola Jurić, Dubrovnik, 20000 Dubrovnik,Mato Topić, Dubrovnik, 20000 Dubrovnik,Ivica Pušić, Dubrovnik, 20000 Dubrovnik,Andrija Zvono, Dubrovnik, 20000 Dubrovnik,Mario Papak, Dubrovnik, 20000 Dubrovnik,Luka Franjić, Dubrovnik, 20000 Dubrovnik,Damir Vladić, Dubrovnik, 20000 Dubrovnik,Marinko Bradić, Dubrovnik, 20000 Dubrovnik,Marko Pjević, Dubrovnik, 20000 Dubrovnik,Petar Banušić, Dubrovnik, 20000 Dubrovnik,Igor Centelege, Dubrovnik, 20000 Dubrovnik,Vide Vuletić, Dubrovnik, 20000 Dubrovnik,Niko Pavlović, Dubrovnik, 20000 Dubrovnik,Ivo Mišura, Dubrovnik, 20000 Dubrovnik,Mario Topić, Dubrovnik, 20000 Dubrovnik,Ivo Šimunović, Dubrovnik, 20000 Dubrovnik,Tomas Pavlović, Dubrovnik, 20000 Dubrovnik,Jozo Papak, Dubrovnik, 20000 Dubrovnik,Martin Žeravica, Dubrovnik, 20000 Dubrovnik,Nade Matijaši, Dubrovnik, 20000 Dubrovnik,Zičrija Hasanspahić, Dubrovnik, 20000 Dubrovnik,Katica Mašković, Dubrovnik, 20000 Dubrovnik,Franjo Džano, Dubrovnik, 20000 Dubrovnik,Tomislav Topić, Dubrovnik, 20000 Dubrovnik,Zoran Tomašević, Dubrovnik, 20000 Dubrovnik,Andrija Fabris,Mijo Papić, Dubrovnik, 20000 Dubrovnik,Ivan Zvono, Dubrovnik, 20000 Dubrovnik,Berislav Bartulović, Dubrovnik, 20000 Dubrovnik,Zdravko Bošnjak, Dubrovnik, 20000 Dubrovnik,Mato Kevo, Dubrovnik, 20000 Dubrovnik,Milenko Miletić, Dubrovnik, 20000 Dubrovnik,Stipo Topić, Dubrovnik, 20000 Dubrovnik,Niko Škoro, Dubrovnik, 20000 Dubrovnik,Ivan Krešić, Dubrovnik, 20000 Dubrovnik,Dragan Ivandić, Dubrovnik, 20000 Dubrovnik,Božo Maslać, Dubrovnik, 20000 Dubrovnik,Ante Kljusurić, Dubrovnik, 20000 Dubrovnik,ZARAKOP društvo s ograničenom odgovornošću za građevinarstvo i geoinženjering, OIB 47945843315, Baričevići 26,Murvica,Mile Jeličić, Dubrovnik, 20000 Dubrovnik,Branislav Filipović, Dubrovnik, 20000 Dubrovnik,Dinko Pušić, Dubrovnik, 20000 Dubrovnik,Nikša Brajević, Dubrovnik, 20000 Dubrovnik,Jadranka Oberan, Dubrovnik, 20000 Dubrovnik,Ante Marić, Dubrovnik, 20000 Dubrovnik,Antun Marinović, Dubrovnik, 20000 Dubrovnik,Šinan Bošnjaković, Dubrovnik, 20000 Dubrovnik,Stipe Jeličić, Dubrovnik, 20000 Dubrovnik,Ivica Radić, Dubrovnik, 20000 Dubrovnik,Ivo Miletić, Dubrovnik, 20000 Dubrovnik,Krešimir Drinovac, Dubrovnik, 20000 Dubrovnik,Damir Vlahinić, Dubrovnik, Điva Natali 7 (GP Dubrovnik d.d.),20000 Dubrovnik,Pero Raić, Dubrovnik, 20000 Dubrovnik,Franjo Vnučec, Dubrovnik, 20000 Dubrovnik,Robert Maras, Dubrovnik, 20000 Dubrovnik,Stijepo Majkovica, Dubrovnik, 20000 Dubrovnik,Mile Sičaja, Dubrovnik, 20000 Dubrovnik,Tonći Medi, Dubrovnik, 20000 Dubrovnik,Ivan Lovrić, Dubrovnik, 20000 Dubrovnik,Jerko Budimir, Dubrovnik, 20000 Dubrovnik,Anto Beljo, Dubrovnik, 20000 Dubrovnik,Almir Pelko, Dubrovnik, 20000 Dubrovnik,Mirko Kolar, Dubrovnik, 20000 Dubrovnik,Miloslav Kokošar, Dubrovnik, 20000 Dubrovnik,Miroslav Jeličić, Dubrovnik, 20000 Dubrovnik,Vojko Smoljanović, Dubrovnik, 20000 Dubrovnik,Ilija Zadrić, Dubrovnik, 20000 Dubrovnik,Jasmin Zelentrović, Dubrovnik, 20000 Dubrovnik,Joško Vučićević, Dubrovnik, 20000 Dubrovnik,Petar Kovačević, Dubrovnik, 20000 Dubrovnik,Mijodrag Vitković, Dubrovnik, 20000 Dubrovnik,Vladimir Ivičević, Dubrovnik, 20000 Dubrovnik,Milan Pemdo, Dubrovnik, 20000 Dubrovnik,Maro Duper, Dubrovnik, 20000 Dubrovnik,Mario Sole, Dubrovnik, 20000 Dubrovnik,Vlaho Bukvić, Dubrovnik, 20000 Dubrovnik,Ivica Hladilo, Dubrovnik, 20000 Dubrovnik,Ivan Oberan, Dubrovnik, 20000 Dubrovnik,Viktor Majić, Dubrovnik, 20000 Dubrovnik,Mišo Previšić, Dubrovnik, 20000 Dubrovnik,Ivan Radoš, Dubrovnik, 20000 Dubrovnik,Antun Njirić, Dubrovnik, 20000 Dubrovnik,KONAVLE METAL d.o.o. za proizvodnju, trgovinu i usluge, OIB 55470127232, Gruda 4,Gruda,Mato Lovrić, Dubrovnik, 20000 Dubrovnik,Nikša Škrabo, Dubrovnik, 20000 Dubrovnik,Slavko Bošnjak, Dubrovnik, 20000 Dubrovnik,Jozo Morić, Dubrovnik, 20000 Dubrovnik,Darko Topić, Dubrovnik, 20000 Dubrovnik,Ivan Pavlović, Dubrovnik, 20000 Dubrovnik,Mare Jerković, Dubrovnik, 20000 Dubrovnik,Andrija Beljo, Dubrovnik, 20000 Dubrovnik,Halim Dedović, Dubrovnik, 20000 Dubrovnik,Ivica Topić, Dubrovnik, 20000 Dubrovnik,Nikša Škrabo, Dubrovnik, 20000 Dubrovnik,Stjepan Drljo, Dubrovnik, 20000 Dubrovnik,Pero Andrić, Dubrovnik, 20000 Dubrovnik,Ervin Nukić, Dubrovnik, 20000 Dubrovnik,Antun Žabić, Dubrovnik, 20000 Dubrovnik,Maro Lujo, Dubrovnik, 20000 Dubrovnik,Zdravko Merdžan, Dubrovnik, 20000 Dubrovnik,CEMEX Hrvatska dioničko društvo za proizvodnju i prodaju cementa i drugih građevinskih materijala, OIB 94136335132, F. Tuđmana 45,Kaštel Sućurac,Predrag Tokmakčija, Dubrovnik, 20000 Dubrovnik,Pero Jović, Dubrovnik, 20000 Dubrovnik,Marijo Pušić, Dubrovnik, 20000 Dubrovnik,Ivan Dobroslavić, Dubrovnik, 20000 Dubrovnik,Mirko Bilandžija, Dubrovnik, 20000 Dubrovnik,Josip Čuvalo, Dubrovnik, 20000 Dubrovnik,ELEKTRO-TEAM d.o.o. za elektroinstalacije, OIB 26176974494, Riječka 16/A,Dubrovnik,EUROHERC osiguranje - dioničko društvo za osiguranje imovine i osoba i druge poslove osiguranja, OIB 22694857747, Ulica grada Vukovara 282,10000 Zagreb,Danijel Zvijerković, Dubrovnik, 20000 Dubrovnik,Željko Bošnjak, Dubrovnik, 20000 Dubrovnik,Marko Perković, Dubrovnik, 20000 Dubrovnik,Šimun Cvitanović, Dubrovnik, 20000 Dubrovnik,Neđo Mijović, Dubrovnik, 20000 Dubrovnik,Božo Kvorić, Dubrovnik, 20000 Dubrovnik,Stipe Miličević, Dubrovnik, 20000 Dubrovnik,OTP banka Hrvatska dioničko društvo, OIB 52508873833, Ulica Domovinskog rata 3,Zadar,Goran Vidović,Građevinski obrt TIM,Stipo Gabrić, OIB 36026452457, Petra Krešimira IV/59,20350 Metković,DUBROVNIK GRADNJA d.o.o.</izvorni_sadrzaj>
    <derivirana_varijabla naziv="DomainObject.Predmet.StrankaWithAdressOIB_1">Mijo Bošnjak, Dubrovnik, 20000 Dubrovnik,Slavko Garić, Dubrovnik, 20000 Dubrovnik,Andrija Golemac, Dubrovnik, 20000 Dubrovnik,Dubravko Mage, Dubrovnik, 20000 Dubrovnik,Ivan Biskup, Dubrovnik, 20000 Dubrovnik,Jelena Marušić, Dubrovnik, 20000 Dubrovnik,Ivan Perić, Dubrovnik, 20000 Dubrovnik,Ivko Jović, Dubrovnik, 20000 Dubrovnik,Miho Kevo, Dubrovnik, 20000 Dubrovnik,Niko Pošak, Dubrovnik, 20000 Dubrovnik,Ivan Miličević, Dubrovnik, 20000 Dubrovnik,Igor Dobroslavić, Dubrovnik, 20000 Dubrovnik,HYPO ALPE-ADRIA-BANK dioničko društvo, OIB 14036333877, Slavonska avenija 6,10000 Zagreb,Jakov Balarin, Dubrovnik, 20000 Dubrovnik,Zoran Vukoja, Dubrovnik, 20000 Dubrovnik,Pero Perović, Dubrovnik, 20000 Dubrovnik,Antun Vukas, Dubrovnik, 20000 Dubrovnik,Žarko Rajković, Dubrovnik, 20000 Dubrovnik,Danijel Ravić, Dubrovnik, 20000 Dubrovnik,Zoran Vodopija, Dubrovnik, 20000 Dubrovnik,Stjepan Lakić, Dubrovnik, 20000 Dubrovnik,Tereza Lakić, Dubrovnik, 20000 Dubrovnik,Ivica Car, Dubrovnik, 20000 Dubrovnik,Niko Sašilo, Dubrovnik, 20000 Dubrovnik,Boris Centelege, Dubrovnik, 20000 Dubrovnik,Esad Čokljat, Dubrovnik, 20000 Dubrovnik,Antun Knežević, 20000 Dubrovnik,Dragan Bender, Dubrovnik, 20000 Dubrovnik,Ivan Potrebica, Dubrovnik, 20000 Dubrovnik,Boško Rojević, Dubrovnik, 20000 Dubrovnik,Ivo Andrić, Dubrovnik, 20000 Dubrovnik,Mario Perić, Dubrovnik, 20000 Dubrovnik,VIAM društvo za građevinarstvo, trgovinu i projektiranje d.o.o., OIB 61581848671, Josipa Kosora 40,Dubrovnik,Marko Čerlek, Dubrovnik, 20000 Dubrovnik,Zdenka Ivanović, Dubrovnik, 20000 Dubrovnik,Goran Vladić, Dubrovnik, 20000 Dubrovnik,Ivan Šijalović, Dubrovnik, 20000 Dubrovnik,Predrag Breljaš,  Dubrovnik, 20000 Dubrovnik,Ante Kljusurić, Dubrovnik, 20000 Dubrovnik,Izet Zelentrović, Dubrovnik, 20000 Dubrovnik,Ardo Petko, Dubrovnik, 20000 Dubrovnik,Husein Odobašić, Dubrovnik, 20000 Dubrovnik,Vitomir Milanić, Dubrovnik, 20000 Dubrovnik,Dražen Topić, Dubrovnik, 20000 Dubrovnik,Ramo Hodžić, Dubrovnik, 20000 Dubrovnik,Jovo Krunić, Dubrovnik, 20000 Dubrovnik,Tihomir Trče, Dubrovnik, 20000 Dubrovnik,Milo Nožica, Dubrovnik, 20000 Dubrovnik,Ivica Abaz, Dubrovnik, 20000 Dubrovnik,Goran Škrabo, Dubrovnik, 20000 Dubrovnik,Pero Asanović, Dubrovnik, 20000 Dubrovnik,Marko Kristić, Dubrovnik, 20000 Dubrovnik,Lenka Sentić, Dubrovnik, 20000 Dubrovnik,Robert Popović, Dubrovnik, 20000 Dubrovnik,Dragan Mendeš, Dubrovnik, 20000 Dubrovnik,Mato Đurović, Dubrovnik, 20000 Dubrovnik,Ivko Vide, Dubrovnik, 20000 Dubrovnik,Jozo Dedov, Dubrovnik, 20000 Dubrovnik,Rudolf Klečak, Dubrovnik, 20000 Dubrovnik,Slavko Bošnjak, Dubrovnik, 20000 Dubrovnik,Stjepan Matić, Dubrovnik, 20000 Dubrovnik,Dragan Šanta, Dubrovnik, 20000 Dubrovnik,Marko Kudrić, Dubrovnik, 20000 Dubrovnik,Antun Knego, Dubrovnik, 20000 Dubrovnik,Safet Elezović, Dubrovnik, 20000 Dubrovnik,Marko Lovrić, Dubrovnik, 20000 Dubrovnik,Ivan Bender, Dubrovnik, 20000 Dubrovnik,Miroslav Ivandić, Dubrovnik, 20000 Dubrovnik,Ivica Milinović, Dubrovnik, 20000 Dubrovnik,Zulfo Ćotović, Dubrovnik, 20000 Dubrovnik,Ivan Džidžić, Dubrovnik, 20000 Dubrovnik,Ivan Zadro, Dubrovnik, 20000 Dubrovnik,Ivica Prkačin, Dubrovnik, 20000 Dubrovnik,Marin Srijemse, Dubrovnik, 20000 Dubrovnik,Vlaho Cumeljan, Dubrovnik, 20000 Dubrovnik,Munib Aganović, Dubrovnik, 20000 Dubrovnik,Danijel Vidović, Dubrovnik, 20000 Dubrovnik,AB KERAMIKA d.o.o., OIB 77285179745,Ivan Zlatić, Dubrovnik, 20000 Dubrovnik,Vinko Raguž, Dubrovnik, 20000 Dubrovnik,Marija Kokošar, Dubrovnik, 20000 Dubrovnik,Ante Majić, Dubrovnik, 20000 Dubrovnik,Mato Ivanika, Dubrovnik, 20000 Dubrovnik,Stjepan Barušić, Dubrovnik, 20000 Dubrovnik,Dinko Biokšić, Dubrovnik, 20000 Dubrovnik,Salko Sejdin, Dubrovnik, 20000 Dubrovnik,Renejo Ćorsuljić, Dubrovnik, 20000 Dubrovnik,Jure Grozdić, Dubrovnik, 20000 Dubrovnik,Jospi Topić, Dubrovnik, 20000 Dubrovnik,Vlasta Lončarić, Dubrovnik, 20000 Dubrovnik,Mato Monković, Dubrovnik, 20000 Dubrovnik,Vlaho Vatović, Dubrovnik, 20000 Dubrovnik,Davor Radivojević, Dubrovnik, 20000 Dubrovnik,Dragan Baketarić, Put Dragovoljaca Domovinskog rata 136 Kod Đive Kesovija,20207 Mlini,Zoran Radetić, Dubrovnik, 20000 Dubrovnik,Gordan Cvitanović, Dubrovnik, 20000 Dubrovnik,Aldin Hajdarović, Dubrovnik, 20000 Dubrovnik,Stipo Franjić, Dubrovnik, 20000 Dubrovnik,Smiljko Šitum, Dubrovnik, 20000 Dubrovnik,Josip Radić, Dubrovnik, 20000 Dubrovnik,Nikola Mlinarić, Dubrovnik, 20000 Dubrovnik,Amel Ahmović, Dubrovnik, 20000 Dubrovnik,LIFT MODUS d.o.o. za poizvodnju, trgovinu i usluge, OIB 15526597734, Zagrebačka cesta 145 A/III,10000 Zagreb,Mujsira Majišević, Dubrovnik, 20000 Dubrovnik,Vlaho Lepeš, Dubrovnik, 20000 Dubrovnik,Pero Tomašević, Dubrovnik, 20000 Dubrovnik,Franj Laco, Dubrovnik, 20000 Dubrovnik,Dane Grubeša, Dubrovnik, 20000 Dubrovnik,IMPULS-LEASING društvo s ograničenom odgovornošću za leasing, OIB 65918029671, Velimira Škorpika 24/1,10000 Zagreb,Pavo Lukić, Dubrovnik, 20000 Dubrovnik,Nikola Oberan, Dubronvik, 20000 Dubrovnik,Pavo Sentić, Dubrovnik, 20000 Dubrovnik,Marija Đurđević, Dubrovnik, 20000 Dubrovnik,LIBERTAS - DUBROVNIK d.o.o. za prijevoz putnika, OIB 36411681446, Ogarići 12,Komolac,Ante Topić, Dubrovnik, 20000 Dubrovnik,Ante Kriste, Dubrovnik, 20000 Dubrovnik,Ivan Pavličević, Dubrovnik, 20000 Dubrovnik,Branko Jeličić, Dubrovnik, 20000 Dubrovnik,Ivica Miletić, Dubrovnik, 20000 Dubrovnik,Marina Osmić, Dubrovnik, 20000 Dubrovnik,IVAN KOVAČ,Mate Jurković, Dubrovnik, 20000 Dubrovnik,Željko Crepulja, Dubrovnik, 20000 Dubrovnik,Ivan Bendre, Dubrovnik, 20000 Dubrovnik,Slavko Krisitć, Dubrovnik, 20000 Dubrovnik,Nezir Mujkić, Dubrovnik, 20000 Dubrovnik,Zvonko Šijaković, Dubrovnik, 20000 Dubrovnik,Srećko Kriste, Dubrovnik, 20000 Dubrovnik,Zoran Kapetanović, Dubrovnik, 20000 Dubrovnik,Mirko Šimunović, Dubrovnik, 20000 Dubrovnik,Dragan Litrica, Dubrovnik, 20000 Dubrovnik,Mijo Brković, Dubrovnik, 20000 Dubrovnik,Marinko Lučić, Dubrovnik, 20000 Dubrovnik,Ivan Papk, Dubrovnik, 20000 Dubrovnik,Nikša Jeljenić, Dubrovnik, 20000 Dubrovnik,Slavko Lučić, Dubrovnik, 20000 Dubrovnik,Milenko Ivanika,Dubrovnik, 20000 Dubrovnik,Nikola Jurić, Dubrovnik, 20000 Dubrovnik,Mato Topić, Dubrovnik, 20000 Dubrovnik,Ivica Pušić, Dubrovnik, 20000 Dubrovnik,Andrija Zvono, Dubrovnik, 20000 Dubrovnik,Mario Papak, Dubrovnik, 20000 Dubrovnik,Luka Franjić, Dubrovnik, 20000 Dubrovnik,Damir Vladić, Dubrovnik, 20000 Dubrovnik,Marinko Bradić, Dubrovnik, 20000 Dubrovnik,Marko Pjević, Dubrovnik, 20000 Dubrovnik,Petar Banušić, Dubrovnik, 20000 Dubrovnik,Igor Centelege, Dubrovnik, 20000 Dubrovnik,Vide Vuletić, Dubrovnik, 20000 Dubrovnik,Niko Pavlović, Dubrovnik, 20000 Dubrovnik,Ivo Mišura, Dubrovnik, 20000 Dubrovnik,Mario Topić, Dubrovnik, 20000 Dubrovnik,Ivo Šimunović, Dubrovnik, 20000 Dubrovnik,Tomas Pavlović, Dubrovnik, 20000 Dubrovnik,Jozo Papak, Dubrovnik, 20000 Dubrovnik,Martin Žeravica, Dubrovnik, 20000 Dubrovnik,Nade Matijaši, Dubrovnik, 20000 Dubrovnik,Zičrija Hasanspahić, Dubrovnik, 20000 Dubrovnik,Katica Mašković, Dubrovnik, 20000 Dubrovnik,Franjo Džano, Dubrovnik, 20000 Dubrovnik,Tomislav Topić, Dubrovnik, 20000 Dubrovnik,Zoran Tomašević, Dubrovnik, 20000 Dubrovnik,Andrija Fabris,Mijo Papić, Dubrovnik, 20000 Dubrovnik,Ivan Zvono, Dubrovnik, 20000 Dubrovnik,Berislav Bartulović, Dubrovnik, 20000 Dubrovnik,Zdravko Bošnjak, Dubrovnik, 20000 Dubrovnik,Mato Kevo, Dubrovnik, 20000 Dubrovnik,Milenko Miletić, Dubrovnik, 20000 Dubrovnik,Stipo Topić, Dubrovnik, 20000 Dubrovnik,Niko Škoro, Dubrovnik, 20000 Dubrovnik,Ivan Krešić, Dubrovnik, 20000 Dubrovnik,Dragan Ivandić, Dubrovnik, 20000 Dubrovnik,Božo Maslać, Dubrovnik, 20000 Dubrovnik,Ante Kljusurić, Dubrovnik, 20000 Dubrovnik,ZARAKOP društvo s ograničenom odgovornošću za građevinarstvo i geoinženjering, OIB 47945843315, Baričevići 26,Murvica,Mile Jeličić, Dubrovnik, 20000 Dubrovnik,Branislav Filipović, Dubrovnik, 20000 Dubrovnik,Dinko Pušić, Dubrovnik, 20000 Dubrovnik,Nikša Brajević, Dubrovnik, 20000 Dubrovnik,Jadranka Oberan, Dubrovnik, 20000 Dubrovnik,Ante Marić, Dubrovnik, 20000 Dubrovnik,Antun Marinović, Dubrovnik, 20000 Dubrovnik,Šinan Bošnjaković, Dubrovnik, 20000 Dubrovnik,Stipe Jeličić, Dubrovnik, 20000 Dubrovnik,Ivica Radić, Dubrovnik, 20000 Dubrovnik,Ivo Miletić, Dubrovnik, 20000 Dubrovnik,Krešimir Drinovac, Dubrovnik, 20000 Dubrovnik,Damir Vlahinić, Dubrovnik, Điva Natali 7 (GP Dubrovnik d.d.),20000 Dubrovnik,Pero Raić, Dubrovnik, 20000 Dubrovnik,Franjo Vnučec, Dubrovnik, 20000 Dubrovnik,Robert Maras, Dubrovnik, 20000 Dubrovnik,Stijepo Majkovica, Dubrovnik, 20000 Dubrovnik,Mile Sičaja, Dubrovnik, 20000 Dubrovnik,Tonći Medi, Dubrovnik, 20000 Dubrovnik,Ivan Lovrić, Dubrovnik, 20000 Dubrovnik,Jerko Budimir, Dubrovnik, 20000 Dubrovnik,Anto Beljo, Dubrovnik, 20000 Dubrovnik,Almir Pelko, Dubrovnik, 20000 Dubrovnik,Mirko Kolar, Dubrovnik, 20000 Dubrovnik,Miloslav Kokošar, Dubrovnik, 20000 Dubrovnik,Miroslav Jeličić, Dubrovnik, 20000 Dubrovnik,Vojko Smoljanović, Dubrovnik, 20000 Dubrovnik,Ilija Zadrić, Dubrovnik, 20000 Dubrovnik,Jasmin Zelentrović, Dubrovnik, 20000 Dubrovnik,Joško Vučićević, Dubrovnik, 20000 Dubrovnik,Petar Kovačević, Dubrovnik, 20000 Dubrovnik,Mijodrag Vitković, Dubrovnik, 20000 Dubrovnik,Vladimir Ivičević, Dubrovnik, 20000 Dubrovnik,Milan Pemdo, Dubrovnik, 20000 Dubrovnik,Maro Duper, Dubrovnik, 20000 Dubrovnik,Mario Sole, Dubrovnik, 20000 Dubrovnik,Vlaho Bukvić, Dubrovnik, 20000 Dubrovnik,Ivica Hladilo, Dubrovnik, 20000 Dubrovnik,Ivan Oberan, Dubrovnik, 20000 Dubrovnik,Viktor Majić, Dubrovnik, 20000 Dubrovnik,Mišo Previšić, Dubrovnik, 20000 Dubrovnik,Ivan Radoš, Dubrovnik, 20000 Dubrovnik,Antun Njirić, Dubrovnik, 20000 Dubrovnik,KONAVLE METAL d.o.o. za proizvodnju, trgovinu i usluge, OIB 55470127232, Gruda 4,Gruda,Mato Lovrić, Dubrovnik, 20000 Dubrovnik,Nikša Škrabo, Dubrovnik, 20000 Dubrovnik,Slavko Bošnjak, Dubrovnik, 20000 Dubrovnik,Jozo Morić, Dubrovnik, 20000 Dubrovnik,Darko Topić, Dubrovnik, 20000 Dubrovnik,Ivan Pavlović, Dubrovnik, 20000 Dubrovnik,Mare Jerković, Dubrovnik, 20000 Dubrovnik,Andrija Beljo, Dubrovnik, 20000 Dubrovnik,Halim Dedović, Dubrovnik, 20000 Dubrovnik,Ivica Topić, Dubrovnik, 20000 Dubrovnik,Nikša Škrabo, Dubrovnik, 20000 Dubrovnik,Stjepan Drljo, Dubrovnik, 20000 Dubrovnik,Pero Andrić, Dubrovnik, 20000 Dubrovnik,Ervin Nukić, Dubrovnik, 20000 Dubrovnik,Antun Žabić, Dubrovnik, 20000 Dubrovnik,Maro Lujo, Dubrovnik, 20000 Dubrovnik,Zdravko Merdžan, Dubrovnik, 20000 Dubrovnik,CEMEX Hrvatska dioničko društvo za proizvodnju i prodaju cementa i drugih građevinskih materijala, OIB 94136335132, F. Tuđmana 45,Kaštel Sućurac,Predrag Tokmakčija, Dubrovnik, 20000 Dubrovnik,Pero Jović, Dubrovnik, 20000 Dubrovnik,Marijo Pušić, Dubrovnik, 20000 Dubrovnik,Ivan Dobroslavić, Dubrovnik, 20000 Dubrovnik,Mirko Bilandžija, Dubrovnik, 20000 Dubrovnik,Josip Čuvalo, Dubrovnik, 20000 Dubrovnik,ELEKTRO-TEAM d.o.o. za elektroinstalacije, OIB 26176974494, Riječka 16/A,Dubrovnik,EUROHERC osiguranje - dioničko društvo za osiguranje imovine i osoba i druge poslove osiguranja, OIB 22694857747, Ulica grada Vukovara 282,10000 Zagreb,Danijel Zvijerković, Dubrovnik, 20000 Dubrovnik,Željko Bošnjak, Dubrovnik, 20000 Dubrovnik,Marko Perković, Dubrovnik, 20000 Dubrovnik,Šimun Cvitanović, Dubrovnik, 20000 Dubrovnik,Neđo Mijović, Dubrovnik, 20000 Dubrovnik,Božo Kvorić, Dubrovnik, 20000 Dubrovnik,Stipe Miličević, Dubrovnik, 20000 Dubrovnik,OTP banka Hrvatska dioničko društvo, OIB 52508873833, Ulica Domovinskog rata 3,Zadar,Goran Vidović,Građevinski obrt TIM,Stipo Gabrić, OIB 36026452457, Petra Krešimira IV/59,20350 Metković,DUBROVNIK GRADNJA d.o.o.</derivirana_varijabla>
  </DomainObject.Predmet.StrankaWithAdressOIB>
  <DomainObject.Predmet.StrankaNazivFormated>
    <izvorni_sadrzaj>Mijo Bošnjak, Dubrovnik,Slavko Garić, Dubrovnik,Andrija Golemac, Dubrovnik,Dubravko Mage, Dubrovnik,Ivan Biskup, Dubrovnik,Jelena Marušić, Dubrovnik,Ivan Perić, Dubrovnik,Ivko Jović, Dubrovnik,Miho Kevo, Dubrovnik,Niko Pošak, Dubrovnik,Ivan Miličević, Dubrovnik,Igor Dobroslavić, Dubrovnik,HYPO ALPE-ADRIA-BANK dioničko društvo,Jakov Balarin, Dubrovnik,Zoran Vukoja, Dubrovnik,Pero Perović, Dubrovnik,Antun Vukas, Dubrovnik,Žarko Rajković, Dubrovnik,Danijel Ravić, Dubrovnik,Zoran Vodopija, Dubrovnik,Stjepan Lakić, Dubrovnik,Tereza Lakić, Dubrovnik,Ivica Car, Dubrovnik,Niko Sašilo, Dubrovnik,Boris Centelege, Dubrovnik,Esad Čokljat, Dubrovnik,Antun Knežević,Dragan Bender, Dubrovnik,Ivan Potrebica, Dubrovnik,Boško Rojević, Dubrovnik,Ivo Andrić, Dubrovnik,Mario Perić, Dubrovnik,VIAM društvo za građevinarstvo, trgovinu i projektiranje d.o.o.,Marko Čerlek, Dubrovnik,Zdenka Ivanović, Dubrovnik,Goran Vladić, Dubrovnik,Ivan Šijalović, Dubrovnik,Predrag Breljaš,  Dubrovnik,Ante Kljusurić, Dubrovnik,Izet Zelentrović, Dubrovnik,Ardo Petko, Dubrovnik,Husein Odobašić, Dubrovnik,Vitomir Milanić, Dubrovnik,Dražen Topić, Dubrovnik,Ramo Hodžić, Dubrovnik,Jovo Krunić, Dubrovnik,Tihomir Trče, Dubrovnik,Milo Nožica, Dubrovnik,Ivica Abaz, Dubrovnik,Goran Škrabo, Dubrovnik,Pero Asanović, Dubrovnik,Marko Kristić, Dubrovnik,Lenka Sentić, Dubrovnik,Robert Popović, Dubrovnik,Dragan Mendeš, Dubrovnik,Mato Đurović, Dubrovnik,Ivko Vide, Dubrovnik,Jozo Dedov, Dubrovnik,Rudolf Klečak, Dubrovnik,Slavko Bošnjak, Dubrovnik,Stjepan Matić, Dubrovnik,Dragan Šanta, Dubrovnik,Marko Kudrić, Dubrovnik,Antun Knego, Dubrovnik,Safet Elezović, Dubrovnik,Marko Lovrić, Dubrovnik,Ivan Bender, Dubrovnik,Miroslav Ivandić, Dubrovnik,Ivica Milinović, Dubrovnik,Zulfo Ćotović, Dubrovnik,Ivan Džidžić, Dubrovnik,Ivan Zadro, Dubrovnik,Ivica Prkačin, Dubrovnik,Marin Srijemse, Dubrovnik,Vlaho Cumeljan, Dubrovnik,Munib Aganović, Dubrovnik,Danijel Vidović, Dubrovnik,AB KERAMIKA d.o.o.,Ivan Zlatić, Dubrovnik,Vinko Raguž, Dubrovnik,Marija Kokošar, Dubrovnik,Ante Majić, Dubrovnik,Mato Ivanika, Dubrovnik,Stjepan Barušić, Dubrovnik,Dinko Biokšić, Dubrovnik,Salko Sejdin, Dubrovnik,Renejo Ćorsuljić, Dubrovnik,Jure Grozdić, Dubrovnik,Jospi Topić, Dubrovnik,Vlasta Lončarić, Dubrovnik,Mato Monković, Dubrovnik,Vlaho Vatović, Dubrovnik,Davor Radivojević, Dubrovnik,Dragan Baketarić,Zoran Radetić, Dubrovnik,Gordan Cvitanović, Dubrovnik,Aldin Hajdarović, Dubrovnik,Stipo Franjić, Dubrovnik,Smiljko Šitum, Dubrovnik,Josip Radić, Dubrovnik,Nikola Mlinarić, Dubrovnik,Amel Ahmović, Dubrovnik,LIFT MODUS d.o.o. za poizvodnju, trgovinu i usluge,Mujsira Majišević, Dubrovnik,Vlaho Lepeš, Dubrovnik,Pero Tomašević, Dubrovnik,Franj Laco, Dubrovnik,Dane Grubeša, Dubrovnik,IMPULS-LEASING društvo s ograničenom odgovornošću za leasing,Pavo Lukić, Dubrovnik,Nikola Oberan, Dubronvik,Pavo Sentić, Dubrovnik,Marija Đurđević, Dubrovnik,LIBERTAS - DUBROVNIK d.o.o. za prijevoz putnika,Ante Topić, Dubrovnik,Ante Kriste, Dubrovnik,Ivan Pavličević, Dubrovnik,Branko Jeličić, Dubrovnik,Ivica Miletić, Dubrovnik,Marina Osmić, Dubrovnik,IVAN KOVAČ,Mate Jurković, Dubrovnik,Željko Crepulja, Dubrovnik,Ivan Bendre, Dubrovnik,Slavko Krisitć, Dubrovnik,Nezir Mujkić, Dubrovnik,Zvonko Šijaković, Dubrovnik,Srećko Kriste, Dubrovnik,Zoran Kapetanović, Dubrovnik,Mirko Šimunović, Dubrovnik,Dragan Litrica, Dubrovnik,Mijo Brković, Dubrovnik,Marinko Lučić, Dubrovnik,Ivan Papk, Dubrovnik,Nikša Jeljenić, Dubrovnik,Slavko Lučić, Dubrovnik,Milenko Ivanika,Dubrovnik,Nikola Jurić, Dubrovnik,Mato Topić, Dubrovnik,Ivica Pušić, Dubrovnik,Andrija Zvono, Dubrovnik,Mario Papak, Dubrovnik,Luka Franjić, Dubrovnik,Damir Vladić, Dubrovnik,Marinko Bradić, Dubrovnik,Marko Pjević, Dubrovnik,Petar Banušić, Dubrovnik,Igor Centelege, Dubrovnik,Vide Vuletić, Dubrovnik,Niko Pavlović, Dubrovnik,Ivo Mišura, Dubrovnik,Mario Topić, Dubrovnik,Ivo Šimunović, Dubrovnik,Tomas Pavlović, Dubrovnik,Jozo Papak, Dubrovnik,Martin Žeravica, Dubrovnik,Nade Matijaši, Dubrovnik,Zičrija Hasanspahić, Dubrovnik,Katica Mašković, Dubrovnik,Franjo Džano, Dubrovnik,Tomislav Topić, Dubrovnik,Zoran Tomašević, Dubrovnik,Andrija Fabris,Mijo Papić, Dubrovnik,Ivan Zvono, Dubrovnik,Berislav Bartulović, Dubrovnik,Zdravko Bošnjak, Dubrovnik,Mato Kevo, Dubrovnik,Milenko Miletić, Dubrovnik,Stipo Topić, Dubrovnik,Niko Škoro, Dubrovnik,Ivan Krešić, Dubrovnik,Dragan Ivandić, Dubrovnik,Božo Maslać, Dubrovnik,Ante Kljusurić, Dubrovnik,ZARAKOP društvo s ograničenom odgovornošću za građevinarstvo i geoinženjering,Mile Jeličić, Dubrovnik,Branislav Filipović, Dubrovnik,Dinko Pušić, Dubrovnik,Nikša Brajević, Dubrovnik,Jadranka Oberan, Dubrovnik,Ante Marić, Dubrovnik,Antun Marinović, Dubrovnik,Šinan Bošnjaković, Dubrovnik,Stipe Jeličić, Dubrovnik,Ivica Radić, Dubrovnik,Ivo Miletić, Dubrovnik,Krešimir Drinovac, Dubrovnik,Damir Vlahinić, Dubrovnik,Pero Raić, Dubrovnik,Franjo Vnučec, Dubrovnik,Robert Maras, Dubrovnik,Stijepo Majkovica, Dubrovnik,Mile Sičaja, Dubrovnik,Tonći Medi, Dubrovnik,Ivan Lovrić, Dubrovnik,Jerko Budimir, Dubrovnik,Anto Beljo, Dubrovnik,Almir Pelko, Dubrovnik,Mirko Kolar, Dubrovnik,Miloslav Kokošar, Dubrovnik,Miroslav Jeličić, Dubrovnik,Vojko Smoljanović, Dubrovnik,Ilija Zadrić, Dubrovnik,Jasmin Zelentrović, Dubrovnik,Joško Vučićević, Dubrovnik,Petar Kovačević, Dubrovnik,Mijodrag Vitković, Dubrovnik,Vladimir Ivičević, Dubrovnik,Milan Pemdo, Dubrovnik,Maro Duper, Dubrovnik,Mario Sole, Dubrovnik,Vlaho Bukvić, Dubrovnik,Ivica Hladilo, Dubrovnik,Ivan Oberan, Dubrovnik,Viktor Majić, Dubrovnik,Mišo Previšić, Dubrovnik,Ivan Radoš, Dubrovnik,Antun Njirić, Dubrovnik,KONAVLE METAL d.o.o. za proizvodnju, trgovinu i usluge,Mato Lovrić, Dubrovnik,Nikša Škrabo, Dubrovnik,Slavko Bošnjak, Dubrovnik,Jozo Morić, Dubrovnik,Darko Topić, Dubrovnik,Ivan Pavlović, Dubrovnik,Mare Jerković, Dubrovnik,Andrija Beljo, Dubrovnik,Halim Dedović, Dubrovnik,Ivica Topić, Dubrovnik,Nikša Škrabo, Dubrovnik,Stjepan Drljo, Dubrovnik,Pero Andrić, Dubrovnik,Ervin Nukić, Dubrovnik,Antun Žabić, Dubrovnik,Maro Lujo, Dubrovnik,Zdravko Merdžan, Dubrovnik,CEMEX Hrvatska dioničko društvo za proizvodnju i prodaju cementa i drugih građevinskih materijala,Predrag Tokmakčija, Dubrovnik,Pero Jović, Dubrovnik,Marijo Pušić, Dubrovnik,Ivan Dobroslavić, Dubrovnik,Mirko Bilandžija, Dubrovnik,Josip Čuvalo, Dubrovnik,ELEKTRO-TEAM d.o.o. za elektroinstalacije,EUROHERC osiguranje - dioničko društvo za osiguranje imovine i osoba i druge poslove osiguranja,Danijel Zvijerković, Dubrovnik,Željko Bošnjak, Dubrovnik,Marko Perković, Dubrovnik,Šimun Cvitanović, Dubrovnik,Neđo Mijović, Dubrovnik,Božo Kvorić, Dubrovnik,Stipe Miličević, Dubrovnik,OTP banka Hrvatska dioničko društvo,Goran Vidović,Građevinski obrt TIM,Stipo Gabrić,DUBROVNIK GRADNJA d.o.o.</izvorni_sadrzaj>
    <derivirana_varijabla naziv="DomainObject.Predmet.StrankaNazivFormated_1">Mijo Bošnjak, Dubrovnik,Slavko Garić, Dubrovnik,Andrija Golemac, Dubrovnik,Dubravko Mage, Dubrovnik,Ivan Biskup, Dubrovnik,Jelena Marušić, Dubrovnik,Ivan Perić, Dubrovnik,Ivko Jović, Dubrovnik,Miho Kevo, Dubrovnik,Niko Pošak, Dubrovnik,Ivan Miličević, Dubrovnik,Igor Dobroslavić, Dubrovnik,HYPO ALPE-ADRIA-BANK dioničko društvo,Jakov Balarin, Dubrovnik,Zoran Vukoja, Dubrovnik,Pero Perović, Dubrovnik,Antun Vukas, Dubrovnik,Žarko Rajković, Dubrovnik,Danijel Ravić, Dubrovnik,Zoran Vodopija, Dubrovnik,Stjepan Lakić, Dubrovnik,Tereza Lakić, Dubrovnik,Ivica Car, Dubrovnik,Niko Sašilo, Dubrovnik,Boris Centelege, Dubrovnik,Esad Čokljat, Dubrovnik,Antun Knežević,Dragan Bender, Dubrovnik,Ivan Potrebica, Dubrovnik,Boško Rojević, Dubrovnik,Ivo Andrić, Dubrovnik,Mario Perić, Dubrovnik,VIAM društvo za građevinarstvo, trgovinu i projektiranje d.o.o.,Marko Čerlek, Dubrovnik,Zdenka Ivanović, Dubrovnik,Goran Vladić, Dubrovnik,Ivan Šijalović, Dubrovnik,Predrag Breljaš,  Dubrovnik,Ante Kljusurić, Dubrovnik,Izet Zelentrović, Dubrovnik,Ardo Petko, Dubrovnik,Husein Odobašić, Dubrovnik,Vitomir Milanić, Dubrovnik,Dražen Topić, Dubrovnik,Ramo Hodžić, Dubrovnik,Jovo Krunić, Dubrovnik,Tihomir Trče, Dubrovnik,Milo Nožica, Dubrovnik,Ivica Abaz, Dubrovnik,Goran Škrabo, Dubrovnik,Pero Asanović, Dubrovnik,Marko Kristić, Dubrovnik,Lenka Sentić, Dubrovnik,Robert Popović, Dubrovnik,Dragan Mendeš, Dubrovnik,Mato Đurović, Dubrovnik,Ivko Vide, Dubrovnik,Jozo Dedov, Dubrovnik,Rudolf Klečak, Dubrovnik,Slavko Bošnjak, Dubrovnik,Stjepan Matić, Dubrovnik,Dragan Šanta, Dubrovnik,Marko Kudrić, Dubrovnik,Antun Knego, Dubrovnik,Safet Elezović, Dubrovnik,Marko Lovrić, Dubrovnik,Ivan Bender, Dubrovnik,Miroslav Ivandić, Dubrovnik,Ivica Milinović, Dubrovnik,Zulfo Ćotović, Dubrovnik,Ivan Džidžić, Dubrovnik,Ivan Zadro, Dubrovnik,Ivica Prkačin, Dubrovnik,Marin Srijemse, Dubrovnik,Vlaho Cumeljan, Dubrovnik,Munib Aganović, Dubrovnik,Danijel Vidović, Dubrovnik,AB KERAMIKA d.o.o.,Ivan Zlatić, Dubrovnik,Vinko Raguž, Dubrovnik,Marija Kokošar, Dubrovnik,Ante Majić, Dubrovnik,Mato Ivanika, Dubrovnik,Stjepan Barušić, Dubrovnik,Dinko Biokšić, Dubrovnik,Salko Sejdin, Dubrovnik,Renejo Ćorsuljić, Dubrovnik,Jure Grozdić, Dubrovnik,Jospi Topić, Dubrovnik,Vlasta Lončarić, Dubrovnik,Mato Monković, Dubrovnik,Vlaho Vatović, Dubrovnik,Davor Radivojević, Dubrovnik,Dragan Baketarić,Zoran Radetić, Dubrovnik,Gordan Cvitanović, Dubrovnik,Aldin Hajdarović, Dubrovnik,Stipo Franjić, Dubrovnik,Smiljko Šitum, Dubrovnik,Josip Radić, Dubrovnik,Nikola Mlinarić, Dubrovnik,Amel Ahmović, Dubrovnik,LIFT MODUS d.o.o. za poizvodnju, trgovinu i usluge,Mujsira Majišević, Dubrovnik,Vlaho Lepeš, Dubrovnik,Pero Tomašević, Dubrovnik,Franj Laco, Dubrovnik,Dane Grubeša, Dubrovnik,IMPULS-LEASING društvo s ograničenom odgovornošću za leasing,Pavo Lukić, Dubrovnik,Nikola Oberan, Dubronvik,Pavo Sentić, Dubrovnik,Marija Đurđević, Dubrovnik,LIBERTAS - DUBROVNIK d.o.o. za prijevoz putnika,Ante Topić, Dubrovnik,Ante Kriste, Dubrovnik,Ivan Pavličević, Dubrovnik,Branko Jeličić, Dubrovnik,Ivica Miletić, Dubrovnik,Marina Osmić, Dubrovnik,IVAN KOVAČ,Mate Jurković, Dubrovnik,Željko Crepulja, Dubrovnik,Ivan Bendre, Dubrovnik,Slavko Krisitć, Dubrovnik,Nezir Mujkić, Dubrovnik,Zvonko Šijaković, Dubrovnik,Srećko Kriste, Dubrovnik,Zoran Kapetanović, Dubrovnik,Mirko Šimunović, Dubrovnik,Dragan Litrica, Dubrovnik,Mijo Brković, Dubrovnik,Marinko Lučić, Dubrovnik,Ivan Papk, Dubrovnik,Nikša Jeljenić, Dubrovnik,Slavko Lučić, Dubrovnik,Milenko Ivanika,Dubrovnik,Nikola Jurić, Dubrovnik,Mato Topić, Dubrovnik,Ivica Pušić, Dubrovnik,Andrija Zvono, Dubrovnik,Mario Papak, Dubrovnik,Luka Franjić, Dubrovnik,Damir Vladić, Dubrovnik,Marinko Bradić, Dubrovnik,Marko Pjević, Dubrovnik,Petar Banušić, Dubrovnik,Igor Centelege, Dubrovnik,Vide Vuletić, Dubrovnik,Niko Pavlović, Dubrovnik,Ivo Mišura, Dubrovnik,Mario Topić, Dubrovnik,Ivo Šimunović, Dubrovnik,Tomas Pavlović, Dubrovnik,Jozo Papak, Dubrovnik,Martin Žeravica, Dubrovnik,Nade Matijaši, Dubrovnik,Zičrija Hasanspahić, Dubrovnik,Katica Mašković, Dubrovnik,Franjo Džano, Dubrovnik,Tomislav Topić, Dubrovnik,Zoran Tomašević, Dubrovnik,Andrija Fabris,Mijo Papić, Dubrovnik,Ivan Zvono, Dubrovnik,Berislav Bartulović, Dubrovnik,Zdravko Bošnjak, Dubrovnik,Mato Kevo, Dubrovnik,Milenko Miletić, Dubrovnik,Stipo Topić, Dubrovnik,Niko Škoro, Dubrovnik,Ivan Krešić, Dubrovnik,Dragan Ivandić, Dubrovnik,Božo Maslać, Dubrovnik,Ante Kljusurić, Dubrovnik,ZARAKOP društvo s ograničenom odgovornošću za građevinarstvo i geoinženjering,Mile Jeličić, Dubrovnik,Branislav Filipović, Dubrovnik,Dinko Pušić, Dubrovnik,Nikša Brajević, Dubrovnik,Jadranka Oberan, Dubrovnik,Ante Marić, Dubrovnik,Antun Marinović, Dubrovnik,Šinan Bošnjaković, Dubrovnik,Stipe Jeličić, Dubrovnik,Ivica Radić, Dubrovnik,Ivo Miletić, Dubrovnik,Krešimir Drinovac, Dubrovnik,Damir Vlahinić, Dubrovnik,Pero Raić, Dubrovnik,Franjo Vnučec, Dubrovnik,Robert Maras, Dubrovnik,Stijepo Majkovica, Dubrovnik,Mile Sičaja, Dubrovnik,Tonći Medi, Dubrovnik,Ivan Lovrić, Dubrovnik,Jerko Budimir, Dubrovnik,Anto Beljo, Dubrovnik,Almir Pelko, Dubrovnik,Mirko Kolar, Dubrovnik,Miloslav Kokošar, Dubrovnik,Miroslav Jeličić, Dubrovnik,Vojko Smoljanović, Dubrovnik,Ilija Zadrić, Dubrovnik,Jasmin Zelentrović, Dubrovnik,Joško Vučićević, Dubrovnik,Petar Kovačević, Dubrovnik,Mijodrag Vitković, Dubrovnik,Vladimir Ivičević, Dubrovnik,Milan Pemdo, Dubrovnik,Maro Duper, Dubrovnik,Mario Sole, Dubrovnik,Vlaho Bukvić, Dubrovnik,Ivica Hladilo, Dubrovnik,Ivan Oberan, Dubrovnik,Viktor Majić, Dubrovnik,Mišo Previšić, Dubrovnik,Ivan Radoš, Dubrovnik,Antun Njirić, Dubrovnik,KONAVLE METAL d.o.o. za proizvodnju, trgovinu i usluge,Mato Lovrić, Dubrovnik,Nikša Škrabo, Dubrovnik,Slavko Bošnjak, Dubrovnik,Jozo Morić, Dubrovnik,Darko Topić, Dubrovnik,Ivan Pavlović, Dubrovnik,Mare Jerković, Dubrovnik,Andrija Beljo, Dubrovnik,Halim Dedović, Dubrovnik,Ivica Topić, Dubrovnik,Nikša Škrabo, Dubrovnik,Stjepan Drljo, Dubrovnik,Pero Andrić, Dubrovnik,Ervin Nukić, Dubrovnik,Antun Žabić, Dubrovnik,Maro Lujo, Dubrovnik,Zdravko Merdžan, Dubrovnik,CEMEX Hrvatska dioničko društvo za proizvodnju i prodaju cementa i drugih građevinskih materijala,Predrag Tokmakčija, Dubrovnik,Pero Jović, Dubrovnik,Marijo Pušić, Dubrovnik,Ivan Dobroslavić, Dubrovnik,Mirko Bilandžija, Dubrovnik,Josip Čuvalo, Dubrovnik,ELEKTRO-TEAM d.o.o. za elektroinstalacije,EUROHERC osiguranje - dioničko društvo za osiguranje imovine i osoba i druge poslove osiguranja,Danijel Zvijerković, Dubrovnik,Željko Bošnjak, Dubrovnik,Marko Perković, Dubrovnik,Šimun Cvitanović, Dubrovnik,Neđo Mijović, Dubrovnik,Božo Kvorić, Dubrovnik,Stipe Miličević, Dubrovnik,OTP banka Hrvatska dioničko društvo,Goran Vidović,Građevinski obrt TIM,Stipo Gabrić,DUBROVNIK GRADNJA d.o.o.</derivirana_varijabla>
  </DomainObject.Predmet.StrankaNazivFormated>
  <DomainObject.Predmet.StrankaNazivFormatedOIB>
    <izvorni_sadrzaj>Mijo Bošnjak, Dubrovnik,Slavko Garić, Dubrovnik,Andrija Golemac, Dubrovnik,Dubravko Mage, Dubrovnik,Ivan Biskup, Dubrovnik,Jelena Marušić, Dubrovnik,Ivan Perić, Dubrovnik,Ivko Jović, Dubrovnik,Miho Kevo, Dubrovnik,Niko Pošak, Dubrovnik,Ivan Miličević, Dubrovnik,Igor Dobroslavić, Dubrovnik,HYPO ALPE-ADRIA-BANK dioničko društvo, OIB 14036333877,Jakov Balarin, Dubrovnik,Zoran Vukoja, Dubrovnik,Pero Perović, Dubrovnik,Antun Vukas, Dubrovnik,Žarko Rajković, Dubrovnik,Danijel Ravić, Dubrovnik,Zoran Vodopija, Dubrovnik,Stjepan Lakić, Dubrovnik,Tereza Lakić, Dubrovnik,Ivica Car, Dubrovnik,Niko Sašilo, Dubrovnik,Boris Centelege, Dubrovnik,Esad Čokljat, Dubrovnik,Antun Knežević,Dragan Bender, Dubrovnik,Ivan Potrebica, Dubrovnik,Boško Rojević, Dubrovnik,Ivo Andrić, Dubrovnik,Mario Perić, Dubrovnik,VIAM društvo za građevinarstvo, trgovinu i projektiranje d.o.o., OIB 61581848671,Marko Čerlek, Dubrovnik,Zdenka Ivanović, Dubrovnik,Goran Vladić, Dubrovnik,Ivan Šijalović, Dubrovnik,Predrag Breljaš,  Dubrovnik,Ante Kljusurić, Dubrovnik,Izet Zelentrović, Dubrovnik,Ardo Petko, Dubrovnik,Husein Odobašić, Dubrovnik,Vitomir Milanić, Dubrovnik,Dražen Topić, Dubrovnik,Ramo Hodžić, Dubrovnik,Jovo Krunić, Dubrovnik,Tihomir Trče, Dubrovnik,Milo Nožica, Dubrovnik,Ivica Abaz, Dubrovnik,Goran Škrabo, Dubrovnik,Pero Asanović, Dubrovnik,Marko Kristić, Dubrovnik,Lenka Sentić, Dubrovnik,Robert Popović, Dubrovnik,Dragan Mendeš, Dubrovnik,Mato Đurović, Dubrovnik,Ivko Vide, Dubrovnik,Jozo Dedov, Dubrovnik,Rudolf Klečak, Dubrovnik,Slavko Bošnjak, Dubrovnik,Stjepan Matić, Dubrovnik,Dragan Šanta, Dubrovnik,Marko Kudrić, Dubrovnik,Antun Knego, Dubrovnik,Safet Elezović, Dubrovnik,Marko Lovrić, Dubrovnik,Ivan Bender, Dubrovnik,Miroslav Ivandić, Dubrovnik,Ivica Milinović, Dubrovnik,Zulfo Ćotović, Dubrovnik,Ivan Džidžić, Dubrovnik,Ivan Zadro, Dubrovnik,Ivica Prkačin, Dubrovnik,Marin Srijemse, Dubrovnik,Vlaho Cumeljan, Dubrovnik,Munib Aganović, Dubrovnik,Danijel Vidović, Dubrovnik,AB KERAMIKA d.o.o., OIB 77285179745,Ivan Zlatić, Dubrovnik,Vinko Raguž, Dubrovnik,Marija Kokošar, Dubrovnik,Ante Majić, Dubrovnik,Mato Ivanika, Dubrovnik,Stjepan Barušić, Dubrovnik,Dinko Biokšić, Dubrovnik,Salko Sejdin, Dubrovnik,Renejo Ćorsuljić, Dubrovnik,Jure Grozdić, Dubrovnik,Jospi Topić, Dubrovnik,Vlasta Lončarić, Dubrovnik,Mato Monković, Dubrovnik,Vlaho Vatović, Dubrovnik,Davor Radivojević, Dubrovnik,Dragan Baketarić,Zoran Radetić, Dubrovnik,Gordan Cvitanović, Dubrovnik,Aldin Hajdarović, Dubrovnik,Stipo Franjić, Dubrovnik,Smiljko Šitum, Dubrovnik,Josip Radić, Dubrovnik,Nikola Mlinarić, Dubrovnik,Amel Ahmović, Dubrovnik,LIFT MODUS d.o.o. za poizvodnju, trgovinu i usluge, OIB 15526597734,Mujsira Majišević, Dubrovnik,Vlaho Lepeš, Dubrovnik,Pero Tomašević, Dubrovnik,Franj Laco, Dubrovnik,Dane Grubeša, Dubrovnik,IMPULS-LEASING društvo s ograničenom odgovornošću za leasing, OIB 65918029671,Pavo Lukić, Dubrovnik,Nikola Oberan, Dubronvik,Pavo Sentić, Dubrovnik,Marija Đurđević, Dubrovnik,LIBERTAS - DUBROVNIK d.o.o. za prijevoz putnika, OIB 36411681446,Ante Topić, Dubrovnik,Ante Kriste, Dubrovnik,Ivan Pavličević, Dubrovnik,Branko Jeličić, Dubrovnik,Ivica Miletić, Dubrovnik,Marina Osmić, Dubrovnik,IVAN KOVAČ,Mate Jurković, Dubrovnik,Željko Crepulja, Dubrovnik,Ivan Bendre, Dubrovnik,Slavko Krisitć, Dubrovnik,Nezir Mujkić, Dubrovnik,Zvonko Šijaković, Dubrovnik,Srećko Kriste, Dubrovnik,Zoran Kapetanović, Dubrovnik,Mirko Šimunović, Dubrovnik,Dragan Litrica, Dubrovnik,Mijo Brković, Dubrovnik,Marinko Lučić, Dubrovnik,Ivan Papk, Dubrovnik,Nikša Jeljenić, Dubrovnik,Slavko Lučić, Dubrovnik,Milenko Ivanika,Dubrovnik,Nikola Jurić, Dubrovnik,Mato Topić, Dubrovnik,Ivica Pušić, Dubrovnik,Andrija Zvono, Dubrovnik,Mario Papak, Dubrovnik,Luka Franjić, Dubrovnik,Damir Vladić, Dubrovnik,Marinko Bradić, Dubrovnik,Marko Pjević, Dubrovnik,Petar Banušić, Dubrovnik,Igor Centelege, Dubrovnik,Vide Vuletić, Dubrovnik,Niko Pavlović, Dubrovnik,Ivo Mišura, Dubrovnik,Mario Topić, Dubrovnik,Ivo Šimunović, Dubrovnik,Tomas Pavlović, Dubrovnik,Jozo Papak, Dubrovnik,Martin Žeravica, Dubrovnik,Nade Matijaši, Dubrovnik,Zičrija Hasanspahić, Dubrovnik,Katica Mašković, Dubrovnik,Franjo Džano, Dubrovnik,Tomislav Topić, Dubrovnik,Zoran Tomašević, Dubrovnik,Andrija Fabris,Mijo Papić, Dubrovnik,Ivan Zvono, Dubrovnik,Berislav Bartulović, Dubrovnik,Zdravko Bošnjak, Dubrovnik,Mato Kevo, Dubrovnik,Milenko Miletić, Dubrovnik,Stipo Topić, Dubrovnik,Niko Škoro, Dubrovnik,Ivan Krešić, Dubrovnik,Dragan Ivandić, Dubrovnik,Božo Maslać, Dubrovnik,Ante Kljusurić, Dubrovnik,ZARAKOP društvo s ograničenom odgovornošću za građevinarstvo i geoinženjering, OIB 47945843315,Mile Jeličić, Dubrovnik,Branislav Filipović, Dubrovnik,Dinko Pušić, Dubrovnik,Nikša Brajević, Dubrovnik,Jadranka Oberan, Dubrovnik,Ante Marić, Dubrovnik,Antun Marinović, Dubrovnik,Šinan Bošnjaković, Dubrovnik,Stipe Jeličić, Dubrovnik,Ivica Radić, Dubrovnik,Ivo Miletić, Dubrovnik,Krešimir Drinovac, Dubrovnik,Damir Vlahinić, Dubrovnik,Pero Raić, Dubrovnik,Franjo Vnučec, Dubrovnik,Robert Maras, Dubrovnik,Stijepo Majkovica, Dubrovnik,Mile Sičaja, Dubrovnik,Tonći Medi, Dubrovnik,Ivan Lovrić, Dubrovnik,Jerko Budimir, Dubrovnik,Anto Beljo, Dubrovnik,Almir Pelko, Dubrovnik,Mirko Kolar, Dubrovnik,Miloslav Kokošar, Dubrovnik,Miroslav Jeličić, Dubrovnik,Vojko Smoljanović, Dubrovnik,Ilija Zadrić, Dubrovnik,Jasmin Zelentrović, Dubrovnik,Joško Vučićević, Dubrovnik,Petar Kovačević, Dubrovnik,Mijodrag Vitković, Dubrovnik,Vladimir Ivičević, Dubrovnik,Milan Pemdo, Dubrovnik,Maro Duper, Dubrovnik,Mario Sole, Dubrovnik,Vlaho Bukvić, Dubrovnik,Ivica Hladilo, Dubrovnik,Ivan Oberan, Dubrovnik,Viktor Majić, Dubrovnik,Mišo Previšić, Dubrovnik,Ivan Radoš, Dubrovnik,Antun Njirić, Dubrovnik,KONAVLE METAL d.o.o. za proizvodnju, trgovinu i usluge, OIB 55470127232,Mato Lovrić, Dubrovnik,Nikša Škrabo, Dubrovnik,Slavko Bošnjak, Dubrovnik,Jozo Morić, Dubrovnik,Darko Topić, Dubrovnik,Ivan Pavlović, Dubrovnik,Mare Jerković, Dubrovnik,Andrija Beljo, Dubrovnik,Halim Dedović, Dubrovnik,Ivica Topić, Dubrovnik,Nikša Škrabo, Dubrovnik,Stjepan Drljo, Dubrovnik,Pero Andrić, Dubrovnik,Ervin Nukić, Dubrovnik,Antun Žabić, Dubrovnik,Maro Lujo, Dubrovnik,Zdravko Merdžan, Dubrovnik,CEMEX Hrvatska dioničko društvo za proizvodnju i prodaju cementa i drugih građevinskih materijala, OIB 94136335132,Predrag Tokmakčija, Dubrovnik,Pero Jović, Dubrovnik,Marijo Pušić, Dubrovnik,Ivan Dobroslavić, Dubrovnik,Mirko Bilandžija, Dubrovnik,Josip Čuvalo, Dubrovnik,ELEKTRO-TEAM d.o.o. za elektroinstalacije, OIB 26176974494,EUROHERC osiguranje - dioničko društvo za osiguranje imovine i osoba i druge poslove osiguranja, OIB 22694857747,Danijel Zvijerković, Dubrovnik,Željko Bošnjak, Dubrovnik,Marko Perković, Dubrovnik,Šimun Cvitanović, Dubrovnik,Neđo Mijović, Dubrovnik,Božo Kvorić, Dubrovnik,Stipe Miličević, Dubrovnik,OTP banka Hrvatska dioničko društvo, OIB 52508873833,Goran Vidović,Građevinski obrt TIM,Stipo Gabrić, OIB 36026452457,DUBROVNIK GRADNJA d.o.o.</izvorni_sadrzaj>
    <derivirana_varijabla naziv="DomainObject.Predmet.StrankaNazivFormatedOIB_1">Mijo Bošnjak, Dubrovnik,Slavko Garić, Dubrovnik,Andrija Golemac, Dubrovnik,Dubravko Mage, Dubrovnik,Ivan Biskup, Dubrovnik,Jelena Marušić, Dubrovnik,Ivan Perić, Dubrovnik,Ivko Jović, Dubrovnik,Miho Kevo, Dubrovnik,Niko Pošak, Dubrovnik,Ivan Miličević, Dubrovnik,Igor Dobroslavić, Dubrovnik,HYPO ALPE-ADRIA-BANK dioničko društvo, OIB 14036333877,Jakov Balarin, Dubrovnik,Zoran Vukoja, Dubrovnik,Pero Perović, Dubrovnik,Antun Vukas, Dubrovnik,Žarko Rajković, Dubrovnik,Danijel Ravić, Dubrovnik,Zoran Vodopija, Dubrovnik,Stjepan Lakić, Dubrovnik,Tereza Lakić, Dubrovnik,Ivica Car, Dubrovnik,Niko Sašilo, Dubrovnik,Boris Centelege, Dubrovnik,Esad Čokljat, Dubrovnik,Antun Knežević,Dragan Bender, Dubrovnik,Ivan Potrebica, Dubrovnik,Boško Rojević, Dubrovnik,Ivo Andrić, Dubrovnik,Mario Perić, Dubrovnik,VIAM društvo za građevinarstvo, trgovinu i projektiranje d.o.o., OIB 61581848671,Marko Čerlek, Dubrovnik,Zdenka Ivanović, Dubrovnik,Goran Vladić, Dubrovnik,Ivan Šijalović, Dubrovnik,Predrag Breljaš,  Dubrovnik,Ante Kljusurić, Dubrovnik,Izet Zelentrović, Dubrovnik,Ardo Petko, Dubrovnik,Husein Odobašić, Dubrovnik,Vitomir Milanić, Dubrovnik,Dražen Topić, Dubrovnik,Ramo Hodžić, Dubrovnik,Jovo Krunić, Dubrovnik,Tihomir Trče, Dubrovnik,Milo Nožica, Dubrovnik,Ivica Abaz, Dubrovnik,Goran Škrabo, Dubrovnik,Pero Asanović, Dubrovnik,Marko Kristić, Dubrovnik,Lenka Sentić, Dubrovnik,Robert Popović, Dubrovnik,Dragan Mendeš, Dubrovnik,Mato Đurović, Dubrovnik,Ivko Vide, Dubrovnik,Jozo Dedov, Dubrovnik,Rudolf Klečak, Dubrovnik,Slavko Bošnjak, Dubrovnik,Stjepan Matić, Dubrovnik,Dragan Šanta, Dubrovnik,Marko Kudrić, Dubrovnik,Antun Knego, Dubrovnik,Safet Elezović, Dubrovnik,Marko Lovrić, Dubrovnik,Ivan Bender, Dubrovnik,Miroslav Ivandić, Dubrovnik,Ivica Milinović, Dubrovnik,Zulfo Ćotović, Dubrovnik,Ivan Džidžić, Dubrovnik,Ivan Zadro, Dubrovnik,Ivica Prkačin, Dubrovnik,Marin Srijemse, Dubrovnik,Vlaho Cumeljan, Dubrovnik,Munib Aganović, Dubrovnik,Danijel Vidović, Dubrovnik,AB KERAMIKA d.o.o., OIB 77285179745,Ivan Zlatić, Dubrovnik,Vinko Raguž, Dubrovnik,Marija Kokošar, Dubrovnik,Ante Majić, Dubrovnik,Mato Ivanika, Dubrovnik,Stjepan Barušić, Dubrovnik,Dinko Biokšić, Dubrovnik,Salko Sejdin, Dubrovnik,Renejo Ćorsuljić, Dubrovnik,Jure Grozdić, Dubrovnik,Jospi Topić, Dubrovnik,Vlasta Lončarić, Dubrovnik,Mato Monković, Dubrovnik,Vlaho Vatović, Dubrovnik,Davor Radivojević, Dubrovnik,Dragan Baketarić,Zoran Radetić, Dubrovnik,Gordan Cvitanović, Dubrovnik,Aldin Hajdarović, Dubrovnik,Stipo Franjić, Dubrovnik,Smiljko Šitum, Dubrovnik,Josip Radić, Dubrovnik,Nikola Mlinarić, Dubrovnik,Amel Ahmović, Dubrovnik,LIFT MODUS d.o.o. za poizvodnju, trgovinu i usluge, OIB 15526597734,Mujsira Majišević, Dubrovnik,Vlaho Lepeš, Dubrovnik,Pero Tomašević, Dubrovnik,Franj Laco, Dubrovnik,Dane Grubeša, Dubrovnik,IMPULS-LEASING društvo s ograničenom odgovornošću za leasing, OIB 65918029671,Pavo Lukić, Dubrovnik,Nikola Oberan, Dubronvik,Pavo Sentić, Dubrovnik,Marija Đurđević, Dubrovnik,LIBERTAS - DUBROVNIK d.o.o. za prijevoz putnika, OIB 36411681446,Ante Topić, Dubrovnik,Ante Kriste, Dubrovnik,Ivan Pavličević, Dubrovnik,Branko Jeličić, Dubrovnik,Ivica Miletić, Dubrovnik,Marina Osmić, Dubrovnik,IVAN KOVAČ,Mate Jurković, Dubrovnik,Željko Crepulja, Dubrovnik,Ivan Bendre, Dubrovnik,Slavko Krisitć, Dubrovnik,Nezir Mujkić, Dubrovnik,Zvonko Šijaković, Dubrovnik,Srećko Kriste, Dubrovnik,Zoran Kapetanović, Dubrovnik,Mirko Šimunović, Dubrovnik,Dragan Litrica, Dubrovnik,Mijo Brković, Dubrovnik,Marinko Lučić, Dubrovnik,Ivan Papk, Dubrovnik,Nikša Jeljenić, Dubrovnik,Slavko Lučić, Dubrovnik,Milenko Ivanika,Dubrovnik,Nikola Jurić, Dubrovnik,Mato Topić, Dubrovnik,Ivica Pušić, Dubrovnik,Andrija Zvono, Dubrovnik,Mario Papak, Dubrovnik,Luka Franjić, Dubrovnik,Damir Vladić, Dubrovnik,Marinko Bradić, Dubrovnik,Marko Pjević, Dubrovnik,Petar Banušić, Dubrovnik,Igor Centelege, Dubrovnik,Vide Vuletić, Dubrovnik,Niko Pavlović, Dubrovnik,Ivo Mišura, Dubrovnik,Mario Topić, Dubrovnik,Ivo Šimunović, Dubrovnik,Tomas Pavlović, Dubrovnik,Jozo Papak, Dubrovnik,Martin Žeravica, Dubrovnik,Nade Matijaši, Dubrovnik,Zičrija Hasanspahić, Dubrovnik,Katica Mašković, Dubrovnik,Franjo Džano, Dubrovnik,Tomislav Topić, Dubrovnik,Zoran Tomašević, Dubrovnik,Andrija Fabris,Mijo Papić, Dubrovnik,Ivan Zvono, Dubrovnik,Berislav Bartulović, Dubrovnik,Zdravko Bošnjak, Dubrovnik,Mato Kevo, Dubrovnik,Milenko Miletić, Dubrovnik,Stipo Topić, Dubrovnik,Niko Škoro, Dubrovnik,Ivan Krešić, Dubrovnik,Dragan Ivandić, Dubrovnik,Božo Maslać, Dubrovnik,Ante Kljusurić, Dubrovnik,ZARAKOP društvo s ograničenom odgovornošću za građevinarstvo i geoinženjering, OIB 47945843315,Mile Jeličić, Dubrovnik,Branislav Filipović, Dubrovnik,Dinko Pušić, Dubrovnik,Nikša Brajević, Dubrovnik,Jadranka Oberan, Dubrovnik,Ante Marić, Dubrovnik,Antun Marinović, Dubrovnik,Šinan Bošnjaković, Dubrovnik,Stipe Jeličić, Dubrovnik,Ivica Radić, Dubrovnik,Ivo Miletić, Dubrovnik,Krešimir Drinovac, Dubrovnik,Damir Vlahinić, Dubrovnik,Pero Raić, Dubrovnik,Franjo Vnučec, Dubrovnik,Robert Maras, Dubrovnik,Stijepo Majkovica, Dubrovnik,Mile Sičaja, Dubrovnik,Tonći Medi, Dubrovnik,Ivan Lovrić, Dubrovnik,Jerko Budimir, Dubrovnik,Anto Beljo, Dubrovnik,Almir Pelko, Dubrovnik,Mirko Kolar, Dubrovnik,Miloslav Kokošar, Dubrovnik,Miroslav Jeličić, Dubrovnik,Vojko Smoljanović, Dubrovnik,Ilija Zadrić, Dubrovnik,Jasmin Zelentrović, Dubrovnik,Joško Vučićević, Dubrovnik,Petar Kovačević, Dubrovnik,Mijodrag Vitković, Dubrovnik,Vladimir Ivičević, Dubrovnik,Milan Pemdo, Dubrovnik,Maro Duper, Dubrovnik,Mario Sole, Dubrovnik,Vlaho Bukvić, Dubrovnik,Ivica Hladilo, Dubrovnik,Ivan Oberan, Dubrovnik,Viktor Majić, Dubrovnik,Mišo Previšić, Dubrovnik,Ivan Radoš, Dubrovnik,Antun Njirić, Dubrovnik,KONAVLE METAL d.o.o. za proizvodnju, trgovinu i usluge, OIB 55470127232,Mato Lovrić, Dubrovnik,Nikša Škrabo, Dubrovnik,Slavko Bošnjak, Dubrovnik,Jozo Morić, Dubrovnik,Darko Topić, Dubrovnik,Ivan Pavlović, Dubrovnik,Mare Jerković, Dubrovnik,Andrija Beljo, Dubrovnik,Halim Dedović, Dubrovnik,Ivica Topić, Dubrovnik,Nikša Škrabo, Dubrovnik,Stjepan Drljo, Dubrovnik,Pero Andrić, Dubrovnik,Ervin Nukić, Dubrovnik,Antun Žabić, Dubrovnik,Maro Lujo, Dubrovnik,Zdravko Merdžan, Dubrovnik,CEMEX Hrvatska dioničko društvo za proizvodnju i prodaju cementa i drugih građevinskih materijala, OIB 94136335132,Predrag Tokmakčija, Dubrovnik,Pero Jović, Dubrovnik,Marijo Pušić, Dubrovnik,Ivan Dobroslavić, Dubrovnik,Mirko Bilandžija, Dubrovnik,Josip Čuvalo, Dubrovnik,ELEKTRO-TEAM d.o.o. za elektroinstalacije, OIB 26176974494,EUROHERC osiguranje - dioničko društvo za osiguranje imovine i osoba i druge poslove osiguranja, OIB 22694857747,Danijel Zvijerković, Dubrovnik,Željko Bošnjak, Dubrovnik,Marko Perković, Dubrovnik,Šimun Cvitanović, Dubrovnik,Neđo Mijović, Dubrovnik,Božo Kvorić, Dubrovnik,Stipe Miličević, Dubrovnik,OTP banka Hrvatska dioničko društvo, OIB 52508873833,Goran Vidović,Građevinski obrt TIM,Stipo Gabrić, OIB 36026452457,DUBROVNIK GRADNJA d.o.o.</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 SS DU</izvorni_sadrzaj>
    <derivirana_varijabla naziv="DomainObject.Predmet.TrenutnaLokacijaSpisa.Naziv_1">referada 6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Augustina Majčica</izvorni_sadrzaj>
    <derivirana_varijabla naziv="DomainObject.Predmet.Zapisnicar_1">Augustina Majčica</derivirana_varijabla>
  </DomainObject.Predmet.Zapisnicar>
  <DomainObject.Predmet.StrankaListFormated>
    <izvorni_sadrzaj>
      <item>Mijo Bošnjak, Dubrovnik</item>
      <item>Slavko Garić, Dubrovnik</item>
      <item>Andrija Golemac, Dubrovnik</item>
      <item>Dubravko Mage, Dubrovnik</item>
      <item>Ivan Biskup, Dubrovnik</item>
      <item>Jelena Marušić, Dubrovnik</item>
      <item>Ivan Perić, Dubrovnik</item>
      <item>Ivko Jović, Dubrovnik</item>
      <item>Miho Kevo, Dubrovnik</item>
      <item>Niko Pošak, Dubrovnik</item>
      <item>Ivan Miličević, Dubrovnik</item>
      <item>Igor Dobroslavić, Dubrovnik</item>
      <item>HYPO ALPE-ADRIA-BANK dioničko društvo</item>
      <item>Jakov Balarin, Dubrovnik</item>
      <item>Zoran Vukoja, Dubrovnik</item>
      <item>Pero Perović, Dubrovnik</item>
      <item>Antun Vukas, Dubrovnik</item>
      <item>Žarko Rajković, Dubrovnik</item>
      <item>Danijel Ravić, Dubrovnik</item>
      <item>Zoran Vodopija, Dubrovnik</item>
      <item>Stjepan Lakić, Dubrovnik</item>
      <item>Tereza Lakić, Dubrovnik</item>
      <item>Ivica Car, Dubrovnik</item>
      <item>Niko Sašilo, Dubrovnik</item>
      <item>Boris Centelege, Dubrovnik</item>
      <item>Esad Čokljat, Dubrovnik zastupanog po punomoćniku Želimir Par, odvjetnik</item>
      <item>Antun Knežević</item>
      <item>Dragan Bender, Dubrovnik</item>
      <item>Ivan Potrebica, Dubrovnik</item>
      <item>Boško Rojević, Dubrovnik</item>
      <item>Ivo Andrić, Dubrovnik</item>
      <item>Mario Perić, Dubrovnik</item>
      <item>VIAM društvo za građevinarstvo, trgovinu i projektiranje d.o.o.</item>
      <item>Marko Čerlek, Dubrovnik</item>
      <item>Zdenka Ivanović, Dubrovnik</item>
      <item>Goran Vladić, Dubrovnik</item>
      <item>Ivan Šijalović, Dubrovnik</item>
      <item>Predrag Breljaš,  Dubrovnik</item>
      <item>Ante Kljusurić, Dubrovnik</item>
      <item>Izet Zelentrović, Dubrovnik</item>
      <item>Ardo Petko, Dubrovnik</item>
      <item>Husein Odobašić, Dubrovnik</item>
      <item>Vitomir Milanić, Dubrovnik</item>
      <item>Dražen Topić, Dubrovnik</item>
      <item>Ramo Hodžić, Dubrovnik</item>
      <item>Jovo Krunić, Dubrovnik</item>
      <item>Tihomir Trče, Dubrovnik</item>
      <item>Milo Nožica, Dubrovnik</item>
      <item>Ivica Abaz, Dubrovnik</item>
      <item>Goran Škrabo, Dubrovnik</item>
      <item>Pero Asanović, Dubrovnik</item>
      <item>Marko Kristić, Dubrovnik</item>
      <item>Lenka Sentić, Dubrovnik</item>
      <item>Robert Popović, Dubrovnik</item>
      <item>Dragan Mendeš, Dubrovnik</item>
      <item>Mato Đurović, Dubrovnik</item>
      <item>Ivko Vide, Dubrovnik</item>
      <item>Jozo Dedov, Dubrovnik</item>
      <item>Rudolf Klečak, Dubrovnik</item>
      <item>Slavko Bošnjak, Dubrovnik</item>
      <item>Stjepan Matić, Dubrovnik</item>
      <item>Dragan Šanta, Dubrovnik</item>
      <item>Marko Kudrić, Dubrovnik</item>
      <item>Antun Knego, Dubrovnik</item>
      <item>Safet Elezović, Dubrovnik</item>
      <item>Marko Lovrić, Dubrovnik</item>
      <item>Ivan Bender, Dubrovnik</item>
      <item>Miroslav Ivandić, Dubrovnik</item>
      <item>Ivica Milinović, Dubrovnik</item>
      <item>Zulfo Ćotović, Dubrovnik</item>
      <item>Ivan Džidžić, Dubrovnik</item>
      <item>Ivan Zadro, Dubrovnik</item>
      <item>Ivica Prkačin, Dubrovnik</item>
      <item>Marin Srijemse, Dubrovnik</item>
      <item>Vlaho Cumeljan, Dubrovnik</item>
      <item>Munib Aganović, Dubrovnik</item>
      <item>Danijel Vidović, Dubrovnik</item>
      <item>AB KERAMIKA d.o.o.</item>
      <item>Ivan Zlatić, Dubrovnik</item>
      <item>Vinko Raguž, Dubrovnik</item>
      <item>Marija Kokošar, Dubrovnik</item>
      <item>Ante Majić, Dubrovnik</item>
      <item>Mato Ivanika, Dubrovnik</item>
      <item>Stjepan Barušić, Dubrovnik</item>
      <item>Dinko Biokšić, Dubrovnik</item>
      <item>Salko Sejdin, Dubrovnik</item>
      <item>Renejo Ćorsuljić, Dubrovnik</item>
      <item>Jure Grozdić, Dubrovnik</item>
      <item>Jospi Topić, Dubrovnik</item>
      <item>Vlasta Lončarić, Dubrovnik</item>
      <item>Mato Monković, Dubrovnik</item>
      <item>Vlaho Vatović, Dubrovnik</item>
      <item>Davor Radivojević, Dubrovnik</item>
      <item>Dragan Baketarić</item>
      <item>Zoran Radetić, Dubrovnik</item>
      <item>Gordan Cvitanović, Dubrovnik</item>
      <item>Aldin Hajdarović, Dubrovnik</item>
      <item>Stipo Franjić, Dubrovnik</item>
      <item>Smiljko Šitum, Dubrovnik</item>
      <item>Josip Radić, Dubrovnik</item>
      <item>Nikola Mlinarić, Dubrovnik</item>
      <item>Amel Ahmović, Dubrovnik</item>
      <item>LIFT MODUS d.o.o. za poizvodnju, trgovinu i usluge zastupanog po punomoćniku Zdravko Balenović</item>
      <item>Mujsira Majišević, Dubrovnik</item>
      <item>Vlaho Lepeš, Dubrovnik</item>
      <item>Pero Tomašević, Dubrovnik</item>
      <item>Franj Laco, Dubrovnik</item>
      <item>Dane Grubeša, Dubrovnik</item>
      <item>IMPULS-LEASING društvo s ograničenom odgovornošću za leasing zastupanog po punomoćniku Kate Galić</item>
      <item>Pavo Lukić, Dubrovnik</item>
      <item>Nikola Oberan, Dubronvik</item>
      <item>Pavo Sentić, Dubrovnik</item>
      <item>Marija Đurđević, Dubrovnik</item>
      <item>LIBERTAS - DUBROVNIK d.o.o. za prijevoz putnika zastupanog po punomoćniku Nikolina Zvjerković</item>
      <item>Ante Topić, Dubrovnik</item>
      <item>Ante Kriste, Dubrovnik</item>
      <item>Ivan Pavličević, Dubrovnik</item>
      <item>Branko Jeličić, Dubrovnik</item>
      <item>Ivica Miletić, Dubrovnik</item>
      <item>Marina Osmić, Dubrovnik</item>
      <item>IVAN KOVAČ</item>
      <item>Mate Jurković, Dubrovnik</item>
      <item>Željko Crepulja, Dubrovnik</item>
      <item>Ivan Bendre, Dubrovnik</item>
      <item>Slavko Krisitć, Dubrovnik</item>
      <item>Nezir Mujkić, Dubrovnik</item>
      <item>Zvonko Šijaković, Dubrovnik</item>
      <item>Srećko Kriste, Dubrovnik</item>
      <item>Zoran Kapetanović, Dubrovnik</item>
      <item>Mirko Šimunović, Dubrovnik</item>
      <item>Dragan Litrica, Dubrovnik</item>
      <item>Mijo Brković, Dubrovnik</item>
      <item>Marinko Lučić, Dubrovnik</item>
      <item>Ivan Papk, Dubrovnik</item>
      <item>Nikša Jeljenić, Dubrovnik</item>
      <item>Slavko Lučić, Dubrovnik</item>
      <item>Milenko Ivanika,Dubrovnik</item>
      <item>Nikola Jurić, Dubrovnik</item>
      <item>Mato Topić, Dubrovnik</item>
      <item>Ivica Pušić, Dubrovnik</item>
      <item>Andrija Zvono, Dubrovnik</item>
      <item>Mario Papak, Dubrovnik</item>
      <item>Luka Franjić, Dubrovnik</item>
      <item>Damir Vladić, Dubrovnik</item>
      <item>Marinko Bradić, Dubrovnik</item>
      <item>Marko Pjević, Dubrovnik</item>
      <item>Petar Banušić, Dubrovnik</item>
      <item>Igor Centelege, Dubrovnik</item>
      <item>Vide Vuletić, Dubrovnik</item>
      <item>Niko Pavlović, Dubrovnik</item>
      <item>Ivo Mišura, Dubrovnik</item>
      <item>Mario Topić, Dubrovnik</item>
      <item>Ivo Šimunović, Dubrovnik</item>
      <item>Tomas Pavlović, Dubrovnik</item>
      <item>Jozo Papak, Dubrovnik</item>
      <item>Martin Žeravica, Dubrovnik</item>
      <item>Nade Matijaši, Dubrovnik</item>
      <item>Zičrija Hasanspahić, Dubrovnik</item>
      <item>Katica Mašković, Dubrovnik</item>
      <item>Franjo Džano, Dubrovnik</item>
      <item>Tomislav Topić, Dubrovnik</item>
      <item>Zoran Tomašević, Dubrovnik</item>
      <item>Andrija Fabris</item>
      <item>Mijo Papić, Dubrovnik</item>
      <item>Ivan Zvono, Dubrovnik</item>
      <item>Berislav Bartulović, Dubrovnik</item>
      <item>Zdravko Bošnjak, Dubrovnik</item>
      <item>Mato Kevo, Dubrovnik</item>
      <item>Milenko Miletić, Dubrovnik</item>
      <item>Stipo Topić, Dubrovnik</item>
      <item>Niko Škoro, Dubrovnik</item>
      <item>Ivan Krešić, Dubrovnik</item>
      <item>Dragan Ivandić, Dubrovnik</item>
      <item>Božo Maslać, Dubrovnik</item>
      <item>Ante Kljusurić, Dubrovnik</item>
      <item>ZARAKOP društvo s ograničenom odgovornošću za građevinarstvo i geoinženjering</item>
      <item>Mile Jeličić, Dubrovnik</item>
      <item>Branislav Filipović, Dubrovnik</item>
      <item>Dinko Pušić, Dubrovnik</item>
      <item>Nikša Brajević, Dubrovnik</item>
      <item>Jadranka Oberan, Dubrovnik</item>
      <item>Ante Marić, Dubrovnik</item>
      <item>Antun Marinović, Dubrovnik</item>
      <item>Šinan Bošnjaković, Dubrovnik</item>
      <item>Stipe Jeličić, Dubrovnik</item>
      <item>Ivica Radić, Dubrovnik</item>
      <item>Ivo Miletić, Dubrovnik</item>
      <item>Krešimir Drinovac, Dubrovnik</item>
      <item>Damir Vlahinić, Dubrovnik</item>
      <item>Pero Raić, Dubrovnik</item>
      <item>Franjo Vnučec, Dubrovnik</item>
      <item>Robert Maras, Dubrovnik</item>
      <item>Stijepo Majkovica, Dubrovnik</item>
      <item>Mile Sičaja, Dubrovnik</item>
      <item>Tonći Medi, Dubrovnik</item>
      <item>Ivan Lovrić, Dubrovnik</item>
      <item>Jerko Budimir, Dubrovnik</item>
      <item>Anto Beljo, Dubrovnik</item>
      <item>Almir Pelko, Dubrovnik</item>
      <item>Mirko Kolar, Dubrovnik</item>
      <item>Miloslav Kokošar, Dubrovnik</item>
      <item>Miroslav Jeličić, Dubrovnik</item>
      <item>Vojko Smoljanović, Dubrovnik</item>
      <item>Ilija Zadrić, Dubrovnik</item>
      <item>Jasmin Zelentrović, Dubrovnik</item>
      <item>Joško Vučićević, Dubrovnik</item>
      <item>Petar Kovačević, Dubrovnik</item>
      <item>Mijodrag Vitković, Dubrovnik</item>
      <item>Vladimir Ivičević, Dubrovnik</item>
      <item>Milan Pemdo, Dubrovnik</item>
      <item>Maro Duper, Dubrovnik</item>
      <item>Mario Sole, Dubrovnik</item>
      <item>Vlaho Bukvić, Dubrovnik</item>
      <item>Ivica Hladilo, Dubrovnik</item>
      <item>Ivan Oberan, Dubrovnik</item>
      <item>Viktor Majić, Dubrovnik</item>
      <item>Mišo Previšić, Dubrovnik</item>
      <item>Ivan Radoš, Dubrovnik</item>
      <item>Antun Njirić, Dubrovnik</item>
      <item>KONAVLE METAL d.o.o. za proizvodnju, trgovinu i usluge zastupanog po punomoćniku Amir Alijagić</item>
      <item>Mato Lovrić, Dubrovnik</item>
      <item>Nikša Škrabo, Dubrovnik</item>
      <item>Slavko Bošnjak, Dubrovnik</item>
      <item>Jozo Morić, Dubrovnik</item>
      <item>Darko Topić, Dubrovnik</item>
      <item>Ivan Pavlović, Dubrovnik</item>
      <item>Mare Jerković, Dubrovnik</item>
      <item>Andrija Beljo, Dubrovnik</item>
      <item>Halim Dedović, Dubrovnik</item>
      <item>Ivica Topić, Dubrovnik</item>
      <item>Nikša Škrabo, Dubrovnik</item>
      <item>Stjepan Drljo, Dubrovnik</item>
      <item>Pero Andrić, Dubrovnik</item>
      <item>Ervin Nukić, Dubrovnik</item>
      <item>Antun Žabić, Dubrovnik</item>
      <item>Maro Lujo, Dubrovnik</item>
      <item>Zdravko Merdžan, Dubrovnik</item>
      <item>CEMEX Hrvatska dioničko društvo za proizvodnju i prodaju cementa i drugih građevinskih materijala zastupanog po punomoćniku Marina Maslek</item>
      <item>Predrag Tokmakčija, Dubrovnik</item>
      <item>Pero Jović, Dubrovnik</item>
      <item>Marijo Pušić, Dubrovnik</item>
      <item>Ivan Dobroslavić, Dubrovnik</item>
      <item>Mirko Bilandžija, Dubrovnik</item>
      <item>Josip Čuvalo, Dubrovnik</item>
      <item>ELEKTRO-TEAM d.o.o. za elektroinstalacije zastupanog po punomoćniku Anita Tomašević</item>
      <item>EUROHERC osiguranje - dioničko društvo za osiguranje imovine i osoba i druge poslove osiguranja zastupanog po punomoćniku Marijana Temali</item>
      <item>Danijel Zvijerković, Dubrovnik</item>
      <item>Željko Bošnjak, Dubrovnik</item>
      <item>Marko Perković, Dubrovnik</item>
      <item>Šimun Cvitanović, Dubrovnik</item>
      <item>Neđo Mijović, Dubrovnik</item>
      <item>Božo Kvorić, Dubrovnik</item>
      <item>Stipe Miličević, Dubrovnik</item>
      <item>OTP banka Hrvatska dioničko društvo</item>
      <item>Goran Vidović</item>
      <item>Građevinski obrt TIM</item>
      <item>Stipo Gabrić</item>
      <item>DUBROVNIK GRADNJA d.o.o.</item>
    </izvorni_sadrzaj>
    <derivirana_varijabla naziv="DomainObject.Predmet.StrankaListFormated_1">
      <item>Mijo Bošnjak, Dubrovnik</item>
      <item>Slavko Garić, Dubrovnik</item>
      <item>Andrija Golemac, Dubrovnik</item>
      <item>Dubravko Mage, Dubrovnik</item>
      <item>Ivan Biskup, Dubrovnik</item>
      <item>Jelena Marušić, Dubrovnik</item>
      <item>Ivan Perić, Dubrovnik</item>
      <item>Ivko Jović, Dubrovnik</item>
      <item>Miho Kevo, Dubrovnik</item>
      <item>Niko Pošak, Dubrovnik</item>
      <item>Ivan Miličević, Dubrovnik</item>
      <item>Igor Dobroslavić, Dubrovnik</item>
      <item>HYPO ALPE-ADRIA-BANK dioničko društvo</item>
      <item>Jakov Balarin, Dubrovnik</item>
      <item>Zoran Vukoja, Dubrovnik</item>
      <item>Pero Perović, Dubrovnik</item>
      <item>Antun Vukas, Dubrovnik</item>
      <item>Žarko Rajković, Dubrovnik</item>
      <item>Danijel Ravić, Dubrovnik</item>
      <item>Zoran Vodopija, Dubrovnik</item>
      <item>Stjepan Lakić, Dubrovnik</item>
      <item>Tereza Lakić, Dubrovnik</item>
      <item>Ivica Car, Dubrovnik</item>
      <item>Niko Sašilo, Dubrovnik</item>
      <item>Boris Centelege, Dubrovnik</item>
      <item>Esad Čokljat, Dubrovnik zastupanog po punomoćniku Želimir Par, odvjetnik</item>
      <item>Antun Knežević</item>
      <item>Dragan Bender, Dubrovnik</item>
      <item>Ivan Potrebica, Dubrovnik</item>
      <item>Boško Rojević, Dubrovnik</item>
      <item>Ivo Andrić, Dubrovnik</item>
      <item>Mario Perić, Dubrovnik</item>
      <item>VIAM društvo za građevinarstvo, trgovinu i projektiranje d.o.o.</item>
      <item>Marko Čerlek, Dubrovnik</item>
      <item>Zdenka Ivanović, Dubrovnik</item>
      <item>Goran Vladić, Dubrovnik</item>
      <item>Ivan Šijalović, Dubrovnik</item>
      <item>Predrag Breljaš,  Dubrovnik</item>
      <item>Ante Kljusurić, Dubrovnik</item>
      <item>Izet Zelentrović, Dubrovnik</item>
      <item>Ardo Petko, Dubrovnik</item>
      <item>Husein Odobašić, Dubrovnik</item>
      <item>Vitomir Milanić, Dubrovnik</item>
      <item>Dražen Topić, Dubrovnik</item>
      <item>Ramo Hodžić, Dubrovnik</item>
      <item>Jovo Krunić, Dubrovnik</item>
      <item>Tihomir Trče, Dubrovnik</item>
      <item>Milo Nožica, Dubrovnik</item>
      <item>Ivica Abaz, Dubrovnik</item>
      <item>Goran Škrabo, Dubrovnik</item>
      <item>Pero Asanović, Dubrovnik</item>
      <item>Marko Kristić, Dubrovnik</item>
      <item>Lenka Sentić, Dubrovnik</item>
      <item>Robert Popović, Dubrovnik</item>
      <item>Dragan Mendeš, Dubrovnik</item>
      <item>Mato Đurović, Dubrovnik</item>
      <item>Ivko Vide, Dubrovnik</item>
      <item>Jozo Dedov, Dubrovnik</item>
      <item>Rudolf Klečak, Dubrovnik</item>
      <item>Slavko Bošnjak, Dubrovnik</item>
      <item>Stjepan Matić, Dubrovnik</item>
      <item>Dragan Šanta, Dubrovnik</item>
      <item>Marko Kudrić, Dubrovnik</item>
      <item>Antun Knego, Dubrovnik</item>
      <item>Safet Elezović, Dubrovnik</item>
      <item>Marko Lovrić, Dubrovnik</item>
      <item>Ivan Bender, Dubrovnik</item>
      <item>Miroslav Ivandić, Dubrovnik</item>
      <item>Ivica Milinović, Dubrovnik</item>
      <item>Zulfo Ćotović, Dubrovnik</item>
      <item>Ivan Džidžić, Dubrovnik</item>
      <item>Ivan Zadro, Dubrovnik</item>
      <item>Ivica Prkačin, Dubrovnik</item>
      <item>Marin Srijemse, Dubrovnik</item>
      <item>Vlaho Cumeljan, Dubrovnik</item>
      <item>Munib Aganović, Dubrovnik</item>
      <item>Danijel Vidović, Dubrovnik</item>
      <item>AB KERAMIKA d.o.o.</item>
      <item>Ivan Zlatić, Dubrovnik</item>
      <item>Vinko Raguž, Dubrovnik</item>
      <item>Marija Kokošar, Dubrovnik</item>
      <item>Ante Majić, Dubrovnik</item>
      <item>Mato Ivanika, Dubrovnik</item>
      <item>Stjepan Barušić, Dubrovnik</item>
      <item>Dinko Biokšić, Dubrovnik</item>
      <item>Salko Sejdin, Dubrovnik</item>
      <item>Renejo Ćorsuljić, Dubrovnik</item>
      <item>Jure Grozdić, Dubrovnik</item>
      <item>Jospi Topić, Dubrovnik</item>
      <item>Vlasta Lončarić, Dubrovnik</item>
      <item>Mato Monković, Dubrovnik</item>
      <item>Vlaho Vatović, Dubrovnik</item>
      <item>Davor Radivojević, Dubrovnik</item>
      <item>Dragan Baketarić</item>
      <item>Zoran Radetić, Dubrovnik</item>
      <item>Gordan Cvitanović, Dubrovnik</item>
      <item>Aldin Hajdarović, Dubrovnik</item>
      <item>Stipo Franjić, Dubrovnik</item>
      <item>Smiljko Šitum, Dubrovnik</item>
      <item>Josip Radić, Dubrovnik</item>
      <item>Nikola Mlinarić, Dubrovnik</item>
      <item>Amel Ahmović, Dubrovnik</item>
      <item>LIFT MODUS d.o.o. za poizvodnju, trgovinu i usluge zastupanog po punomoćniku Zdravko Balenović</item>
      <item>Mujsira Majišević, Dubrovnik</item>
      <item>Vlaho Lepeš, Dubrovnik</item>
      <item>Pero Tomašević, Dubrovnik</item>
      <item>Franj Laco, Dubrovnik</item>
      <item>Dane Grubeša, Dubrovnik</item>
      <item>IMPULS-LEASING društvo s ograničenom odgovornošću za leasing zastupanog po punomoćniku Kate Galić</item>
      <item>Pavo Lukić, Dubrovnik</item>
      <item>Nikola Oberan, Dubronvik</item>
      <item>Pavo Sentić, Dubrovnik</item>
      <item>Marija Đurđević, Dubrovnik</item>
      <item>LIBERTAS - DUBROVNIK d.o.o. za prijevoz putnika zastupanog po punomoćniku Nikolina Zvjerković</item>
      <item>Ante Topić, Dubrovnik</item>
      <item>Ante Kriste, Dubrovnik</item>
      <item>Ivan Pavličević, Dubrovnik</item>
      <item>Branko Jeličić, Dubrovnik</item>
      <item>Ivica Miletić, Dubrovnik</item>
      <item>Marina Osmić, Dubrovnik</item>
      <item>IVAN KOVAČ</item>
      <item>Mate Jurković, Dubrovnik</item>
      <item>Željko Crepulja, Dubrovnik</item>
      <item>Ivan Bendre, Dubrovnik</item>
      <item>Slavko Krisitć, Dubrovnik</item>
      <item>Nezir Mujkić, Dubrovnik</item>
      <item>Zvonko Šijaković, Dubrovnik</item>
      <item>Srećko Kriste, Dubrovnik</item>
      <item>Zoran Kapetanović, Dubrovnik</item>
      <item>Mirko Šimunović, Dubrovnik</item>
      <item>Dragan Litrica, Dubrovnik</item>
      <item>Mijo Brković, Dubrovnik</item>
      <item>Marinko Lučić, Dubrovnik</item>
      <item>Ivan Papk, Dubrovnik</item>
      <item>Nikša Jeljenić, Dubrovnik</item>
      <item>Slavko Lučić, Dubrovnik</item>
      <item>Milenko Ivanika,Dubrovnik</item>
      <item>Nikola Jurić, Dubrovnik</item>
      <item>Mato Topić, Dubrovnik</item>
      <item>Ivica Pušić, Dubrovnik</item>
      <item>Andrija Zvono, Dubrovnik</item>
      <item>Mario Papak, Dubrovnik</item>
      <item>Luka Franjić, Dubrovnik</item>
      <item>Damir Vladić, Dubrovnik</item>
      <item>Marinko Bradić, Dubrovnik</item>
      <item>Marko Pjević, Dubrovnik</item>
      <item>Petar Banušić, Dubrovnik</item>
      <item>Igor Centelege, Dubrovnik</item>
      <item>Vide Vuletić, Dubrovnik</item>
      <item>Niko Pavlović, Dubrovnik</item>
      <item>Ivo Mišura, Dubrovnik</item>
      <item>Mario Topić, Dubrovnik</item>
      <item>Ivo Šimunović, Dubrovnik</item>
      <item>Tomas Pavlović, Dubrovnik</item>
      <item>Jozo Papak, Dubrovnik</item>
      <item>Martin Žeravica, Dubrovnik</item>
      <item>Nade Matijaši, Dubrovnik</item>
      <item>Zičrija Hasanspahić, Dubrovnik</item>
      <item>Katica Mašković, Dubrovnik</item>
      <item>Franjo Džano, Dubrovnik</item>
      <item>Tomislav Topić, Dubrovnik</item>
      <item>Zoran Tomašević, Dubrovnik</item>
      <item>Andrija Fabris</item>
      <item>Mijo Papić, Dubrovnik</item>
      <item>Ivan Zvono, Dubrovnik</item>
      <item>Berislav Bartulović, Dubrovnik</item>
      <item>Zdravko Bošnjak, Dubrovnik</item>
      <item>Mato Kevo, Dubrovnik</item>
      <item>Milenko Miletić, Dubrovnik</item>
      <item>Stipo Topić, Dubrovnik</item>
      <item>Niko Škoro, Dubrovnik</item>
      <item>Ivan Krešić, Dubrovnik</item>
      <item>Dragan Ivandić, Dubrovnik</item>
      <item>Božo Maslać, Dubrovnik</item>
      <item>Ante Kljusurić, Dubrovnik</item>
      <item>ZARAKOP društvo s ograničenom odgovornošću za građevinarstvo i geoinženjering</item>
      <item>Mile Jeličić, Dubrovnik</item>
      <item>Branislav Filipović, Dubrovnik</item>
      <item>Dinko Pušić, Dubrovnik</item>
      <item>Nikša Brajević, Dubrovnik</item>
      <item>Jadranka Oberan, Dubrovnik</item>
      <item>Ante Marić, Dubrovnik</item>
      <item>Antun Marinović, Dubrovnik</item>
      <item>Šinan Bošnjaković, Dubrovnik</item>
      <item>Stipe Jeličić, Dubrovnik</item>
      <item>Ivica Radić, Dubrovnik</item>
      <item>Ivo Miletić, Dubrovnik</item>
      <item>Krešimir Drinovac, Dubrovnik</item>
      <item>Damir Vlahinić, Dubrovnik</item>
      <item>Pero Raić, Dubrovnik</item>
      <item>Franjo Vnučec, Dubrovnik</item>
      <item>Robert Maras, Dubrovnik</item>
      <item>Stijepo Majkovica, Dubrovnik</item>
      <item>Mile Sičaja, Dubrovnik</item>
      <item>Tonći Medi, Dubrovnik</item>
      <item>Ivan Lovrić, Dubrovnik</item>
      <item>Jerko Budimir, Dubrovnik</item>
      <item>Anto Beljo, Dubrovnik</item>
      <item>Almir Pelko, Dubrovnik</item>
      <item>Mirko Kolar, Dubrovnik</item>
      <item>Miloslav Kokošar, Dubrovnik</item>
      <item>Miroslav Jeličić, Dubrovnik</item>
      <item>Vojko Smoljanović, Dubrovnik</item>
      <item>Ilija Zadrić, Dubrovnik</item>
      <item>Jasmin Zelentrović, Dubrovnik</item>
      <item>Joško Vučićević, Dubrovnik</item>
      <item>Petar Kovačević, Dubrovnik</item>
      <item>Mijodrag Vitković, Dubrovnik</item>
      <item>Vladimir Ivičević, Dubrovnik</item>
      <item>Milan Pemdo, Dubrovnik</item>
      <item>Maro Duper, Dubrovnik</item>
      <item>Mario Sole, Dubrovnik</item>
      <item>Vlaho Bukvić, Dubrovnik</item>
      <item>Ivica Hladilo, Dubrovnik</item>
      <item>Ivan Oberan, Dubrovnik</item>
      <item>Viktor Majić, Dubrovnik</item>
      <item>Mišo Previšić, Dubrovnik</item>
      <item>Ivan Radoš, Dubrovnik</item>
      <item>Antun Njirić, Dubrovnik</item>
      <item>KONAVLE METAL d.o.o. za proizvodnju, trgovinu i usluge zastupanog po punomoćniku Amir Alijagić</item>
      <item>Mato Lovrić, Dubrovnik</item>
      <item>Nikša Škrabo, Dubrovnik</item>
      <item>Slavko Bošnjak, Dubrovnik</item>
      <item>Jozo Morić, Dubrovnik</item>
      <item>Darko Topić, Dubrovnik</item>
      <item>Ivan Pavlović, Dubrovnik</item>
      <item>Mare Jerković, Dubrovnik</item>
      <item>Andrija Beljo, Dubrovnik</item>
      <item>Halim Dedović, Dubrovnik</item>
      <item>Ivica Topić, Dubrovnik</item>
      <item>Nikša Škrabo, Dubrovnik</item>
      <item>Stjepan Drljo, Dubrovnik</item>
      <item>Pero Andrić, Dubrovnik</item>
      <item>Ervin Nukić, Dubrovnik</item>
      <item>Antun Žabić, Dubrovnik</item>
      <item>Maro Lujo, Dubrovnik</item>
      <item>Zdravko Merdžan, Dubrovnik</item>
      <item>CEMEX Hrvatska dioničko društvo za proizvodnju i prodaju cementa i drugih građevinskih materijala zastupanog po punomoćniku Marina Maslek</item>
      <item>Predrag Tokmakčija, Dubrovnik</item>
      <item>Pero Jović, Dubrovnik</item>
      <item>Marijo Pušić, Dubrovnik</item>
      <item>Ivan Dobroslavić, Dubrovnik</item>
      <item>Mirko Bilandžija, Dubrovnik</item>
      <item>Josip Čuvalo, Dubrovnik</item>
      <item>ELEKTRO-TEAM d.o.o. za elektroinstalacije zastupanog po punomoćniku Anita Tomašević</item>
      <item>EUROHERC osiguranje - dioničko društvo za osiguranje imovine i osoba i druge poslove osiguranja zastupanog po punomoćniku Marijana Temali</item>
      <item>Danijel Zvijerković, Dubrovnik</item>
      <item>Željko Bošnjak, Dubrovnik</item>
      <item>Marko Perković, Dubrovnik</item>
      <item>Šimun Cvitanović, Dubrovnik</item>
      <item>Neđo Mijović, Dubrovnik</item>
      <item>Božo Kvorić, Dubrovnik</item>
      <item>Stipe Miličević, Dubrovnik</item>
      <item>OTP banka Hrvatska dioničko društvo</item>
      <item>Goran Vidović</item>
      <item>Građevinski obrt TIM</item>
      <item>Stipo Gabrić</item>
      <item>DUBROVNIK GRADNJA d.o.o.</item>
    </derivirana_varijabla>
  </DomainObject.Predmet.StrankaListFormated>
  <DomainObject.Predmet.StrankaListFormatedOIB>
    <izvorni_sadrzaj>
      <item>Mijo Bošnjak, Dubrovnik</item>
      <item>Slavko Garić, Dubrovnik</item>
      <item>Andrija Golemac, Dubrovnik</item>
      <item>Dubravko Mage, Dubrovnik</item>
      <item>Ivan Biskup, Dubrovnik</item>
      <item>Jelena Marušić, Dubrovnik</item>
      <item>Ivan Perić, Dubrovnik</item>
      <item>Ivko Jović, Dubrovnik</item>
      <item>Miho Kevo, Dubrovnik</item>
      <item>Niko Pošak, Dubrovnik</item>
      <item>Ivan Miličević, Dubrovnik</item>
      <item>Igor Dobroslavić, Dubrovnik</item>
      <item>HYPO ALPE-ADRIA-BANK dioničko društvo, OIB 14036333877</item>
      <item>Jakov Balarin, Dubrovnik</item>
      <item>Zoran Vukoja, Dubrovnik</item>
      <item>Pero Perović, Dubrovnik</item>
      <item>Antun Vukas, Dubrovnik</item>
      <item>Žarko Rajković, Dubrovnik</item>
      <item>Danijel Ravić, Dubrovnik</item>
      <item>Zoran Vodopija, Dubrovnik</item>
      <item>Stjepan Lakić, Dubrovnik</item>
      <item>Tereza Lakić, Dubrovnik</item>
      <item>Ivica Car, Dubrovnik</item>
      <item>Niko Sašilo, Dubrovnik</item>
      <item>Boris Centelege, Dubrovnik</item>
      <item>Esad Čokljat, Dubrovnik zastupanog po punomoćniku Želimir Par, odvjetnik</item>
      <item>Antun Knežević</item>
      <item>Dragan Bender, Dubrovnik</item>
      <item>Ivan Potrebica, Dubrovnik</item>
      <item>Boško Rojević, Dubrovnik</item>
      <item>Ivo Andrić, Dubrovnik</item>
      <item>Mario Perić, Dubrovnik</item>
      <item>VIAM društvo za građevinarstvo, trgovinu i projektiranje d.o.o., OIB 61581848671</item>
      <item>Marko Čerlek, Dubrovnik</item>
      <item>Zdenka Ivanović, Dubrovnik</item>
      <item>Goran Vladić, Dubrovnik</item>
      <item>Ivan Šijalović, Dubrovnik</item>
      <item>Predrag Breljaš,  Dubrovnik</item>
      <item>Ante Kljusurić, Dubrovnik</item>
      <item>Izet Zelentrović, Dubrovnik</item>
      <item>Ardo Petko, Dubrovnik</item>
      <item>Husein Odobašić, Dubrovnik</item>
      <item>Vitomir Milanić, Dubrovnik</item>
      <item>Dražen Topić, Dubrovnik</item>
      <item>Ramo Hodžić, Dubrovnik</item>
      <item>Jovo Krunić, Dubrovnik</item>
      <item>Tihomir Trče, Dubrovnik</item>
      <item>Milo Nožica, Dubrovnik</item>
      <item>Ivica Abaz, Dubrovnik</item>
      <item>Goran Škrabo, Dubrovnik</item>
      <item>Pero Asanović, Dubrovnik</item>
      <item>Marko Kristić, Dubrovnik</item>
      <item>Lenka Sentić, Dubrovnik</item>
      <item>Robert Popović, Dubrovnik</item>
      <item>Dragan Mendeš, Dubrovnik</item>
      <item>Mato Đurović, Dubrovnik</item>
      <item>Ivko Vide, Dubrovnik</item>
      <item>Jozo Dedov, Dubrovnik</item>
      <item>Rudolf Klečak, Dubrovnik</item>
      <item>Slavko Bošnjak, Dubrovnik</item>
      <item>Stjepan Matić, Dubrovnik</item>
      <item>Dragan Šanta, Dubrovnik</item>
      <item>Marko Kudrić, Dubrovnik</item>
      <item>Antun Knego, Dubrovnik</item>
      <item>Safet Elezović, Dubrovnik</item>
      <item>Marko Lovrić, Dubrovnik</item>
      <item>Ivan Bender, Dubrovnik</item>
      <item>Miroslav Ivandić, Dubrovnik</item>
      <item>Ivica Milinović, Dubrovnik</item>
      <item>Zulfo Ćotović, Dubrovnik</item>
      <item>Ivan Džidžić, Dubrovnik</item>
      <item>Ivan Zadro, Dubrovnik</item>
      <item>Ivica Prkačin, Dubrovnik</item>
      <item>Marin Srijemse, Dubrovnik</item>
      <item>Vlaho Cumeljan, Dubrovnik</item>
      <item>Munib Aganović, Dubrovnik</item>
      <item>Danijel Vidović, Dubrovnik</item>
      <item>AB KERAMIKA d.o.o., OIB 77285179745</item>
      <item>Ivan Zlatić, Dubrovnik</item>
      <item>Vinko Raguž, Dubrovnik</item>
      <item>Marija Kokošar, Dubrovnik</item>
      <item>Ante Majić, Dubrovnik</item>
      <item>Mato Ivanika, Dubrovnik</item>
      <item>Stjepan Barušić, Dubrovnik</item>
      <item>Dinko Biokšić, Dubrovnik</item>
      <item>Salko Sejdin, Dubrovnik</item>
      <item>Renejo Ćorsuljić, Dubrovnik</item>
      <item>Jure Grozdić, Dubrovnik</item>
      <item>Jospi Topić, Dubrovnik</item>
      <item>Vlasta Lončarić, Dubrovnik</item>
      <item>Mato Monković, Dubrovnik</item>
      <item>Vlaho Vatović, Dubrovnik</item>
      <item>Davor Radivojević, Dubrovnik</item>
      <item>Dragan Baketarić</item>
      <item>Zoran Radetić, Dubrovnik</item>
      <item>Gordan Cvitanović, Dubrovnik</item>
      <item>Aldin Hajdarović, Dubrovnik</item>
      <item>Stipo Franjić, Dubrovnik</item>
      <item>Smiljko Šitum, Dubrovnik</item>
      <item>Josip Radić, Dubrovnik</item>
      <item>Nikola Mlinarić, Dubrovnik</item>
      <item>Amel Ahmović, Dubrovnik</item>
      <item>LIFT MODUS d.o.o. za poizvodnju, trgovinu i usluge, OIB 15526597734 zastupanog po punomoćniku Zdravko Balenović</item>
      <item>Mujsira Majišević, Dubrovnik</item>
      <item>Vlaho Lepeš, Dubrovnik</item>
      <item>Pero Tomašević, Dubrovnik</item>
      <item>Franj Laco, Dubrovnik</item>
      <item>Dane Grubeša, Dubrovnik</item>
      <item>IMPULS-LEASING društvo s ograničenom odgovornošću za leasing, OIB 65918029671 zastupanog po punomoćniku Kate Galić</item>
      <item>Pavo Lukić, Dubrovnik</item>
      <item>Nikola Oberan, Dubronvik</item>
      <item>Pavo Sentić, Dubrovnik</item>
      <item>Marija Đurđević, Dubrovnik</item>
      <item>LIBERTAS - DUBROVNIK d.o.o. za prijevoz putnika, OIB 36411681446 zastupanog po punomoćniku Nikolina Zvjerković</item>
      <item>Ante Topić, Dubrovnik</item>
      <item>Ante Kriste, Dubrovnik</item>
      <item>Ivan Pavličević, Dubrovnik</item>
      <item>Branko Jeličić, Dubrovnik</item>
      <item>Ivica Miletić, Dubrovnik</item>
      <item>Marina Osmić, Dubrovnik</item>
      <item>IVAN KOVAČ</item>
      <item>Mate Jurković, Dubrovnik</item>
      <item>Željko Crepulja, Dubrovnik</item>
      <item>Ivan Bendre, Dubrovnik</item>
      <item>Slavko Krisitć, Dubrovnik</item>
      <item>Nezir Mujkić, Dubrovnik</item>
      <item>Zvonko Šijaković, Dubrovnik</item>
      <item>Srećko Kriste, Dubrovnik</item>
      <item>Zoran Kapetanović, Dubrovnik</item>
      <item>Mirko Šimunović, Dubrovnik</item>
      <item>Dragan Litrica, Dubrovnik</item>
      <item>Mijo Brković, Dubrovnik</item>
      <item>Marinko Lučić, Dubrovnik</item>
      <item>Ivan Papk, Dubrovnik</item>
      <item>Nikša Jeljenić, Dubrovnik</item>
      <item>Slavko Lučić, Dubrovnik</item>
      <item>Milenko Ivanika,Dubrovnik</item>
      <item>Nikola Jurić, Dubrovnik</item>
      <item>Mato Topić, Dubrovnik</item>
      <item>Ivica Pušić, Dubrovnik</item>
      <item>Andrija Zvono, Dubrovnik</item>
      <item>Mario Papak, Dubrovnik</item>
      <item>Luka Franjić, Dubrovnik</item>
      <item>Damir Vladić, Dubrovnik</item>
      <item>Marinko Bradić, Dubrovnik</item>
      <item>Marko Pjević, Dubrovnik</item>
      <item>Petar Banušić, Dubrovnik</item>
      <item>Igor Centelege, Dubrovnik</item>
      <item>Vide Vuletić, Dubrovnik</item>
      <item>Niko Pavlović, Dubrovnik</item>
      <item>Ivo Mišura, Dubrovnik</item>
      <item>Mario Topić, Dubrovnik</item>
      <item>Ivo Šimunović, Dubrovnik</item>
      <item>Tomas Pavlović, Dubrovnik</item>
      <item>Jozo Papak, Dubrovnik</item>
      <item>Martin Žeravica, Dubrovnik</item>
      <item>Nade Matijaši, Dubrovnik</item>
      <item>Zičrija Hasanspahić, Dubrovnik</item>
      <item>Katica Mašković, Dubrovnik</item>
      <item>Franjo Džano, Dubrovnik</item>
      <item>Tomislav Topić, Dubrovnik</item>
      <item>Zoran Tomašević, Dubrovnik</item>
      <item>Andrija Fabris</item>
      <item>Mijo Papić, Dubrovnik</item>
      <item>Ivan Zvono, Dubrovnik</item>
      <item>Berislav Bartulović, Dubrovnik</item>
      <item>Zdravko Bošnjak, Dubrovnik</item>
      <item>Mato Kevo, Dubrovnik</item>
      <item>Milenko Miletić, Dubrovnik</item>
      <item>Stipo Topić, Dubrovnik</item>
      <item>Niko Škoro, Dubrovnik</item>
      <item>Ivan Krešić, Dubrovnik</item>
      <item>Dragan Ivandić, Dubrovnik</item>
      <item>Božo Maslać, Dubrovnik</item>
      <item>Ante Kljusurić, Dubrovnik</item>
      <item>ZARAKOP društvo s ograničenom odgovornošću za građevinarstvo i geoinženjering, OIB 47945843315</item>
      <item>Mile Jeličić, Dubrovnik</item>
      <item>Branislav Filipović, Dubrovnik</item>
      <item>Dinko Pušić, Dubrovnik</item>
      <item>Nikša Brajević, Dubrovnik</item>
      <item>Jadranka Oberan, Dubrovnik</item>
      <item>Ante Marić, Dubrovnik</item>
      <item>Antun Marinović, Dubrovnik</item>
      <item>Šinan Bošnjaković, Dubrovnik</item>
      <item>Stipe Jeličić, Dubrovnik</item>
      <item>Ivica Radić, Dubrovnik</item>
      <item>Ivo Miletić, Dubrovnik</item>
      <item>Krešimir Drinovac, Dubrovnik</item>
      <item>Damir Vlahinić, Dubrovnik</item>
      <item>Pero Raić, Dubrovnik</item>
      <item>Franjo Vnučec, Dubrovnik</item>
      <item>Robert Maras, Dubrovnik</item>
      <item>Stijepo Majkovica, Dubrovnik</item>
      <item>Mile Sičaja, Dubrovnik</item>
      <item>Tonći Medi, Dubrovnik</item>
      <item>Ivan Lovrić, Dubrovnik</item>
      <item>Jerko Budimir, Dubrovnik</item>
      <item>Anto Beljo, Dubrovnik</item>
      <item>Almir Pelko, Dubrovnik</item>
      <item>Mirko Kolar, Dubrovnik</item>
      <item>Miloslav Kokošar, Dubrovnik</item>
      <item>Miroslav Jeličić, Dubrovnik</item>
      <item>Vojko Smoljanović, Dubrovnik</item>
      <item>Ilija Zadrić, Dubrovnik</item>
      <item>Jasmin Zelentrović, Dubrovnik</item>
      <item>Joško Vučićević, Dubrovnik</item>
      <item>Petar Kovačević, Dubrovnik</item>
      <item>Mijodrag Vitković, Dubrovnik</item>
      <item>Vladimir Ivičević, Dubrovnik</item>
      <item>Milan Pemdo, Dubrovnik</item>
      <item>Maro Duper, Dubrovnik</item>
      <item>Mario Sole, Dubrovnik</item>
      <item>Vlaho Bukvić, Dubrovnik</item>
      <item>Ivica Hladilo, Dubrovnik</item>
      <item>Ivan Oberan, Dubrovnik</item>
      <item>Viktor Majić, Dubrovnik</item>
      <item>Mišo Previšić, Dubrovnik</item>
      <item>Ivan Radoš, Dubrovnik</item>
      <item>Antun Njirić, Dubrovnik</item>
      <item>KONAVLE METAL d.o.o. za proizvodnju, trgovinu i usluge, OIB 55470127232 zastupanog po punomoćniku Amir Alijagić</item>
      <item>Mato Lovrić, Dubrovnik</item>
      <item>Nikša Škrabo, Dubrovnik</item>
      <item>Slavko Bošnjak, Dubrovnik</item>
      <item>Jozo Morić, Dubrovnik</item>
      <item>Darko Topić, Dubrovnik</item>
      <item>Ivan Pavlović, Dubrovnik</item>
      <item>Mare Jerković, Dubrovnik</item>
      <item>Andrija Beljo, Dubrovnik</item>
      <item>Halim Dedović, Dubrovnik</item>
      <item>Ivica Topić, Dubrovnik</item>
      <item>Nikša Škrabo, Dubrovnik</item>
      <item>Stjepan Drljo, Dubrovnik</item>
      <item>Pero Andrić, Dubrovnik</item>
      <item>Ervin Nukić, Dubrovnik</item>
      <item>Antun Žabić, Dubrovnik</item>
      <item>Maro Lujo, Dubrovnik</item>
      <item>Zdravko Merdžan, Dubrovnik</item>
      <item>CEMEX Hrvatska dioničko društvo za proizvodnju i prodaju cementa i drugih građevinskih materijala, OIB 94136335132 zastupanog po punomoćniku Marina Maslek</item>
      <item>Predrag Tokmakčija, Dubrovnik</item>
      <item>Pero Jović, Dubrovnik</item>
      <item>Marijo Pušić, Dubrovnik</item>
      <item>Ivan Dobroslavić, Dubrovnik</item>
      <item>Mirko Bilandžija, Dubrovnik</item>
      <item>Josip Čuvalo, Dubrovnik</item>
      <item>ELEKTRO-TEAM d.o.o. za elektroinstalacije, OIB 26176974494 zastupanog po punomoćniku Anita Tomašević</item>
      <item>EUROHERC osiguranje - dioničko društvo za osiguranje imovine i osoba i druge poslove osiguranja, OIB 22694857747 zastupanog po punomoćniku Marijana Temali</item>
      <item>Danijel Zvijerković, Dubrovnik</item>
      <item>Željko Bošnjak, Dubrovnik</item>
      <item>Marko Perković, Dubrovnik</item>
      <item>Šimun Cvitanović, Dubrovnik</item>
      <item>Neđo Mijović, Dubrovnik</item>
      <item>Božo Kvorić, Dubrovnik</item>
      <item>Stipe Miličević, Dubrovnik</item>
      <item>OTP banka Hrvatska dioničko društvo, OIB 52508873833</item>
      <item>Goran Vidović</item>
      <item>Građevinski obrt TIM</item>
      <item>Stipo Gabrić, OIB 36026452457</item>
      <item>DUBROVNIK GRADNJA d.o.o.</item>
    </izvorni_sadrzaj>
    <derivirana_varijabla naziv="DomainObject.Predmet.StrankaListFormatedOIB_1">
      <item>Mijo Bošnjak, Dubrovnik</item>
      <item>Slavko Garić, Dubrovnik</item>
      <item>Andrija Golemac, Dubrovnik</item>
      <item>Dubravko Mage, Dubrovnik</item>
      <item>Ivan Biskup, Dubrovnik</item>
      <item>Jelena Marušić, Dubrovnik</item>
      <item>Ivan Perić, Dubrovnik</item>
      <item>Ivko Jović, Dubrovnik</item>
      <item>Miho Kevo, Dubrovnik</item>
      <item>Niko Pošak, Dubrovnik</item>
      <item>Ivan Miličević, Dubrovnik</item>
      <item>Igor Dobroslavić, Dubrovnik</item>
      <item>HYPO ALPE-ADRIA-BANK dioničko društvo, OIB 14036333877</item>
      <item>Jakov Balarin, Dubrovnik</item>
      <item>Zoran Vukoja, Dubrovnik</item>
      <item>Pero Perović, Dubrovnik</item>
      <item>Antun Vukas, Dubrovnik</item>
      <item>Žarko Rajković, Dubrovnik</item>
      <item>Danijel Ravić, Dubrovnik</item>
      <item>Zoran Vodopija, Dubrovnik</item>
      <item>Stjepan Lakić, Dubrovnik</item>
      <item>Tereza Lakić, Dubrovnik</item>
      <item>Ivica Car, Dubrovnik</item>
      <item>Niko Sašilo, Dubrovnik</item>
      <item>Boris Centelege, Dubrovnik</item>
      <item>Esad Čokljat, Dubrovnik zastupanog po punomoćniku Želimir Par, odvjetnik</item>
      <item>Antun Knežević</item>
      <item>Dragan Bender, Dubrovnik</item>
      <item>Ivan Potrebica, Dubrovnik</item>
      <item>Boško Rojević, Dubrovnik</item>
      <item>Ivo Andrić, Dubrovnik</item>
      <item>Mario Perić, Dubrovnik</item>
      <item>VIAM društvo za građevinarstvo, trgovinu i projektiranje d.o.o., OIB 61581848671</item>
      <item>Marko Čerlek, Dubrovnik</item>
      <item>Zdenka Ivanović, Dubrovnik</item>
      <item>Goran Vladić, Dubrovnik</item>
      <item>Ivan Šijalović, Dubrovnik</item>
      <item>Predrag Breljaš,  Dubrovnik</item>
      <item>Ante Kljusurić, Dubrovnik</item>
      <item>Izet Zelentrović, Dubrovnik</item>
      <item>Ardo Petko, Dubrovnik</item>
      <item>Husein Odobašić, Dubrovnik</item>
      <item>Vitomir Milanić, Dubrovnik</item>
      <item>Dražen Topić, Dubrovnik</item>
      <item>Ramo Hodžić, Dubrovnik</item>
      <item>Jovo Krunić, Dubrovnik</item>
      <item>Tihomir Trče, Dubrovnik</item>
      <item>Milo Nožica, Dubrovnik</item>
      <item>Ivica Abaz, Dubrovnik</item>
      <item>Goran Škrabo, Dubrovnik</item>
      <item>Pero Asanović, Dubrovnik</item>
      <item>Marko Kristić, Dubrovnik</item>
      <item>Lenka Sentić, Dubrovnik</item>
      <item>Robert Popović, Dubrovnik</item>
      <item>Dragan Mendeš, Dubrovnik</item>
      <item>Mato Đurović, Dubrovnik</item>
      <item>Ivko Vide, Dubrovnik</item>
      <item>Jozo Dedov, Dubrovnik</item>
      <item>Rudolf Klečak, Dubrovnik</item>
      <item>Slavko Bošnjak, Dubrovnik</item>
      <item>Stjepan Matić, Dubrovnik</item>
      <item>Dragan Šanta, Dubrovnik</item>
      <item>Marko Kudrić, Dubrovnik</item>
      <item>Antun Knego, Dubrovnik</item>
      <item>Safet Elezović, Dubrovnik</item>
      <item>Marko Lovrić, Dubrovnik</item>
      <item>Ivan Bender, Dubrovnik</item>
      <item>Miroslav Ivandić, Dubrovnik</item>
      <item>Ivica Milinović, Dubrovnik</item>
      <item>Zulfo Ćotović, Dubrovnik</item>
      <item>Ivan Džidžić, Dubrovnik</item>
      <item>Ivan Zadro, Dubrovnik</item>
      <item>Ivica Prkačin, Dubrovnik</item>
      <item>Marin Srijemse, Dubrovnik</item>
      <item>Vlaho Cumeljan, Dubrovnik</item>
      <item>Munib Aganović, Dubrovnik</item>
      <item>Danijel Vidović, Dubrovnik</item>
      <item>AB KERAMIKA d.o.o., OIB 77285179745</item>
      <item>Ivan Zlatić, Dubrovnik</item>
      <item>Vinko Raguž, Dubrovnik</item>
      <item>Marija Kokošar, Dubrovnik</item>
      <item>Ante Majić, Dubrovnik</item>
      <item>Mato Ivanika, Dubrovnik</item>
      <item>Stjepan Barušić, Dubrovnik</item>
      <item>Dinko Biokšić, Dubrovnik</item>
      <item>Salko Sejdin, Dubrovnik</item>
      <item>Renejo Ćorsuljić, Dubrovnik</item>
      <item>Jure Grozdić, Dubrovnik</item>
      <item>Jospi Topić, Dubrovnik</item>
      <item>Vlasta Lončarić, Dubrovnik</item>
      <item>Mato Monković, Dubrovnik</item>
      <item>Vlaho Vatović, Dubrovnik</item>
      <item>Davor Radivojević, Dubrovnik</item>
      <item>Dragan Baketarić</item>
      <item>Zoran Radetić, Dubrovnik</item>
      <item>Gordan Cvitanović, Dubrovnik</item>
      <item>Aldin Hajdarović, Dubrovnik</item>
      <item>Stipo Franjić, Dubrovnik</item>
      <item>Smiljko Šitum, Dubrovnik</item>
      <item>Josip Radić, Dubrovnik</item>
      <item>Nikola Mlinarić, Dubrovnik</item>
      <item>Amel Ahmović, Dubrovnik</item>
      <item>LIFT MODUS d.o.o. za poizvodnju, trgovinu i usluge, OIB 15526597734 zastupanog po punomoćniku Zdravko Balenović</item>
      <item>Mujsira Majišević, Dubrovnik</item>
      <item>Vlaho Lepeš, Dubrovnik</item>
      <item>Pero Tomašević, Dubrovnik</item>
      <item>Franj Laco, Dubrovnik</item>
      <item>Dane Grubeša, Dubrovnik</item>
      <item>IMPULS-LEASING društvo s ograničenom odgovornošću za leasing, OIB 65918029671 zastupanog po punomoćniku Kate Galić</item>
      <item>Pavo Lukić, Dubrovnik</item>
      <item>Nikola Oberan, Dubronvik</item>
      <item>Pavo Sentić, Dubrovnik</item>
      <item>Marija Đurđević, Dubrovnik</item>
      <item>LIBERTAS - DUBROVNIK d.o.o. za prijevoz putnika, OIB 36411681446 zastupanog po punomoćniku Nikolina Zvjerković</item>
      <item>Ante Topić, Dubrovnik</item>
      <item>Ante Kriste, Dubrovnik</item>
      <item>Ivan Pavličević, Dubrovnik</item>
      <item>Branko Jeličić, Dubrovnik</item>
      <item>Ivica Miletić, Dubrovnik</item>
      <item>Marina Osmić, Dubrovnik</item>
      <item>IVAN KOVAČ</item>
      <item>Mate Jurković, Dubrovnik</item>
      <item>Željko Crepulja, Dubrovnik</item>
      <item>Ivan Bendre, Dubrovnik</item>
      <item>Slavko Krisitć, Dubrovnik</item>
      <item>Nezir Mujkić, Dubrovnik</item>
      <item>Zvonko Šijaković, Dubrovnik</item>
      <item>Srećko Kriste, Dubrovnik</item>
      <item>Zoran Kapetanović, Dubrovnik</item>
      <item>Mirko Šimunović, Dubrovnik</item>
      <item>Dragan Litrica, Dubrovnik</item>
      <item>Mijo Brković, Dubrovnik</item>
      <item>Marinko Lučić, Dubrovnik</item>
      <item>Ivan Papk, Dubrovnik</item>
      <item>Nikša Jeljenić, Dubrovnik</item>
      <item>Slavko Lučić, Dubrovnik</item>
      <item>Milenko Ivanika,Dubrovnik</item>
      <item>Nikola Jurić, Dubrovnik</item>
      <item>Mato Topić, Dubrovnik</item>
      <item>Ivica Pušić, Dubrovnik</item>
      <item>Andrija Zvono, Dubrovnik</item>
      <item>Mario Papak, Dubrovnik</item>
      <item>Luka Franjić, Dubrovnik</item>
      <item>Damir Vladić, Dubrovnik</item>
      <item>Marinko Bradić, Dubrovnik</item>
      <item>Marko Pjević, Dubrovnik</item>
      <item>Petar Banušić, Dubrovnik</item>
      <item>Igor Centelege, Dubrovnik</item>
      <item>Vide Vuletić, Dubrovnik</item>
      <item>Niko Pavlović, Dubrovnik</item>
      <item>Ivo Mišura, Dubrovnik</item>
      <item>Mario Topić, Dubrovnik</item>
      <item>Ivo Šimunović, Dubrovnik</item>
      <item>Tomas Pavlović, Dubrovnik</item>
      <item>Jozo Papak, Dubrovnik</item>
      <item>Martin Žeravica, Dubrovnik</item>
      <item>Nade Matijaši, Dubrovnik</item>
      <item>Zičrija Hasanspahić, Dubrovnik</item>
      <item>Katica Mašković, Dubrovnik</item>
      <item>Franjo Džano, Dubrovnik</item>
      <item>Tomislav Topić, Dubrovnik</item>
      <item>Zoran Tomašević, Dubrovnik</item>
      <item>Andrija Fabris</item>
      <item>Mijo Papić, Dubrovnik</item>
      <item>Ivan Zvono, Dubrovnik</item>
      <item>Berislav Bartulović, Dubrovnik</item>
      <item>Zdravko Bošnjak, Dubrovnik</item>
      <item>Mato Kevo, Dubrovnik</item>
      <item>Milenko Miletić, Dubrovnik</item>
      <item>Stipo Topić, Dubrovnik</item>
      <item>Niko Škoro, Dubrovnik</item>
      <item>Ivan Krešić, Dubrovnik</item>
      <item>Dragan Ivandić, Dubrovnik</item>
      <item>Božo Maslać, Dubrovnik</item>
      <item>Ante Kljusurić, Dubrovnik</item>
      <item>ZARAKOP društvo s ograničenom odgovornošću za građevinarstvo i geoinženjering, OIB 47945843315</item>
      <item>Mile Jeličić, Dubrovnik</item>
      <item>Branislav Filipović, Dubrovnik</item>
      <item>Dinko Pušić, Dubrovnik</item>
      <item>Nikša Brajević, Dubrovnik</item>
      <item>Jadranka Oberan, Dubrovnik</item>
      <item>Ante Marić, Dubrovnik</item>
      <item>Antun Marinović, Dubrovnik</item>
      <item>Šinan Bošnjaković, Dubrovnik</item>
      <item>Stipe Jeličić, Dubrovnik</item>
      <item>Ivica Radić, Dubrovnik</item>
      <item>Ivo Miletić, Dubrovnik</item>
      <item>Krešimir Drinovac, Dubrovnik</item>
      <item>Damir Vlahinić, Dubrovnik</item>
      <item>Pero Raić, Dubrovnik</item>
      <item>Franjo Vnučec, Dubrovnik</item>
      <item>Robert Maras, Dubrovnik</item>
      <item>Stijepo Majkovica, Dubrovnik</item>
      <item>Mile Sičaja, Dubrovnik</item>
      <item>Tonći Medi, Dubrovnik</item>
      <item>Ivan Lovrić, Dubrovnik</item>
      <item>Jerko Budimir, Dubrovnik</item>
      <item>Anto Beljo, Dubrovnik</item>
      <item>Almir Pelko, Dubrovnik</item>
      <item>Mirko Kolar, Dubrovnik</item>
      <item>Miloslav Kokošar, Dubrovnik</item>
      <item>Miroslav Jeličić, Dubrovnik</item>
      <item>Vojko Smoljanović, Dubrovnik</item>
      <item>Ilija Zadrić, Dubrovnik</item>
      <item>Jasmin Zelentrović, Dubrovnik</item>
      <item>Joško Vučićević, Dubrovnik</item>
      <item>Petar Kovačević, Dubrovnik</item>
      <item>Mijodrag Vitković, Dubrovnik</item>
      <item>Vladimir Ivičević, Dubrovnik</item>
      <item>Milan Pemdo, Dubrovnik</item>
      <item>Maro Duper, Dubrovnik</item>
      <item>Mario Sole, Dubrovnik</item>
      <item>Vlaho Bukvić, Dubrovnik</item>
      <item>Ivica Hladilo, Dubrovnik</item>
      <item>Ivan Oberan, Dubrovnik</item>
      <item>Viktor Majić, Dubrovnik</item>
      <item>Mišo Previšić, Dubrovnik</item>
      <item>Ivan Radoš, Dubrovnik</item>
      <item>Antun Njirić, Dubrovnik</item>
      <item>KONAVLE METAL d.o.o. za proizvodnju, trgovinu i usluge, OIB 55470127232 zastupanog po punomoćniku Amir Alijagić</item>
      <item>Mato Lovrić, Dubrovnik</item>
      <item>Nikša Škrabo, Dubrovnik</item>
      <item>Slavko Bošnjak, Dubrovnik</item>
      <item>Jozo Morić, Dubrovnik</item>
      <item>Darko Topić, Dubrovnik</item>
      <item>Ivan Pavlović, Dubrovnik</item>
      <item>Mare Jerković, Dubrovnik</item>
      <item>Andrija Beljo, Dubrovnik</item>
      <item>Halim Dedović, Dubrovnik</item>
      <item>Ivica Topić, Dubrovnik</item>
      <item>Nikša Škrabo, Dubrovnik</item>
      <item>Stjepan Drljo, Dubrovnik</item>
      <item>Pero Andrić, Dubrovnik</item>
      <item>Ervin Nukić, Dubrovnik</item>
      <item>Antun Žabić, Dubrovnik</item>
      <item>Maro Lujo, Dubrovnik</item>
      <item>Zdravko Merdžan, Dubrovnik</item>
      <item>CEMEX Hrvatska dioničko društvo za proizvodnju i prodaju cementa i drugih građevinskih materijala, OIB 94136335132 zastupanog po punomoćniku Marina Maslek</item>
      <item>Predrag Tokmakčija, Dubrovnik</item>
      <item>Pero Jović, Dubrovnik</item>
      <item>Marijo Pušić, Dubrovnik</item>
      <item>Ivan Dobroslavić, Dubrovnik</item>
      <item>Mirko Bilandžija, Dubrovnik</item>
      <item>Josip Čuvalo, Dubrovnik</item>
      <item>ELEKTRO-TEAM d.o.o. za elektroinstalacije, OIB 26176974494 zastupanog po punomoćniku Anita Tomašević</item>
      <item>EUROHERC osiguranje - dioničko društvo za osiguranje imovine i osoba i druge poslove osiguranja, OIB 22694857747 zastupanog po punomoćniku Marijana Temali</item>
      <item>Danijel Zvijerković, Dubrovnik</item>
      <item>Željko Bošnjak, Dubrovnik</item>
      <item>Marko Perković, Dubrovnik</item>
      <item>Šimun Cvitanović, Dubrovnik</item>
      <item>Neđo Mijović, Dubrovnik</item>
      <item>Božo Kvorić, Dubrovnik</item>
      <item>Stipe Miličević, Dubrovnik</item>
      <item>OTP banka Hrvatska dioničko društvo, OIB 52508873833</item>
      <item>Goran Vidović</item>
      <item>Građevinski obrt TIM</item>
      <item>Stipo Gabrić, OIB 36026452457</item>
      <item>DUBROVNIK GRADNJA d.o.o.</item>
    </derivirana_varijabla>
  </DomainObject.Predmet.StrankaListFormatedOIB>
  <DomainObject.Predmet.StrankaListFormatedWithAdress>
    <izvorni_sadrzaj>
      <item>Mijo Bošnjak, Dubrovnik, 20000 Dubrovnik</item>
      <item>Slavko Garić, Dubrovnik, 20000 Dubrovnik</item>
      <item>Andrija Golemac, Dubrovnik, 20000 Dubrovnik</item>
      <item>Dubravko Mage, Dubrovnik, 20000 Dubrovnik</item>
      <item>Ivan Biskup, Dubrovnik, 20000 Dubrovnik</item>
      <item>Jelena Marušić, Dubrovnik, 20000 Dubrovnik</item>
      <item>Ivan Perić, Dubrovnik, 20000 Dubrovnik</item>
      <item>Ivko Jović, Dubrovnik, 20000 Dubrovnik</item>
      <item>Miho Kevo, Dubrovnik, 20000 Dubrovnik</item>
      <item>Niko Pošak, Dubrovnik, 20000 Dubrovnik</item>
      <item>Ivan Miličević, Dubrovnik, 20000 Dubrovnik</item>
      <item>Igor Dobroslavić, Dubrovnik, 20000 Dubrovnik</item>
      <item>HYPO ALPE-ADRIA-BANK dioničko društvo, Slavonska avenija 6, 10000 Zagreb</item>
      <item>Jakov Balarin, Dubrovnik, 20000 Dubrovnik</item>
      <item>Zoran Vukoja, Dubrovnik, 20000 Dubrovnik</item>
      <item>Pero Perović, Dubrovnik, 20000 Dubrovnik</item>
      <item>Antun Vukas, Dubrovnik, 20000 Dubrovnik</item>
      <item>Žarko Rajković, Dubrovnik, 20000 Dubrovnik</item>
      <item>Danijel Ravić, Dubrovnik, 20000 Dubrovnik</item>
      <item>Zoran Vodopija, Dubrovnik, 20000 Dubrovnik</item>
      <item>Stjepan Lakić, Dubrovnik, 20000 Dubrovnik</item>
      <item>Tereza Lakić, Dubrovnik, 20000 Dubrovnik</item>
      <item>Ivica Car, Dubrovnik, 20000 Dubrovnik</item>
      <item>Niko Sašilo, Dubrovnik, 20000 Dubrovnik</item>
      <item>Boris Centelege, Dubrovnik, 20000 Dubrovnik</item>
      <item>Esad Čokljat, Dubrovnik, 20000 Dubrovnik zastupanog po punomoćniku Želimir Par, odvjetnik</item>
      <item>Antun Knežević, 20000 Dubrovnik</item>
      <item>Dragan Bender, Dubrovnik, 20000 Dubrovnik</item>
      <item>Ivan Potrebica, Dubrovnik, 20000 Dubrovnik</item>
      <item>Boško Rojević, Dubrovnik, 20000 Dubrovnik</item>
      <item>Ivo Andrić, Dubrovnik, 20000 Dubrovnik</item>
      <item>Mario Perić, Dubrovnik, 20000 Dubrovnik</item>
      <item>VIAM društvo za građevinarstvo, trgovinu i projektiranje d.o.o., Josipa Kosora 40, Dubrovnik</item>
      <item>Marko Čerlek, Dubrovnik, 20000 Dubrovnik</item>
      <item>Zdenka Ivanović, Dubrovnik, 20000 Dubrovnik</item>
      <item>Goran Vladić, Dubrovnik, 20000 Dubrovnik</item>
      <item>Ivan Šijalović, Dubrovnik, 20000 Dubrovnik</item>
      <item>Predrag Breljaš,  Dubrovnik, 20000 Dubrovnik</item>
      <item>Ante Kljusurić, Dubrovnik, 20000 Dubrovnik</item>
      <item>Izet Zelentrović, Dubrovnik, 20000 Dubrovnik</item>
      <item>Ardo Petko, Dubrovnik, 20000 Dubrovnik</item>
      <item>Husein Odobašić, Dubrovnik, 20000 Dubrovnik</item>
      <item>Vitomir Milanić, Dubrovnik, 20000 Dubrovnik</item>
      <item>Dražen Topić, Dubrovnik, 20000 Dubrovnik</item>
      <item>Ramo Hodžić, Dubrovnik, 20000 Dubrovnik</item>
      <item>Jovo Krunić, Dubrovnik, 20000 Dubrovnik</item>
      <item>Tihomir Trče, Dubrovnik, 20000 Dubrovnik</item>
      <item>Milo Nožica, Dubrovnik, 20000 Dubrovnik</item>
      <item>Ivica Abaz, Dubrovnik, 20000 Dubrovnik</item>
      <item>Goran Škrabo, Dubrovnik, 20000 Dubrovnik</item>
      <item>Pero Asanović, Dubrovnik, 20000 Dubrovnik</item>
      <item>Marko Kristić, Dubrovnik, 20000 Dubrovnik</item>
      <item>Lenka Sentić, Dubrovnik, 20000 Dubrovnik</item>
      <item>Robert Popović, Dubrovnik, 20000 Dubrovnik</item>
      <item>Dragan Mendeš, Dubrovnik, 20000 Dubrovnik</item>
      <item>Mato Đurović, Dubrovnik, 20000 Dubrovnik</item>
      <item>Ivko Vide, Dubrovnik, 20000 Dubrovnik</item>
      <item>Jozo Dedov, Dubrovnik, 20000 Dubrovnik</item>
      <item>Rudolf Klečak, Dubrovnik, 20000 Dubrovnik</item>
      <item>Slavko Bošnjak, Dubrovnik, 20000 Dubrovnik</item>
      <item>Stjepan Matić, Dubrovnik, 20000 Dubrovnik</item>
      <item>Dragan Šanta, Dubrovnik, 20000 Dubrovnik</item>
      <item>Marko Kudrić, Dubrovnik, 20000 Dubrovnik</item>
      <item>Antun Knego, Dubrovnik, 20000 Dubrovnik</item>
      <item>Safet Elezović, Dubrovnik, 20000 Dubrovnik</item>
      <item>Marko Lovrić, Dubrovnik, 20000 Dubrovnik</item>
      <item>Ivan Bender, Dubrovnik, 20000 Dubrovnik</item>
      <item>Miroslav Ivandić, Dubrovnik, 20000 Dubrovnik</item>
      <item>Ivica Milinović, Dubrovnik, 20000 Dubrovnik</item>
      <item>Zulfo Ćotović, Dubrovnik, 20000 Dubrovnik</item>
      <item>Ivan Džidžić, Dubrovnik, 20000 Dubrovnik</item>
      <item>Ivan Zadro, Dubrovnik, 20000 Dubrovnik</item>
      <item>Ivica Prkačin, Dubrovnik, 20000 Dubrovnik</item>
      <item>Marin Srijemse, Dubrovnik, 20000 Dubrovnik</item>
      <item>Vlaho Cumeljan, Dubrovnik, 20000 Dubrovnik</item>
      <item>Munib Aganović, Dubrovnik, 20000 Dubrovnik</item>
      <item>Danijel Vidović, Dubrovnik, 20000 Dubrovnik</item>
      <item>AB KERAMIKA d.o.o.</item>
      <item>Ivan Zlatić, Dubrovnik, 20000 Dubrovnik</item>
      <item>Vinko Raguž, Dubrovnik, 20000 Dubrovnik</item>
      <item>Marija Kokošar, Dubrovnik, 20000 Dubrovnik</item>
      <item>Ante Majić, Dubrovnik, 20000 Dubrovnik</item>
      <item>Mato Ivanika, Dubrovnik, 20000 Dubrovnik</item>
      <item>Stjepan Barušić, Dubrovnik, 20000 Dubrovnik</item>
      <item>Dinko Biokšić, Dubrovnik, 20000 Dubrovnik</item>
      <item>Salko Sejdin, Dubrovnik, 20000 Dubrovnik</item>
      <item>Renejo Ćorsuljić, Dubrovnik, 20000 Dubrovnik</item>
      <item>Jure Grozdić, Dubrovnik, 20000 Dubrovnik</item>
      <item>Jospi Topić, Dubrovnik, 20000 Dubrovnik</item>
      <item>Vlasta Lončarić, Dubrovnik, 20000 Dubrovnik</item>
      <item>Mato Monković, Dubrovnik, 20000 Dubrovnik</item>
      <item>Vlaho Vatović, Dubrovnik, 20000 Dubrovnik</item>
      <item>Davor Radivojević, Dubrovnik, 20000 Dubrovnik</item>
      <item>Dragan Baketarić, Put Dragovoljaca Domovinskog rata 136 Kod Đive Kesovija, 20207 Mlini</item>
      <item>Zoran Radetić, Dubrovnik, 20000 Dubrovnik</item>
      <item>Gordan Cvitanović, Dubrovnik, 20000 Dubrovnik</item>
      <item>Aldin Hajdarović, Dubrovnik, 20000 Dubrovnik</item>
      <item>Stipo Franjić, Dubrovnik, 20000 Dubrovnik</item>
      <item>Smiljko Šitum, Dubrovnik, 20000 Dubrovnik</item>
      <item>Josip Radić, Dubrovnik, 20000 Dubrovnik</item>
      <item>Nikola Mlinarić, Dubrovnik, 20000 Dubrovnik</item>
      <item>Amel Ahmović, Dubrovnik, 20000 Dubrovnik</item>
      <item>LIFT MODUS d.o.o. za poizvodnju, trgovinu i usluge, Zagrebačka cesta 145 A/III, 10000 Zagreb zastupanog po punomoćniku Zdravko Balenović</item>
      <item>Mujsira Majišević, Dubrovnik, 20000 Dubrovnik</item>
      <item>Vlaho Lepeš, Dubrovnik, 20000 Dubrovnik</item>
      <item>Pero Tomašević, Dubrovnik, 20000 Dubrovnik</item>
      <item>Franj Laco, Dubrovnik, 20000 Dubrovnik</item>
      <item>Dane Grubeša, Dubrovnik, 20000 Dubrovnik</item>
      <item>IMPULS-LEASING društvo s ograničenom odgovornošću za leasing, Velimira Škorpika 24/1, 10000 Zagreb zastupanog po punomoćniku Kate Galić</item>
      <item>Pavo Lukić, Dubrovnik, 20000 Dubrovnik</item>
      <item>Nikola Oberan, Dubronvik, 20000 Dubrovnik</item>
      <item>Pavo Sentić, Dubrovnik, 20000 Dubrovnik</item>
      <item>Marija Đurđević, Dubrovnik, 20000 Dubrovnik</item>
      <item>LIBERTAS - DUBROVNIK d.o.o. za prijevoz putnika, Ogarići 12, Komolac zastupanog po punomoćniku Nikolina Zvjerković</item>
      <item>Ante Topić, Dubrovnik, 20000 Dubrovnik</item>
      <item>Ante Kriste, Dubrovnik, 20000 Dubrovnik</item>
      <item>Ivan Pavličević, Dubrovnik, 20000 Dubrovnik</item>
      <item>Branko Jeličić, Dubrovnik, 20000 Dubrovnik</item>
      <item>Ivica Miletić, Dubrovnik, 20000 Dubrovnik</item>
      <item>Marina Osmić, Dubrovnik, 20000 Dubrovnik</item>
      <item>IVAN KOVAČ</item>
      <item>Mate Jurković, Dubrovnik, 20000 Dubrovnik</item>
      <item>Željko Crepulja, Dubrovnik, 20000 Dubrovnik</item>
      <item>Ivan Bendre, Dubrovnik, 20000 Dubrovnik</item>
      <item>Slavko Krisitć, Dubrovnik, 20000 Dubrovnik</item>
      <item>Nezir Mujkić, Dubrovnik, 20000 Dubrovnik</item>
      <item>Zvonko Šijaković, Dubrovnik, 20000 Dubrovnik</item>
      <item>Srećko Kriste, Dubrovnik, 20000 Dubrovnik</item>
      <item>Zoran Kapetanović, Dubrovnik, 20000 Dubrovnik</item>
      <item>Mirko Šimunović, Dubrovnik, 20000 Dubrovnik</item>
      <item>Dragan Litrica, Dubrovnik, 20000 Dubrovnik</item>
      <item>Mijo Brković, Dubrovnik, 20000 Dubrovnik</item>
      <item>Marinko Lučić, Dubrovnik, 20000 Dubrovnik</item>
      <item>Ivan Papk, Dubrovnik, 20000 Dubrovnik</item>
      <item>Nikša Jeljenić, Dubrovnik, 20000 Dubrovnik</item>
      <item>Slavko Lučić, Dubrovnik, 20000 Dubrovnik</item>
      <item>Milenko Ivanika,Dubrovnik, 20000 Dubrovnik</item>
      <item>Nikola Jurić, Dubrovnik, 20000 Dubrovnik</item>
      <item>Mato Topić, Dubrovnik, 20000 Dubrovnik</item>
      <item>Ivica Pušić, Dubrovnik, 20000 Dubrovnik</item>
      <item>Andrija Zvono, Dubrovnik, 20000 Dubrovnik</item>
      <item>Mario Papak, Dubrovnik, 20000 Dubrovnik</item>
      <item>Luka Franjić, Dubrovnik, 20000 Dubrovnik</item>
      <item>Damir Vladić, Dubrovnik, 20000 Dubrovnik</item>
      <item>Marinko Bradić, Dubrovnik, 20000 Dubrovnik</item>
      <item>Marko Pjević, Dubrovnik, 20000 Dubrovnik</item>
      <item>Petar Banušić, Dubrovnik, 20000 Dubrovnik</item>
      <item>Igor Centelege, Dubrovnik, 20000 Dubrovnik</item>
      <item>Vide Vuletić, Dubrovnik, 20000 Dubrovnik</item>
      <item>Niko Pavlović, Dubrovnik, 20000 Dubrovnik</item>
      <item>Ivo Mišura, Dubrovnik, 20000 Dubrovnik</item>
      <item>Mario Topić, Dubrovnik, 20000 Dubrovnik</item>
      <item>Ivo Šimunović, Dubrovnik, 20000 Dubrovnik</item>
      <item>Tomas Pavlović, Dubrovnik, 20000 Dubrovnik</item>
      <item>Jozo Papak, Dubrovnik, 20000 Dubrovnik</item>
      <item>Martin Žeravica, Dubrovnik, 20000 Dubrovnik</item>
      <item>Nade Matijaši, Dubrovnik, 20000 Dubrovnik</item>
      <item>Zičrija Hasanspahić, Dubrovnik, 20000 Dubrovnik</item>
      <item>Katica Mašković, Dubrovnik, 20000 Dubrovnik</item>
      <item>Franjo Džano, Dubrovnik, 20000 Dubrovnik</item>
      <item>Tomislav Topić, Dubrovnik, 20000 Dubrovnik</item>
      <item>Zoran Tomašević, Dubrovnik, 20000 Dubrovnik</item>
      <item>Andrija Fabris</item>
      <item>Mijo Papić, Dubrovnik, 20000 Dubrovnik</item>
      <item>Ivan Zvono, Dubrovnik, 20000 Dubrovnik</item>
      <item>Berislav Bartulović, Dubrovnik, 20000 Dubrovnik</item>
      <item>Zdravko Bošnjak, Dubrovnik, 20000 Dubrovnik</item>
      <item>Mato Kevo, Dubrovnik, 20000 Dubrovnik</item>
      <item>Milenko Miletić, Dubrovnik, 20000 Dubrovnik</item>
      <item>Stipo Topić, Dubrovnik, 20000 Dubrovnik</item>
      <item>Niko Škoro, Dubrovnik, 20000 Dubrovnik</item>
      <item>Ivan Krešić, Dubrovnik, 20000 Dubrovnik</item>
      <item>Dragan Ivandić, Dubrovnik, 20000 Dubrovnik</item>
      <item>Božo Maslać, Dubrovnik, 20000 Dubrovnik</item>
      <item>Ante Kljusurić, Dubrovnik, 20000 Dubrovnik</item>
      <item>ZARAKOP društvo s ograničenom odgovornošću za građevinarstvo i geoinženjering, Baričevići 26, Murvica</item>
      <item>Mile Jeličić, Dubrovnik, 20000 Dubrovnik</item>
      <item>Branislav Filipović, Dubrovnik, 20000 Dubrovnik</item>
      <item>Dinko Pušić, Dubrovnik, 20000 Dubrovnik</item>
      <item>Nikša Brajević, Dubrovnik, 20000 Dubrovnik</item>
      <item>Jadranka Oberan, Dubrovnik, 20000 Dubrovnik</item>
      <item>Ante Marić, Dubrovnik, 20000 Dubrovnik</item>
      <item>Antun Marinović, Dubrovnik, 20000 Dubrovnik</item>
      <item>Šinan Bošnjaković, Dubrovnik, 20000 Dubrovnik</item>
      <item>Stipe Jeličić, Dubrovnik, 20000 Dubrovnik</item>
      <item>Ivica Radić, Dubrovnik, 20000 Dubrovnik</item>
      <item>Ivo Miletić, Dubrovnik, 20000 Dubrovnik</item>
      <item>Krešimir Drinovac, Dubrovnik, 20000 Dubrovnik</item>
      <item>Damir Vlahinić, Dubrovnik, Điva Natali 7 (GP Dubrovnik d.d.), 20000 Dubrovnik</item>
      <item>Pero Raić, Dubrovnik, 20000 Dubrovnik</item>
      <item>Franjo Vnučec, Dubrovnik, 20000 Dubrovnik</item>
      <item>Robert Maras, Dubrovnik, 20000 Dubrovnik</item>
      <item>Stijepo Majkovica, Dubrovnik, 20000 Dubrovnik</item>
      <item>Mile Sičaja, Dubrovnik, 20000 Dubrovnik</item>
      <item>Tonći Medi, Dubrovnik, 20000 Dubrovnik</item>
      <item>Ivan Lovrić, Dubrovnik, 20000 Dubrovnik</item>
      <item>Jerko Budimir, Dubrovnik, 20000 Dubrovnik</item>
      <item>Anto Beljo, Dubrovnik, 20000 Dubrovnik</item>
      <item>Almir Pelko, Dubrovnik, 20000 Dubrovnik</item>
      <item>Mirko Kolar, Dubrovnik, 20000 Dubrovnik</item>
      <item>Miloslav Kokošar, Dubrovnik, 20000 Dubrovnik</item>
      <item>Miroslav Jeličić, Dubrovnik, 20000 Dubrovnik</item>
      <item>Vojko Smoljanović, Dubrovnik, 20000 Dubrovnik</item>
      <item>Ilija Zadrić, Dubrovnik, 20000 Dubrovnik</item>
      <item>Jasmin Zelentrović, Dubrovnik, 20000 Dubrovnik</item>
      <item>Joško Vučićević, Dubrovnik, 20000 Dubrovnik</item>
      <item>Petar Kovačević, Dubrovnik, 20000 Dubrovnik</item>
      <item>Mijodrag Vitković, Dubrovnik, 20000 Dubrovnik</item>
      <item>Vladimir Ivičević, Dubrovnik, 20000 Dubrovnik</item>
      <item>Milan Pemdo, Dubrovnik, 20000 Dubrovnik</item>
      <item>Maro Duper, Dubrovnik, 20000 Dubrovnik</item>
      <item>Mario Sole, Dubrovnik, 20000 Dubrovnik</item>
      <item>Vlaho Bukvić, Dubrovnik, 20000 Dubrovnik</item>
      <item>Ivica Hladilo, Dubrovnik, 20000 Dubrovnik</item>
      <item>Ivan Oberan, Dubrovnik, 20000 Dubrovnik</item>
      <item>Viktor Majić, Dubrovnik, 20000 Dubrovnik</item>
      <item>Mišo Previšić, Dubrovnik, 20000 Dubrovnik</item>
      <item>Ivan Radoš, Dubrovnik, 20000 Dubrovnik</item>
      <item>Antun Njirić, Dubrovnik, 20000 Dubrovnik</item>
      <item>KONAVLE METAL d.o.o. za proizvodnju, trgovinu i usluge, Gruda 4, Gruda zastupanog po punomoćniku Amir Alijagić</item>
      <item>Mato Lovrić, Dubrovnik, 20000 Dubrovnik</item>
      <item>Nikša Škrabo, Dubrovnik, 20000 Dubrovnik</item>
      <item>Slavko Bošnjak, Dubrovnik, 20000 Dubrovnik</item>
      <item>Jozo Morić, Dubrovnik, 20000 Dubrovnik</item>
      <item>Darko Topić, Dubrovnik, 20000 Dubrovnik</item>
      <item>Ivan Pavlović, Dubrovnik, 20000 Dubrovnik</item>
      <item>Mare Jerković, Dubrovnik, 20000 Dubrovnik</item>
      <item>Andrija Beljo, Dubrovnik, 20000 Dubrovnik</item>
      <item>Halim Dedović, Dubrovnik, 20000 Dubrovnik</item>
      <item>Ivica Topić, Dubrovnik, 20000 Dubrovnik</item>
      <item>Nikša Škrabo, Dubrovnik, 20000 Dubrovnik</item>
      <item>Stjepan Drljo, Dubrovnik, 20000 Dubrovnik</item>
      <item>Pero Andrić, Dubrovnik, 20000 Dubrovnik</item>
      <item>Ervin Nukić, Dubrovnik, 20000 Dubrovnik</item>
      <item>Antun Žabić, Dubrovnik, 20000 Dubrovnik</item>
      <item>Maro Lujo, Dubrovnik, 20000 Dubrovnik</item>
      <item>Zdravko Merdžan, Dubrovnik, 20000 Dubrovnik</item>
      <item>CEMEX Hrvatska dioničko društvo za proizvodnju i prodaju cementa i drugih građevinskih materijala, F. Tuđmana 45, Kaštel Sućurac zastupanog po punomoćniku Marina Maslek</item>
      <item>Predrag Tokmakčija, Dubrovnik, 20000 Dubrovnik</item>
      <item>Pero Jović, Dubrovnik, 20000 Dubrovnik</item>
      <item>Marijo Pušić, Dubrovnik, 20000 Dubrovnik</item>
      <item>Ivan Dobroslavić, Dubrovnik, 20000 Dubrovnik</item>
      <item>Mirko Bilandžija, Dubrovnik, 20000 Dubrovnik</item>
      <item>Josip Čuvalo, Dubrovnik, 20000 Dubrovnik</item>
      <item>ELEKTRO-TEAM d.o.o. za elektroinstalacije, Riječka 16/A, Dubrovnik zastupanog po punomoćniku Anita Tomašević</item>
      <item>EUROHERC osiguranje - dioničko društvo za osiguranje imovine i osoba i druge poslove osiguranja, Ulica grada Vukovara 282, 10000 Zagreb zastupanog po punomoćniku Marijana Temali</item>
      <item>Danijel Zvijerković, Dubrovnik, 20000 Dubrovnik</item>
      <item>Željko Bošnjak, Dubrovnik, 20000 Dubrovnik</item>
      <item>Marko Perković, Dubrovnik, 20000 Dubrovnik</item>
      <item>Šimun Cvitanović, Dubrovnik, 20000 Dubrovnik</item>
      <item>Neđo Mijović, Dubrovnik, 20000 Dubrovnik</item>
      <item>Božo Kvorić, Dubrovnik, 20000 Dubrovnik</item>
      <item>Stipe Miličević, Dubrovnik, 20000 Dubrovnik</item>
      <item>OTP banka Hrvatska dioničko društvo, Ulica Domovinskog rata 3, Zadar</item>
      <item>Goran Vidović</item>
      <item>Građevinski obrt TIM</item>
      <item>Stipo Gabrić, Petra Krešimira IV/59, 20350 Metković</item>
      <item>DUBROVNIK GRADNJA d.o.o.</item>
    </izvorni_sadrzaj>
    <derivirana_varijabla naziv="DomainObject.Predmet.StrankaListFormatedWithAdress_1">
      <item>Mijo Bošnjak, Dubrovnik, 20000 Dubrovnik</item>
      <item>Slavko Garić, Dubrovnik, 20000 Dubrovnik</item>
      <item>Andrija Golemac, Dubrovnik, 20000 Dubrovnik</item>
      <item>Dubravko Mage, Dubrovnik, 20000 Dubrovnik</item>
      <item>Ivan Biskup, Dubrovnik, 20000 Dubrovnik</item>
      <item>Jelena Marušić, Dubrovnik, 20000 Dubrovnik</item>
      <item>Ivan Perić, Dubrovnik, 20000 Dubrovnik</item>
      <item>Ivko Jović, Dubrovnik, 20000 Dubrovnik</item>
      <item>Miho Kevo, Dubrovnik, 20000 Dubrovnik</item>
      <item>Niko Pošak, Dubrovnik, 20000 Dubrovnik</item>
      <item>Ivan Miličević, Dubrovnik, 20000 Dubrovnik</item>
      <item>Igor Dobroslavić, Dubrovnik, 20000 Dubrovnik</item>
      <item>HYPO ALPE-ADRIA-BANK dioničko društvo, Slavonska avenija 6, 10000 Zagreb</item>
      <item>Jakov Balarin, Dubrovnik, 20000 Dubrovnik</item>
      <item>Zoran Vukoja, Dubrovnik, 20000 Dubrovnik</item>
      <item>Pero Perović, Dubrovnik, 20000 Dubrovnik</item>
      <item>Antun Vukas, Dubrovnik, 20000 Dubrovnik</item>
      <item>Žarko Rajković, Dubrovnik, 20000 Dubrovnik</item>
      <item>Danijel Ravić, Dubrovnik, 20000 Dubrovnik</item>
      <item>Zoran Vodopija, Dubrovnik, 20000 Dubrovnik</item>
      <item>Stjepan Lakić, Dubrovnik, 20000 Dubrovnik</item>
      <item>Tereza Lakić, Dubrovnik, 20000 Dubrovnik</item>
      <item>Ivica Car, Dubrovnik, 20000 Dubrovnik</item>
      <item>Niko Sašilo, Dubrovnik, 20000 Dubrovnik</item>
      <item>Boris Centelege, Dubrovnik, 20000 Dubrovnik</item>
      <item>Esad Čokljat, Dubrovnik, 20000 Dubrovnik zastupanog po punomoćniku Želimir Par, odvjetnik</item>
      <item>Antun Knežević, 20000 Dubrovnik</item>
      <item>Dragan Bender, Dubrovnik, 20000 Dubrovnik</item>
      <item>Ivan Potrebica, Dubrovnik, 20000 Dubrovnik</item>
      <item>Boško Rojević, Dubrovnik, 20000 Dubrovnik</item>
      <item>Ivo Andrić, Dubrovnik, 20000 Dubrovnik</item>
      <item>Mario Perić, Dubrovnik, 20000 Dubrovnik</item>
      <item>VIAM društvo za građevinarstvo, trgovinu i projektiranje d.o.o., Josipa Kosora 40, Dubrovnik</item>
      <item>Marko Čerlek, Dubrovnik, 20000 Dubrovnik</item>
      <item>Zdenka Ivanović, Dubrovnik, 20000 Dubrovnik</item>
      <item>Goran Vladić, Dubrovnik, 20000 Dubrovnik</item>
      <item>Ivan Šijalović, Dubrovnik, 20000 Dubrovnik</item>
      <item>Predrag Breljaš,  Dubrovnik, 20000 Dubrovnik</item>
      <item>Ante Kljusurić, Dubrovnik, 20000 Dubrovnik</item>
      <item>Izet Zelentrović, Dubrovnik, 20000 Dubrovnik</item>
      <item>Ardo Petko, Dubrovnik, 20000 Dubrovnik</item>
      <item>Husein Odobašić, Dubrovnik, 20000 Dubrovnik</item>
      <item>Vitomir Milanić, Dubrovnik, 20000 Dubrovnik</item>
      <item>Dražen Topić, Dubrovnik, 20000 Dubrovnik</item>
      <item>Ramo Hodžić, Dubrovnik, 20000 Dubrovnik</item>
      <item>Jovo Krunić, Dubrovnik, 20000 Dubrovnik</item>
      <item>Tihomir Trče, Dubrovnik, 20000 Dubrovnik</item>
      <item>Milo Nožica, Dubrovnik, 20000 Dubrovnik</item>
      <item>Ivica Abaz, Dubrovnik, 20000 Dubrovnik</item>
      <item>Goran Škrabo, Dubrovnik, 20000 Dubrovnik</item>
      <item>Pero Asanović, Dubrovnik, 20000 Dubrovnik</item>
      <item>Marko Kristić, Dubrovnik, 20000 Dubrovnik</item>
      <item>Lenka Sentić, Dubrovnik, 20000 Dubrovnik</item>
      <item>Robert Popović, Dubrovnik, 20000 Dubrovnik</item>
      <item>Dragan Mendeš, Dubrovnik, 20000 Dubrovnik</item>
      <item>Mato Đurović, Dubrovnik, 20000 Dubrovnik</item>
      <item>Ivko Vide, Dubrovnik, 20000 Dubrovnik</item>
      <item>Jozo Dedov, Dubrovnik, 20000 Dubrovnik</item>
      <item>Rudolf Klečak, Dubrovnik, 20000 Dubrovnik</item>
      <item>Slavko Bošnjak, Dubrovnik, 20000 Dubrovnik</item>
      <item>Stjepan Matić, Dubrovnik, 20000 Dubrovnik</item>
      <item>Dragan Šanta, Dubrovnik, 20000 Dubrovnik</item>
      <item>Marko Kudrić, Dubrovnik, 20000 Dubrovnik</item>
      <item>Antun Knego, Dubrovnik, 20000 Dubrovnik</item>
      <item>Safet Elezović, Dubrovnik, 20000 Dubrovnik</item>
      <item>Marko Lovrić, Dubrovnik, 20000 Dubrovnik</item>
      <item>Ivan Bender, Dubrovnik, 20000 Dubrovnik</item>
      <item>Miroslav Ivandić, Dubrovnik, 20000 Dubrovnik</item>
      <item>Ivica Milinović, Dubrovnik, 20000 Dubrovnik</item>
      <item>Zulfo Ćotović, Dubrovnik, 20000 Dubrovnik</item>
      <item>Ivan Džidžić, Dubrovnik, 20000 Dubrovnik</item>
      <item>Ivan Zadro, Dubrovnik, 20000 Dubrovnik</item>
      <item>Ivica Prkačin, Dubrovnik, 20000 Dubrovnik</item>
      <item>Marin Srijemse, Dubrovnik, 20000 Dubrovnik</item>
      <item>Vlaho Cumeljan, Dubrovnik, 20000 Dubrovnik</item>
      <item>Munib Aganović, Dubrovnik, 20000 Dubrovnik</item>
      <item>Danijel Vidović, Dubrovnik, 20000 Dubrovnik</item>
      <item>AB KERAMIKA d.o.o.</item>
      <item>Ivan Zlatić, Dubrovnik, 20000 Dubrovnik</item>
      <item>Vinko Raguž, Dubrovnik, 20000 Dubrovnik</item>
      <item>Marija Kokošar, Dubrovnik, 20000 Dubrovnik</item>
      <item>Ante Majić, Dubrovnik, 20000 Dubrovnik</item>
      <item>Mato Ivanika, Dubrovnik, 20000 Dubrovnik</item>
      <item>Stjepan Barušić, Dubrovnik, 20000 Dubrovnik</item>
      <item>Dinko Biokšić, Dubrovnik, 20000 Dubrovnik</item>
      <item>Salko Sejdin, Dubrovnik, 20000 Dubrovnik</item>
      <item>Renejo Ćorsuljić, Dubrovnik, 20000 Dubrovnik</item>
      <item>Jure Grozdić, Dubrovnik, 20000 Dubrovnik</item>
      <item>Jospi Topić, Dubrovnik, 20000 Dubrovnik</item>
      <item>Vlasta Lončarić, Dubrovnik, 20000 Dubrovnik</item>
      <item>Mato Monković, Dubrovnik, 20000 Dubrovnik</item>
      <item>Vlaho Vatović, Dubrovnik, 20000 Dubrovnik</item>
      <item>Davor Radivojević, Dubrovnik, 20000 Dubrovnik</item>
      <item>Dragan Baketarić, Put Dragovoljaca Domovinskog rata 136 Kod Đive Kesovija, 20207 Mlini</item>
      <item>Zoran Radetić, Dubrovnik, 20000 Dubrovnik</item>
      <item>Gordan Cvitanović, Dubrovnik, 20000 Dubrovnik</item>
      <item>Aldin Hajdarović, Dubrovnik, 20000 Dubrovnik</item>
      <item>Stipo Franjić, Dubrovnik, 20000 Dubrovnik</item>
      <item>Smiljko Šitum, Dubrovnik, 20000 Dubrovnik</item>
      <item>Josip Radić, Dubrovnik, 20000 Dubrovnik</item>
      <item>Nikola Mlinarić, Dubrovnik, 20000 Dubrovnik</item>
      <item>Amel Ahmović, Dubrovnik, 20000 Dubrovnik</item>
      <item>LIFT MODUS d.o.o. za poizvodnju, trgovinu i usluge, Zagrebačka cesta 145 A/III, 10000 Zagreb zastupanog po punomoćniku Zdravko Balenović</item>
      <item>Mujsira Majišević, Dubrovnik, 20000 Dubrovnik</item>
      <item>Vlaho Lepeš, Dubrovnik, 20000 Dubrovnik</item>
      <item>Pero Tomašević, Dubrovnik, 20000 Dubrovnik</item>
      <item>Franj Laco, Dubrovnik, 20000 Dubrovnik</item>
      <item>Dane Grubeša, Dubrovnik, 20000 Dubrovnik</item>
      <item>IMPULS-LEASING društvo s ograničenom odgovornošću za leasing, Velimira Škorpika 24/1, 10000 Zagreb zastupanog po punomoćniku Kate Galić</item>
      <item>Pavo Lukić, Dubrovnik, 20000 Dubrovnik</item>
      <item>Nikola Oberan, Dubronvik, 20000 Dubrovnik</item>
      <item>Pavo Sentić, Dubrovnik, 20000 Dubrovnik</item>
      <item>Marija Đurđević, Dubrovnik, 20000 Dubrovnik</item>
      <item>LIBERTAS - DUBROVNIK d.o.o. za prijevoz putnika, Ogarići 12, Komolac zastupanog po punomoćniku Nikolina Zvjerković</item>
      <item>Ante Topić, Dubrovnik, 20000 Dubrovnik</item>
      <item>Ante Kriste, Dubrovnik, 20000 Dubrovnik</item>
      <item>Ivan Pavličević, Dubrovnik, 20000 Dubrovnik</item>
      <item>Branko Jeličić, Dubrovnik, 20000 Dubrovnik</item>
      <item>Ivica Miletić, Dubrovnik, 20000 Dubrovnik</item>
      <item>Marina Osmić, Dubrovnik, 20000 Dubrovnik</item>
      <item>IVAN KOVAČ</item>
      <item>Mate Jurković, Dubrovnik, 20000 Dubrovnik</item>
      <item>Željko Crepulja, Dubrovnik, 20000 Dubrovnik</item>
      <item>Ivan Bendre, Dubrovnik, 20000 Dubrovnik</item>
      <item>Slavko Krisitć, Dubrovnik, 20000 Dubrovnik</item>
      <item>Nezir Mujkić, Dubrovnik, 20000 Dubrovnik</item>
      <item>Zvonko Šijaković, Dubrovnik, 20000 Dubrovnik</item>
      <item>Srećko Kriste, Dubrovnik, 20000 Dubrovnik</item>
      <item>Zoran Kapetanović, Dubrovnik, 20000 Dubrovnik</item>
      <item>Mirko Šimunović, Dubrovnik, 20000 Dubrovnik</item>
      <item>Dragan Litrica, Dubrovnik, 20000 Dubrovnik</item>
      <item>Mijo Brković, Dubrovnik, 20000 Dubrovnik</item>
      <item>Marinko Lučić, Dubrovnik, 20000 Dubrovnik</item>
      <item>Ivan Papk, Dubrovnik, 20000 Dubrovnik</item>
      <item>Nikša Jeljenić, Dubrovnik, 20000 Dubrovnik</item>
      <item>Slavko Lučić, Dubrovnik, 20000 Dubrovnik</item>
      <item>Milenko Ivanika,Dubrovnik, 20000 Dubrovnik</item>
      <item>Nikola Jurić, Dubrovnik, 20000 Dubrovnik</item>
      <item>Mato Topić, Dubrovnik, 20000 Dubrovnik</item>
      <item>Ivica Pušić, Dubrovnik, 20000 Dubrovnik</item>
      <item>Andrija Zvono, Dubrovnik, 20000 Dubrovnik</item>
      <item>Mario Papak, Dubrovnik, 20000 Dubrovnik</item>
      <item>Luka Franjić, Dubrovnik, 20000 Dubrovnik</item>
      <item>Damir Vladić, Dubrovnik, 20000 Dubrovnik</item>
      <item>Marinko Bradić, Dubrovnik, 20000 Dubrovnik</item>
      <item>Marko Pjević, Dubrovnik, 20000 Dubrovnik</item>
      <item>Petar Banušić, Dubrovnik, 20000 Dubrovnik</item>
      <item>Igor Centelege, Dubrovnik, 20000 Dubrovnik</item>
      <item>Vide Vuletić, Dubrovnik, 20000 Dubrovnik</item>
      <item>Niko Pavlović, Dubrovnik, 20000 Dubrovnik</item>
      <item>Ivo Mišura, Dubrovnik, 20000 Dubrovnik</item>
      <item>Mario Topić, Dubrovnik, 20000 Dubrovnik</item>
      <item>Ivo Šimunović, Dubrovnik, 20000 Dubrovnik</item>
      <item>Tomas Pavlović, Dubrovnik, 20000 Dubrovnik</item>
      <item>Jozo Papak, Dubrovnik, 20000 Dubrovnik</item>
      <item>Martin Žeravica, Dubrovnik, 20000 Dubrovnik</item>
      <item>Nade Matijaši, Dubrovnik, 20000 Dubrovnik</item>
      <item>Zičrija Hasanspahić, Dubrovnik, 20000 Dubrovnik</item>
      <item>Katica Mašković, Dubrovnik, 20000 Dubrovnik</item>
      <item>Franjo Džano, Dubrovnik, 20000 Dubrovnik</item>
      <item>Tomislav Topić, Dubrovnik, 20000 Dubrovnik</item>
      <item>Zoran Tomašević, Dubrovnik, 20000 Dubrovnik</item>
      <item>Andrija Fabris</item>
      <item>Mijo Papić, Dubrovnik, 20000 Dubrovnik</item>
      <item>Ivan Zvono, Dubrovnik, 20000 Dubrovnik</item>
      <item>Berislav Bartulović, Dubrovnik, 20000 Dubrovnik</item>
      <item>Zdravko Bošnjak, Dubrovnik, 20000 Dubrovnik</item>
      <item>Mato Kevo, Dubrovnik, 20000 Dubrovnik</item>
      <item>Milenko Miletić, Dubrovnik, 20000 Dubrovnik</item>
      <item>Stipo Topić, Dubrovnik, 20000 Dubrovnik</item>
      <item>Niko Škoro, Dubrovnik, 20000 Dubrovnik</item>
      <item>Ivan Krešić, Dubrovnik, 20000 Dubrovnik</item>
      <item>Dragan Ivandić, Dubrovnik, 20000 Dubrovnik</item>
      <item>Božo Maslać, Dubrovnik, 20000 Dubrovnik</item>
      <item>Ante Kljusurić, Dubrovnik, 20000 Dubrovnik</item>
      <item>ZARAKOP društvo s ograničenom odgovornošću za građevinarstvo i geoinženjering, Baričevići 26, Murvica</item>
      <item>Mile Jeličić, Dubrovnik, 20000 Dubrovnik</item>
      <item>Branislav Filipović, Dubrovnik, 20000 Dubrovnik</item>
      <item>Dinko Pušić, Dubrovnik, 20000 Dubrovnik</item>
      <item>Nikša Brajević, Dubrovnik, 20000 Dubrovnik</item>
      <item>Jadranka Oberan, Dubrovnik, 20000 Dubrovnik</item>
      <item>Ante Marić, Dubrovnik, 20000 Dubrovnik</item>
      <item>Antun Marinović, Dubrovnik, 20000 Dubrovnik</item>
      <item>Šinan Bošnjaković, Dubrovnik, 20000 Dubrovnik</item>
      <item>Stipe Jeličić, Dubrovnik, 20000 Dubrovnik</item>
      <item>Ivica Radić, Dubrovnik, 20000 Dubrovnik</item>
      <item>Ivo Miletić, Dubrovnik, 20000 Dubrovnik</item>
      <item>Krešimir Drinovac, Dubrovnik, 20000 Dubrovnik</item>
      <item>Damir Vlahinić, Dubrovnik, Điva Natali 7 (GP Dubrovnik d.d.), 20000 Dubrovnik</item>
      <item>Pero Raić, Dubrovnik, 20000 Dubrovnik</item>
      <item>Franjo Vnučec, Dubrovnik, 20000 Dubrovnik</item>
      <item>Robert Maras, Dubrovnik, 20000 Dubrovnik</item>
      <item>Stijepo Majkovica, Dubrovnik, 20000 Dubrovnik</item>
      <item>Mile Sičaja, Dubrovnik, 20000 Dubrovnik</item>
      <item>Tonći Medi, Dubrovnik, 20000 Dubrovnik</item>
      <item>Ivan Lovrić, Dubrovnik, 20000 Dubrovnik</item>
      <item>Jerko Budimir, Dubrovnik, 20000 Dubrovnik</item>
      <item>Anto Beljo, Dubrovnik, 20000 Dubrovnik</item>
      <item>Almir Pelko, Dubrovnik, 20000 Dubrovnik</item>
      <item>Mirko Kolar, Dubrovnik, 20000 Dubrovnik</item>
      <item>Miloslav Kokošar, Dubrovnik, 20000 Dubrovnik</item>
      <item>Miroslav Jeličić, Dubrovnik, 20000 Dubrovnik</item>
      <item>Vojko Smoljanović, Dubrovnik, 20000 Dubrovnik</item>
      <item>Ilija Zadrić, Dubrovnik, 20000 Dubrovnik</item>
      <item>Jasmin Zelentrović, Dubrovnik, 20000 Dubrovnik</item>
      <item>Joško Vučićević, Dubrovnik, 20000 Dubrovnik</item>
      <item>Petar Kovačević, Dubrovnik, 20000 Dubrovnik</item>
      <item>Mijodrag Vitković, Dubrovnik, 20000 Dubrovnik</item>
      <item>Vladimir Ivičević, Dubrovnik, 20000 Dubrovnik</item>
      <item>Milan Pemdo, Dubrovnik, 20000 Dubrovnik</item>
      <item>Maro Duper, Dubrovnik, 20000 Dubrovnik</item>
      <item>Mario Sole, Dubrovnik, 20000 Dubrovnik</item>
      <item>Vlaho Bukvić, Dubrovnik, 20000 Dubrovnik</item>
      <item>Ivica Hladilo, Dubrovnik, 20000 Dubrovnik</item>
      <item>Ivan Oberan, Dubrovnik, 20000 Dubrovnik</item>
      <item>Viktor Majić, Dubrovnik, 20000 Dubrovnik</item>
      <item>Mišo Previšić, Dubrovnik, 20000 Dubrovnik</item>
      <item>Ivan Radoš, Dubrovnik, 20000 Dubrovnik</item>
      <item>Antun Njirić, Dubrovnik, 20000 Dubrovnik</item>
      <item>KONAVLE METAL d.o.o. za proizvodnju, trgovinu i usluge, Gruda 4, Gruda zastupanog po punomoćniku Amir Alijagić</item>
      <item>Mato Lovrić, Dubrovnik, 20000 Dubrovnik</item>
      <item>Nikša Škrabo, Dubrovnik, 20000 Dubrovnik</item>
      <item>Slavko Bošnjak, Dubrovnik, 20000 Dubrovnik</item>
      <item>Jozo Morić, Dubrovnik, 20000 Dubrovnik</item>
      <item>Darko Topić, Dubrovnik, 20000 Dubrovnik</item>
      <item>Ivan Pavlović, Dubrovnik, 20000 Dubrovnik</item>
      <item>Mare Jerković, Dubrovnik, 20000 Dubrovnik</item>
      <item>Andrija Beljo, Dubrovnik, 20000 Dubrovnik</item>
      <item>Halim Dedović, Dubrovnik, 20000 Dubrovnik</item>
      <item>Ivica Topić, Dubrovnik, 20000 Dubrovnik</item>
      <item>Nikša Škrabo, Dubrovnik, 20000 Dubrovnik</item>
      <item>Stjepan Drljo, Dubrovnik, 20000 Dubrovnik</item>
      <item>Pero Andrić, Dubrovnik, 20000 Dubrovnik</item>
      <item>Ervin Nukić, Dubrovnik, 20000 Dubrovnik</item>
      <item>Antun Žabić, Dubrovnik, 20000 Dubrovnik</item>
      <item>Maro Lujo, Dubrovnik, 20000 Dubrovnik</item>
      <item>Zdravko Merdžan, Dubrovnik, 20000 Dubrovnik</item>
      <item>CEMEX Hrvatska dioničko društvo za proizvodnju i prodaju cementa i drugih građevinskih materijala, F. Tuđmana 45, Kaštel Sućurac zastupanog po punomoćniku Marina Maslek</item>
      <item>Predrag Tokmakčija, Dubrovnik, 20000 Dubrovnik</item>
      <item>Pero Jović, Dubrovnik, 20000 Dubrovnik</item>
      <item>Marijo Pušić, Dubrovnik, 20000 Dubrovnik</item>
      <item>Ivan Dobroslavić, Dubrovnik, 20000 Dubrovnik</item>
      <item>Mirko Bilandžija, Dubrovnik, 20000 Dubrovnik</item>
      <item>Josip Čuvalo, Dubrovnik, 20000 Dubrovnik</item>
      <item>ELEKTRO-TEAM d.o.o. za elektroinstalacije, Riječka 16/A, Dubrovnik zastupanog po punomoćniku Anita Tomašević</item>
      <item>EUROHERC osiguranje - dioničko društvo za osiguranje imovine i osoba i druge poslove osiguranja, Ulica grada Vukovara 282, 10000 Zagreb zastupanog po punomoćniku Marijana Temali</item>
      <item>Danijel Zvijerković, Dubrovnik, 20000 Dubrovnik</item>
      <item>Željko Bošnjak, Dubrovnik, 20000 Dubrovnik</item>
      <item>Marko Perković, Dubrovnik, 20000 Dubrovnik</item>
      <item>Šimun Cvitanović, Dubrovnik, 20000 Dubrovnik</item>
      <item>Neđo Mijović, Dubrovnik, 20000 Dubrovnik</item>
      <item>Božo Kvorić, Dubrovnik, 20000 Dubrovnik</item>
      <item>Stipe Miličević, Dubrovnik, 20000 Dubrovnik</item>
      <item>OTP banka Hrvatska dioničko društvo, Ulica Domovinskog rata 3, Zadar</item>
      <item>Goran Vidović</item>
      <item>Građevinski obrt TIM</item>
      <item>Stipo Gabrić, Petra Krešimira IV/59, 20350 Metković</item>
      <item>DUBROVNIK GRADNJA d.o.o.</item>
    </derivirana_varijabla>
  </DomainObject.Predmet.StrankaListFormatedWithAdress>
  <DomainObject.Predmet.StrankaListFormatedWithAdressOIB>
    <izvorni_sadrzaj>
      <item>Mijo Bošnjak, Dubrovnik, 20000 Dubrovnik</item>
      <item>Slavko Garić, Dubrovnik, 20000 Dubrovnik</item>
      <item>Andrija Golemac, Dubrovnik, 20000 Dubrovnik</item>
      <item>Dubravko Mage, Dubrovnik, 20000 Dubrovnik</item>
      <item>Ivan Biskup, Dubrovnik, 20000 Dubrovnik</item>
      <item>Jelena Marušić, Dubrovnik, 20000 Dubrovnik</item>
      <item>Ivan Perić, Dubrovnik, 20000 Dubrovnik</item>
      <item>Ivko Jović, Dubrovnik, 20000 Dubrovnik</item>
      <item>Miho Kevo, Dubrovnik, 20000 Dubrovnik</item>
      <item>Niko Pošak, Dubrovnik, 20000 Dubrovnik</item>
      <item>Ivan Miličević, Dubrovnik, 20000 Dubrovnik</item>
      <item>Igor Dobroslavić, Dubrovnik, 20000 Dubrovnik</item>
      <item>HYPO ALPE-ADRIA-BANK dioničko društvo, OIB 14036333877, Slavonska avenija 6, 10000 Zagreb</item>
      <item>Jakov Balarin, Dubrovnik, 20000 Dubrovnik</item>
      <item>Zoran Vukoja, Dubrovnik, 20000 Dubrovnik</item>
      <item>Pero Perović, Dubrovnik, 20000 Dubrovnik</item>
      <item>Antun Vukas, Dubrovnik, 20000 Dubrovnik</item>
      <item>Žarko Rajković, Dubrovnik, 20000 Dubrovnik</item>
      <item>Danijel Ravić, Dubrovnik, 20000 Dubrovnik</item>
      <item>Zoran Vodopija, Dubrovnik, 20000 Dubrovnik</item>
      <item>Stjepan Lakić, Dubrovnik, 20000 Dubrovnik</item>
      <item>Tereza Lakić, Dubrovnik, 20000 Dubrovnik</item>
      <item>Ivica Car, Dubrovnik, 20000 Dubrovnik</item>
      <item>Niko Sašilo, Dubrovnik, 20000 Dubrovnik</item>
      <item>Boris Centelege, Dubrovnik, 20000 Dubrovnik</item>
      <item>Esad Čokljat, Dubrovnik, 20000 Dubrovnik zastupanog po punomoćniku Želimir Par, odvjetnik</item>
      <item>Antun Knežević, 20000 Dubrovnik</item>
      <item>Dragan Bender, Dubrovnik, 20000 Dubrovnik</item>
      <item>Ivan Potrebica, Dubrovnik, 20000 Dubrovnik</item>
      <item>Boško Rojević, Dubrovnik, 20000 Dubrovnik</item>
      <item>Ivo Andrić, Dubrovnik, 20000 Dubrovnik</item>
      <item>Mario Perić, Dubrovnik, 20000 Dubrovnik</item>
      <item>VIAM društvo za građevinarstvo, trgovinu i projektiranje d.o.o., OIB 61581848671, Josipa Kosora 40, Dubrovnik</item>
      <item>Marko Čerlek, Dubrovnik, 20000 Dubrovnik</item>
      <item>Zdenka Ivanović, Dubrovnik, 20000 Dubrovnik</item>
      <item>Goran Vladić, Dubrovnik, 20000 Dubrovnik</item>
      <item>Ivan Šijalović, Dubrovnik, 20000 Dubrovnik</item>
      <item>Predrag Breljaš,  Dubrovnik, 20000 Dubrovnik</item>
      <item>Ante Kljusurić, Dubrovnik, 20000 Dubrovnik</item>
      <item>Izet Zelentrović, Dubrovnik, 20000 Dubrovnik</item>
      <item>Ardo Petko, Dubrovnik, 20000 Dubrovnik</item>
      <item>Husein Odobašić, Dubrovnik, 20000 Dubrovnik</item>
      <item>Vitomir Milanić, Dubrovnik, 20000 Dubrovnik</item>
      <item>Dražen Topić, Dubrovnik, 20000 Dubrovnik</item>
      <item>Ramo Hodžić, Dubrovnik, 20000 Dubrovnik</item>
      <item>Jovo Krunić, Dubrovnik, 20000 Dubrovnik</item>
      <item>Tihomir Trče, Dubrovnik, 20000 Dubrovnik</item>
      <item>Milo Nožica, Dubrovnik, 20000 Dubrovnik</item>
      <item>Ivica Abaz, Dubrovnik, 20000 Dubrovnik</item>
      <item>Goran Škrabo, Dubrovnik, 20000 Dubrovnik</item>
      <item>Pero Asanović, Dubrovnik, 20000 Dubrovnik</item>
      <item>Marko Kristić, Dubrovnik, 20000 Dubrovnik</item>
      <item>Lenka Sentić, Dubrovnik, 20000 Dubrovnik</item>
      <item>Robert Popović, Dubrovnik, 20000 Dubrovnik</item>
      <item>Dragan Mendeš, Dubrovnik, 20000 Dubrovnik</item>
      <item>Mato Đurović, Dubrovnik, 20000 Dubrovnik</item>
      <item>Ivko Vide, Dubrovnik, 20000 Dubrovnik</item>
      <item>Jozo Dedov, Dubrovnik, 20000 Dubrovnik</item>
      <item>Rudolf Klečak, Dubrovnik, 20000 Dubrovnik</item>
      <item>Slavko Bošnjak, Dubrovnik, 20000 Dubrovnik</item>
      <item>Stjepan Matić, Dubrovnik, 20000 Dubrovnik</item>
      <item>Dragan Šanta, Dubrovnik, 20000 Dubrovnik</item>
      <item>Marko Kudrić, Dubrovnik, 20000 Dubrovnik</item>
      <item>Antun Knego, Dubrovnik, 20000 Dubrovnik</item>
      <item>Safet Elezović, Dubrovnik, 20000 Dubrovnik</item>
      <item>Marko Lovrić, Dubrovnik, 20000 Dubrovnik</item>
      <item>Ivan Bender, Dubrovnik, 20000 Dubrovnik</item>
      <item>Miroslav Ivandić, Dubrovnik, 20000 Dubrovnik</item>
      <item>Ivica Milinović, Dubrovnik, 20000 Dubrovnik</item>
      <item>Zulfo Ćotović, Dubrovnik, 20000 Dubrovnik</item>
      <item>Ivan Džidžić, Dubrovnik, 20000 Dubrovnik</item>
      <item>Ivan Zadro, Dubrovnik, 20000 Dubrovnik</item>
      <item>Ivica Prkačin, Dubrovnik, 20000 Dubrovnik</item>
      <item>Marin Srijemse, Dubrovnik, 20000 Dubrovnik</item>
      <item>Vlaho Cumeljan, Dubrovnik, 20000 Dubrovnik</item>
      <item>Munib Aganović, Dubrovnik, 20000 Dubrovnik</item>
      <item>Danijel Vidović, Dubrovnik, 20000 Dubrovnik</item>
      <item>AB KERAMIKA d.o.o., OIB 77285179745</item>
      <item>Ivan Zlatić, Dubrovnik, 20000 Dubrovnik</item>
      <item>Vinko Raguž, Dubrovnik, 20000 Dubrovnik</item>
      <item>Marija Kokošar, Dubrovnik, 20000 Dubrovnik</item>
      <item>Ante Majić, Dubrovnik, 20000 Dubrovnik</item>
      <item>Mato Ivanika, Dubrovnik, 20000 Dubrovnik</item>
      <item>Stjepan Barušić, Dubrovnik, 20000 Dubrovnik</item>
      <item>Dinko Biokšić, Dubrovnik, 20000 Dubrovnik</item>
      <item>Salko Sejdin, Dubrovnik, 20000 Dubrovnik</item>
      <item>Renejo Ćorsuljić, Dubrovnik, 20000 Dubrovnik</item>
      <item>Jure Grozdić, Dubrovnik, 20000 Dubrovnik</item>
      <item>Jospi Topić, Dubrovnik, 20000 Dubrovnik</item>
      <item>Vlasta Lončarić, Dubrovnik, 20000 Dubrovnik</item>
      <item>Mato Monković, Dubrovnik, 20000 Dubrovnik</item>
      <item>Vlaho Vatović, Dubrovnik, 20000 Dubrovnik</item>
      <item>Davor Radivojević, Dubrovnik, 20000 Dubrovnik</item>
      <item>Dragan Baketarić, Put Dragovoljaca Domovinskog rata 136 Kod Đive Kesovija, 20207 Mlini</item>
      <item>Zoran Radetić, Dubrovnik, 20000 Dubrovnik</item>
      <item>Gordan Cvitanović, Dubrovnik, 20000 Dubrovnik</item>
      <item>Aldin Hajdarović, Dubrovnik, 20000 Dubrovnik</item>
      <item>Stipo Franjić, Dubrovnik, 20000 Dubrovnik</item>
      <item>Smiljko Šitum, Dubrovnik, 20000 Dubrovnik</item>
      <item>Josip Radić, Dubrovnik, 20000 Dubrovnik</item>
      <item>Nikola Mlinarić, Dubrovnik, 20000 Dubrovnik</item>
      <item>Amel Ahmović, Dubrovnik, 20000 Dubrovnik</item>
      <item>LIFT MODUS d.o.o. za poizvodnju, trgovinu i usluge, OIB 15526597734, Zagrebačka cesta 145 A/III, 10000 Zagreb zastupanog po punomoćniku Zdravko Balenović</item>
      <item>Mujsira Majišević, Dubrovnik, 20000 Dubrovnik</item>
      <item>Vlaho Lepeš, Dubrovnik, 20000 Dubrovnik</item>
      <item>Pero Tomašević, Dubrovnik, 20000 Dubrovnik</item>
      <item>Franj Laco, Dubrovnik, 20000 Dubrovnik</item>
      <item>Dane Grubeša, Dubrovnik, 20000 Dubrovnik</item>
      <item>IMPULS-LEASING društvo s ograničenom odgovornošću za leasing, OIB 65918029671, Velimira Škorpika 24/1, 10000 Zagreb zastupanog po punomoćniku Kate Galić</item>
      <item>Pavo Lukić, Dubrovnik, 20000 Dubrovnik</item>
      <item>Nikola Oberan, Dubronvik, 20000 Dubrovnik</item>
      <item>Pavo Sentić, Dubrovnik, 20000 Dubrovnik</item>
      <item>Marija Đurđević, Dubrovnik, 20000 Dubrovnik</item>
      <item>LIBERTAS - DUBROVNIK d.o.o. za prijevoz putnika, OIB 36411681446, Ogarići 12, Komolac zastupanog po punomoćniku Nikolina Zvjerković</item>
      <item>Ante Topić, Dubrovnik, 20000 Dubrovnik</item>
      <item>Ante Kriste, Dubrovnik, 20000 Dubrovnik</item>
      <item>Ivan Pavličević, Dubrovnik, 20000 Dubrovnik</item>
      <item>Branko Jeličić, Dubrovnik, 20000 Dubrovnik</item>
      <item>Ivica Miletić, Dubrovnik, 20000 Dubrovnik</item>
      <item>Marina Osmić, Dubrovnik, 20000 Dubrovnik</item>
      <item>IVAN KOVAČ</item>
      <item>Mate Jurković, Dubrovnik, 20000 Dubrovnik</item>
      <item>Željko Crepulja, Dubrovnik, 20000 Dubrovnik</item>
      <item>Ivan Bendre, Dubrovnik, 20000 Dubrovnik</item>
      <item>Slavko Krisitć, Dubrovnik, 20000 Dubrovnik</item>
      <item>Nezir Mujkić, Dubrovnik, 20000 Dubrovnik</item>
      <item>Zvonko Šijaković, Dubrovnik, 20000 Dubrovnik</item>
      <item>Srećko Kriste, Dubrovnik, 20000 Dubrovnik</item>
      <item>Zoran Kapetanović, Dubrovnik, 20000 Dubrovnik</item>
      <item>Mirko Šimunović, Dubrovnik, 20000 Dubrovnik</item>
      <item>Dragan Litrica, Dubrovnik, 20000 Dubrovnik</item>
      <item>Mijo Brković, Dubrovnik, 20000 Dubrovnik</item>
      <item>Marinko Lučić, Dubrovnik, 20000 Dubrovnik</item>
      <item>Ivan Papk, Dubrovnik, 20000 Dubrovnik</item>
      <item>Nikša Jeljenić, Dubrovnik, 20000 Dubrovnik</item>
      <item>Slavko Lučić, Dubrovnik, 20000 Dubrovnik</item>
      <item>Milenko Ivanika,Dubrovnik, 20000 Dubrovnik</item>
      <item>Nikola Jurić, Dubrovnik, 20000 Dubrovnik</item>
      <item>Mato Topić, Dubrovnik, 20000 Dubrovnik</item>
      <item>Ivica Pušić, Dubrovnik, 20000 Dubrovnik</item>
      <item>Andrija Zvono, Dubrovnik, 20000 Dubrovnik</item>
      <item>Mario Papak, Dubrovnik, 20000 Dubrovnik</item>
      <item>Luka Franjić, Dubrovnik, 20000 Dubrovnik</item>
      <item>Damir Vladić, Dubrovnik, 20000 Dubrovnik</item>
      <item>Marinko Bradić, Dubrovnik, 20000 Dubrovnik</item>
      <item>Marko Pjević, Dubrovnik, 20000 Dubrovnik</item>
      <item>Petar Banušić, Dubrovnik, 20000 Dubrovnik</item>
      <item>Igor Centelege, Dubrovnik, 20000 Dubrovnik</item>
      <item>Vide Vuletić, Dubrovnik, 20000 Dubrovnik</item>
      <item>Niko Pavlović, Dubrovnik, 20000 Dubrovnik</item>
      <item>Ivo Mišura, Dubrovnik, 20000 Dubrovnik</item>
      <item>Mario Topić, Dubrovnik, 20000 Dubrovnik</item>
      <item>Ivo Šimunović, Dubrovnik, 20000 Dubrovnik</item>
      <item>Tomas Pavlović, Dubrovnik, 20000 Dubrovnik</item>
      <item>Jozo Papak, Dubrovnik, 20000 Dubrovnik</item>
      <item>Martin Žeravica, Dubrovnik, 20000 Dubrovnik</item>
      <item>Nade Matijaši, Dubrovnik, 20000 Dubrovnik</item>
      <item>Zičrija Hasanspahić, Dubrovnik, 20000 Dubrovnik</item>
      <item>Katica Mašković, Dubrovnik, 20000 Dubrovnik</item>
      <item>Franjo Džano, Dubrovnik, 20000 Dubrovnik</item>
      <item>Tomislav Topić, Dubrovnik, 20000 Dubrovnik</item>
      <item>Zoran Tomašević, Dubrovnik, 20000 Dubrovnik</item>
      <item>Andrija Fabris</item>
      <item>Mijo Papić, Dubrovnik, 20000 Dubrovnik</item>
      <item>Ivan Zvono, Dubrovnik, 20000 Dubrovnik</item>
      <item>Berislav Bartulović, Dubrovnik, 20000 Dubrovnik</item>
      <item>Zdravko Bošnjak, Dubrovnik, 20000 Dubrovnik</item>
      <item>Mato Kevo, Dubrovnik, 20000 Dubrovnik</item>
      <item>Milenko Miletić, Dubrovnik, 20000 Dubrovnik</item>
      <item>Stipo Topić, Dubrovnik, 20000 Dubrovnik</item>
      <item>Niko Škoro, Dubrovnik, 20000 Dubrovnik</item>
      <item>Ivan Krešić, Dubrovnik, 20000 Dubrovnik</item>
      <item>Dragan Ivandić, Dubrovnik, 20000 Dubrovnik</item>
      <item>Božo Maslać, Dubrovnik, 20000 Dubrovnik</item>
      <item>Ante Kljusurić, Dubrovnik, 20000 Dubrovnik</item>
      <item>ZARAKOP društvo s ograničenom odgovornošću za građevinarstvo i geoinženjering, OIB 47945843315, Baričevići 26, Murvica</item>
      <item>Mile Jeličić, Dubrovnik, 20000 Dubrovnik</item>
      <item>Branislav Filipović, Dubrovnik, 20000 Dubrovnik</item>
      <item>Dinko Pušić, Dubrovnik, 20000 Dubrovnik</item>
      <item>Nikša Brajević, Dubrovnik, 20000 Dubrovnik</item>
      <item>Jadranka Oberan, Dubrovnik, 20000 Dubrovnik</item>
      <item>Ante Marić, Dubrovnik, 20000 Dubrovnik</item>
      <item>Antun Marinović, Dubrovnik, 20000 Dubrovnik</item>
      <item>Šinan Bošnjaković, Dubrovnik, 20000 Dubrovnik</item>
      <item>Stipe Jeličić, Dubrovnik, 20000 Dubrovnik</item>
      <item>Ivica Radić, Dubrovnik, 20000 Dubrovnik</item>
      <item>Ivo Miletić, Dubrovnik, 20000 Dubrovnik</item>
      <item>Krešimir Drinovac, Dubrovnik, 20000 Dubrovnik</item>
      <item>Damir Vlahinić, Dubrovnik, Điva Natali 7 (GP Dubrovnik d.d.), 20000 Dubrovnik</item>
      <item>Pero Raić, Dubrovnik, 20000 Dubrovnik</item>
      <item>Franjo Vnučec, Dubrovnik, 20000 Dubrovnik</item>
      <item>Robert Maras, Dubrovnik, 20000 Dubrovnik</item>
      <item>Stijepo Majkovica, Dubrovnik, 20000 Dubrovnik</item>
      <item>Mile Sičaja, Dubrovnik, 20000 Dubrovnik</item>
      <item>Tonći Medi, Dubrovnik, 20000 Dubrovnik</item>
      <item>Ivan Lovrić, Dubrovnik, 20000 Dubrovnik</item>
      <item>Jerko Budimir, Dubrovnik, 20000 Dubrovnik</item>
      <item>Anto Beljo, Dubrovnik, 20000 Dubrovnik</item>
      <item>Almir Pelko, Dubrovnik, 20000 Dubrovnik</item>
      <item>Mirko Kolar, Dubrovnik, 20000 Dubrovnik</item>
      <item>Miloslav Kokošar, Dubrovnik, 20000 Dubrovnik</item>
      <item>Miroslav Jeličić, Dubrovnik, 20000 Dubrovnik</item>
      <item>Vojko Smoljanović, Dubrovnik, 20000 Dubrovnik</item>
      <item>Ilija Zadrić, Dubrovnik, 20000 Dubrovnik</item>
      <item>Jasmin Zelentrović, Dubrovnik, 20000 Dubrovnik</item>
      <item>Joško Vučićević, Dubrovnik, 20000 Dubrovnik</item>
      <item>Petar Kovačević, Dubrovnik, 20000 Dubrovnik</item>
      <item>Mijodrag Vitković, Dubrovnik, 20000 Dubrovnik</item>
      <item>Vladimir Ivičević, Dubrovnik, 20000 Dubrovnik</item>
      <item>Milan Pemdo, Dubrovnik, 20000 Dubrovnik</item>
      <item>Maro Duper, Dubrovnik, 20000 Dubrovnik</item>
      <item>Mario Sole, Dubrovnik, 20000 Dubrovnik</item>
      <item>Vlaho Bukvić, Dubrovnik, 20000 Dubrovnik</item>
      <item>Ivica Hladilo, Dubrovnik, 20000 Dubrovnik</item>
      <item>Ivan Oberan, Dubrovnik, 20000 Dubrovnik</item>
      <item>Viktor Majić, Dubrovnik, 20000 Dubrovnik</item>
      <item>Mišo Previšić, Dubrovnik, 20000 Dubrovnik</item>
      <item>Ivan Radoš, Dubrovnik, 20000 Dubrovnik</item>
      <item>Antun Njirić, Dubrovnik, 20000 Dubrovnik</item>
      <item>KONAVLE METAL d.o.o. za proizvodnju, trgovinu i usluge, OIB 55470127232, Gruda 4, Gruda zastupanog po punomoćniku Amir Alijagić</item>
      <item>Mato Lovrić, Dubrovnik, 20000 Dubrovnik</item>
      <item>Nikša Škrabo, Dubrovnik, 20000 Dubrovnik</item>
      <item>Slavko Bošnjak, Dubrovnik, 20000 Dubrovnik</item>
      <item>Jozo Morić, Dubrovnik, 20000 Dubrovnik</item>
      <item>Darko Topić, Dubrovnik, 20000 Dubrovnik</item>
      <item>Ivan Pavlović, Dubrovnik, 20000 Dubrovnik</item>
      <item>Mare Jerković, Dubrovnik, 20000 Dubrovnik</item>
      <item>Andrija Beljo, Dubrovnik, 20000 Dubrovnik</item>
      <item>Halim Dedović, Dubrovnik, 20000 Dubrovnik</item>
      <item>Ivica Topić, Dubrovnik, 20000 Dubrovnik</item>
      <item>Nikša Škrabo, Dubrovnik, 20000 Dubrovnik</item>
      <item>Stjepan Drljo, Dubrovnik, 20000 Dubrovnik</item>
      <item>Pero Andrić, Dubrovnik, 20000 Dubrovnik</item>
      <item>Ervin Nukić, Dubrovnik, 20000 Dubrovnik</item>
      <item>Antun Žabić, Dubrovnik, 20000 Dubrovnik</item>
      <item>Maro Lujo, Dubrovnik, 20000 Dubrovnik</item>
      <item>Zdravko Merdžan, Dubrovnik, 20000 Dubrovnik</item>
      <item>CEMEX Hrvatska dioničko društvo za proizvodnju i prodaju cementa i drugih građevinskih materijala, OIB 94136335132, F. Tuđmana 45, Kaštel Sućurac zastupanog po punomoćniku Marina Maslek</item>
      <item>Predrag Tokmakčija, Dubrovnik, 20000 Dubrovnik</item>
      <item>Pero Jović, Dubrovnik, 20000 Dubrovnik</item>
      <item>Marijo Pušić, Dubrovnik, 20000 Dubrovnik</item>
      <item>Ivan Dobroslavić, Dubrovnik, 20000 Dubrovnik</item>
      <item>Mirko Bilandžija, Dubrovnik, 20000 Dubrovnik</item>
      <item>Josip Čuvalo, Dubrovnik, 20000 Dubrovnik</item>
      <item>ELEKTRO-TEAM d.o.o. za elektroinstalacije, OIB 26176974494, Riječka 16/A, Dubrovnik zastupanog po punomoćniku Anita Tomašević</item>
      <item>EUROHERC osiguranje - dioničko društvo za osiguranje imovine i osoba i druge poslove osiguranja, OIB 22694857747, Ulica grada Vukovara 282, 10000 Zagreb zastupanog po punomoćniku Marijana Temali</item>
      <item>Danijel Zvijerković, Dubrovnik, 20000 Dubrovnik</item>
      <item>Željko Bošnjak, Dubrovnik, 20000 Dubrovnik</item>
      <item>Marko Perković, Dubrovnik, 20000 Dubrovnik</item>
      <item>Šimun Cvitanović, Dubrovnik, 20000 Dubrovnik</item>
      <item>Neđo Mijović, Dubrovnik, 20000 Dubrovnik</item>
      <item>Božo Kvorić, Dubrovnik, 20000 Dubrovnik</item>
      <item>Stipe Miličević, Dubrovnik, 20000 Dubrovnik</item>
      <item>OTP banka Hrvatska dioničko društvo, OIB 52508873833, Ulica Domovinskog rata 3, Zadar</item>
      <item>Goran Vidović</item>
      <item>Građevinski obrt TIM</item>
      <item>Stipo Gabrić, OIB 36026452457, Petra Krešimira IV/59, 20350 Metković</item>
      <item>DUBROVNIK GRADNJA d.o.o.</item>
    </izvorni_sadrzaj>
    <derivirana_varijabla naziv="DomainObject.Predmet.StrankaListFormatedWithAdressOIB_1">
      <item>Mijo Bošnjak, Dubrovnik, 20000 Dubrovnik</item>
      <item>Slavko Garić, Dubrovnik, 20000 Dubrovnik</item>
      <item>Andrija Golemac, Dubrovnik, 20000 Dubrovnik</item>
      <item>Dubravko Mage, Dubrovnik, 20000 Dubrovnik</item>
      <item>Ivan Biskup, Dubrovnik, 20000 Dubrovnik</item>
      <item>Jelena Marušić, Dubrovnik, 20000 Dubrovnik</item>
      <item>Ivan Perić, Dubrovnik, 20000 Dubrovnik</item>
      <item>Ivko Jović, Dubrovnik, 20000 Dubrovnik</item>
      <item>Miho Kevo, Dubrovnik, 20000 Dubrovnik</item>
      <item>Niko Pošak, Dubrovnik, 20000 Dubrovnik</item>
      <item>Ivan Miličević, Dubrovnik, 20000 Dubrovnik</item>
      <item>Igor Dobroslavić, Dubrovnik, 20000 Dubrovnik</item>
      <item>HYPO ALPE-ADRIA-BANK dioničko društvo, OIB 14036333877, Slavonska avenija 6, 10000 Zagreb</item>
      <item>Jakov Balarin, Dubrovnik, 20000 Dubrovnik</item>
      <item>Zoran Vukoja, Dubrovnik, 20000 Dubrovnik</item>
      <item>Pero Perović, Dubrovnik, 20000 Dubrovnik</item>
      <item>Antun Vukas, Dubrovnik, 20000 Dubrovnik</item>
      <item>Žarko Rajković, Dubrovnik, 20000 Dubrovnik</item>
      <item>Danijel Ravić, Dubrovnik, 20000 Dubrovnik</item>
      <item>Zoran Vodopija, Dubrovnik, 20000 Dubrovnik</item>
      <item>Stjepan Lakić, Dubrovnik, 20000 Dubrovnik</item>
      <item>Tereza Lakić, Dubrovnik, 20000 Dubrovnik</item>
      <item>Ivica Car, Dubrovnik, 20000 Dubrovnik</item>
      <item>Niko Sašilo, Dubrovnik, 20000 Dubrovnik</item>
      <item>Boris Centelege, Dubrovnik, 20000 Dubrovnik</item>
      <item>Esad Čokljat, Dubrovnik, 20000 Dubrovnik zastupanog po punomoćniku Želimir Par, odvjetnik</item>
      <item>Antun Knežević, 20000 Dubrovnik</item>
      <item>Dragan Bender, Dubrovnik, 20000 Dubrovnik</item>
      <item>Ivan Potrebica, Dubrovnik, 20000 Dubrovnik</item>
      <item>Boško Rojević, Dubrovnik, 20000 Dubrovnik</item>
      <item>Ivo Andrić, Dubrovnik, 20000 Dubrovnik</item>
      <item>Mario Perić, Dubrovnik, 20000 Dubrovnik</item>
      <item>VIAM društvo za građevinarstvo, trgovinu i projektiranje d.o.o., OIB 61581848671, Josipa Kosora 40, Dubrovnik</item>
      <item>Marko Čerlek, Dubrovnik, 20000 Dubrovnik</item>
      <item>Zdenka Ivanović, Dubrovnik, 20000 Dubrovnik</item>
      <item>Goran Vladić, Dubrovnik, 20000 Dubrovnik</item>
      <item>Ivan Šijalović, Dubrovnik, 20000 Dubrovnik</item>
      <item>Predrag Breljaš,  Dubrovnik, 20000 Dubrovnik</item>
      <item>Ante Kljusurić, Dubrovnik, 20000 Dubrovnik</item>
      <item>Izet Zelentrović, Dubrovnik, 20000 Dubrovnik</item>
      <item>Ardo Petko, Dubrovnik, 20000 Dubrovnik</item>
      <item>Husein Odobašić, Dubrovnik, 20000 Dubrovnik</item>
      <item>Vitomir Milanić, Dubrovnik, 20000 Dubrovnik</item>
      <item>Dražen Topić, Dubrovnik, 20000 Dubrovnik</item>
      <item>Ramo Hodžić, Dubrovnik, 20000 Dubrovnik</item>
      <item>Jovo Krunić, Dubrovnik, 20000 Dubrovnik</item>
      <item>Tihomir Trče, Dubrovnik, 20000 Dubrovnik</item>
      <item>Milo Nožica, Dubrovnik, 20000 Dubrovnik</item>
      <item>Ivica Abaz, Dubrovnik, 20000 Dubrovnik</item>
      <item>Goran Škrabo, Dubrovnik, 20000 Dubrovnik</item>
      <item>Pero Asanović, Dubrovnik, 20000 Dubrovnik</item>
      <item>Marko Kristić, Dubrovnik, 20000 Dubrovnik</item>
      <item>Lenka Sentić, Dubrovnik, 20000 Dubrovnik</item>
      <item>Robert Popović, Dubrovnik, 20000 Dubrovnik</item>
      <item>Dragan Mendeš, Dubrovnik, 20000 Dubrovnik</item>
      <item>Mato Đurović, Dubrovnik, 20000 Dubrovnik</item>
      <item>Ivko Vide, Dubrovnik, 20000 Dubrovnik</item>
      <item>Jozo Dedov, Dubrovnik, 20000 Dubrovnik</item>
      <item>Rudolf Klečak, Dubrovnik, 20000 Dubrovnik</item>
      <item>Slavko Bošnjak, Dubrovnik, 20000 Dubrovnik</item>
      <item>Stjepan Matić, Dubrovnik, 20000 Dubrovnik</item>
      <item>Dragan Šanta, Dubrovnik, 20000 Dubrovnik</item>
      <item>Marko Kudrić, Dubrovnik, 20000 Dubrovnik</item>
      <item>Antun Knego, Dubrovnik, 20000 Dubrovnik</item>
      <item>Safet Elezović, Dubrovnik, 20000 Dubrovnik</item>
      <item>Marko Lovrić, Dubrovnik, 20000 Dubrovnik</item>
      <item>Ivan Bender, Dubrovnik, 20000 Dubrovnik</item>
      <item>Miroslav Ivandić, Dubrovnik, 20000 Dubrovnik</item>
      <item>Ivica Milinović, Dubrovnik, 20000 Dubrovnik</item>
      <item>Zulfo Ćotović, Dubrovnik, 20000 Dubrovnik</item>
      <item>Ivan Džidžić, Dubrovnik, 20000 Dubrovnik</item>
      <item>Ivan Zadro, Dubrovnik, 20000 Dubrovnik</item>
      <item>Ivica Prkačin, Dubrovnik, 20000 Dubrovnik</item>
      <item>Marin Srijemse, Dubrovnik, 20000 Dubrovnik</item>
      <item>Vlaho Cumeljan, Dubrovnik, 20000 Dubrovnik</item>
      <item>Munib Aganović, Dubrovnik, 20000 Dubrovnik</item>
      <item>Danijel Vidović, Dubrovnik, 20000 Dubrovnik</item>
      <item>AB KERAMIKA d.o.o., OIB 77285179745</item>
      <item>Ivan Zlatić, Dubrovnik, 20000 Dubrovnik</item>
      <item>Vinko Raguž, Dubrovnik, 20000 Dubrovnik</item>
      <item>Marija Kokošar, Dubrovnik, 20000 Dubrovnik</item>
      <item>Ante Majić, Dubrovnik, 20000 Dubrovnik</item>
      <item>Mato Ivanika, Dubrovnik, 20000 Dubrovnik</item>
      <item>Stjepan Barušić, Dubrovnik, 20000 Dubrovnik</item>
      <item>Dinko Biokšić, Dubrovnik, 20000 Dubrovnik</item>
      <item>Salko Sejdin, Dubrovnik, 20000 Dubrovnik</item>
      <item>Renejo Ćorsuljić, Dubrovnik, 20000 Dubrovnik</item>
      <item>Jure Grozdić, Dubrovnik, 20000 Dubrovnik</item>
      <item>Jospi Topić, Dubrovnik, 20000 Dubrovnik</item>
      <item>Vlasta Lončarić, Dubrovnik, 20000 Dubrovnik</item>
      <item>Mato Monković, Dubrovnik, 20000 Dubrovnik</item>
      <item>Vlaho Vatović, Dubrovnik, 20000 Dubrovnik</item>
      <item>Davor Radivojević, Dubrovnik, 20000 Dubrovnik</item>
      <item>Dragan Baketarić, Put Dragovoljaca Domovinskog rata 136 Kod Đive Kesovija, 20207 Mlini</item>
      <item>Zoran Radetić, Dubrovnik, 20000 Dubrovnik</item>
      <item>Gordan Cvitanović, Dubrovnik, 20000 Dubrovnik</item>
      <item>Aldin Hajdarović, Dubrovnik, 20000 Dubrovnik</item>
      <item>Stipo Franjić, Dubrovnik, 20000 Dubrovnik</item>
      <item>Smiljko Šitum, Dubrovnik, 20000 Dubrovnik</item>
      <item>Josip Radić, Dubrovnik, 20000 Dubrovnik</item>
      <item>Nikola Mlinarić, Dubrovnik, 20000 Dubrovnik</item>
      <item>Amel Ahmović, Dubrovnik, 20000 Dubrovnik</item>
      <item>LIFT MODUS d.o.o. za poizvodnju, trgovinu i usluge, OIB 15526597734, Zagrebačka cesta 145 A/III, 10000 Zagreb zastupanog po punomoćniku Zdravko Balenović</item>
      <item>Mujsira Majišević, Dubrovnik, 20000 Dubrovnik</item>
      <item>Vlaho Lepeš, Dubrovnik, 20000 Dubrovnik</item>
      <item>Pero Tomašević, Dubrovnik, 20000 Dubrovnik</item>
      <item>Franj Laco, Dubrovnik, 20000 Dubrovnik</item>
      <item>Dane Grubeša, Dubrovnik, 20000 Dubrovnik</item>
      <item>IMPULS-LEASING društvo s ograničenom odgovornošću za leasing, OIB 65918029671, Velimira Škorpika 24/1, 10000 Zagreb zastupanog po punomoćniku Kate Galić</item>
      <item>Pavo Lukić, Dubrovnik, 20000 Dubrovnik</item>
      <item>Nikola Oberan, Dubronvik, 20000 Dubrovnik</item>
      <item>Pavo Sentić, Dubrovnik, 20000 Dubrovnik</item>
      <item>Marija Đurđević, Dubrovnik, 20000 Dubrovnik</item>
      <item>LIBERTAS - DUBROVNIK d.o.o. za prijevoz putnika, OIB 36411681446, Ogarići 12, Komolac zastupanog po punomoćniku Nikolina Zvjerković</item>
      <item>Ante Topić, Dubrovnik, 20000 Dubrovnik</item>
      <item>Ante Kriste, Dubrovnik, 20000 Dubrovnik</item>
      <item>Ivan Pavličević, Dubrovnik, 20000 Dubrovnik</item>
      <item>Branko Jeličić, Dubrovnik, 20000 Dubrovnik</item>
      <item>Ivica Miletić, Dubrovnik, 20000 Dubrovnik</item>
      <item>Marina Osmić, Dubrovnik, 20000 Dubrovnik</item>
      <item>IVAN KOVAČ</item>
      <item>Mate Jurković, Dubrovnik, 20000 Dubrovnik</item>
      <item>Željko Crepulja, Dubrovnik, 20000 Dubrovnik</item>
      <item>Ivan Bendre, Dubrovnik, 20000 Dubrovnik</item>
      <item>Slavko Krisitć, Dubrovnik, 20000 Dubrovnik</item>
      <item>Nezir Mujkić, Dubrovnik, 20000 Dubrovnik</item>
      <item>Zvonko Šijaković, Dubrovnik, 20000 Dubrovnik</item>
      <item>Srećko Kriste, Dubrovnik, 20000 Dubrovnik</item>
      <item>Zoran Kapetanović, Dubrovnik, 20000 Dubrovnik</item>
      <item>Mirko Šimunović, Dubrovnik, 20000 Dubrovnik</item>
      <item>Dragan Litrica, Dubrovnik, 20000 Dubrovnik</item>
      <item>Mijo Brković, Dubrovnik, 20000 Dubrovnik</item>
      <item>Marinko Lučić, Dubrovnik, 20000 Dubrovnik</item>
      <item>Ivan Papk, Dubrovnik, 20000 Dubrovnik</item>
      <item>Nikša Jeljenić, Dubrovnik, 20000 Dubrovnik</item>
      <item>Slavko Lučić, Dubrovnik, 20000 Dubrovnik</item>
      <item>Milenko Ivanika,Dubrovnik, 20000 Dubrovnik</item>
      <item>Nikola Jurić, Dubrovnik, 20000 Dubrovnik</item>
      <item>Mato Topić, Dubrovnik, 20000 Dubrovnik</item>
      <item>Ivica Pušić, Dubrovnik, 20000 Dubrovnik</item>
      <item>Andrija Zvono, Dubrovnik, 20000 Dubrovnik</item>
      <item>Mario Papak, Dubrovnik, 20000 Dubrovnik</item>
      <item>Luka Franjić, Dubrovnik, 20000 Dubrovnik</item>
      <item>Damir Vladić, Dubrovnik, 20000 Dubrovnik</item>
      <item>Marinko Bradić, Dubrovnik, 20000 Dubrovnik</item>
      <item>Marko Pjević, Dubrovnik, 20000 Dubrovnik</item>
      <item>Petar Banušić, Dubrovnik, 20000 Dubrovnik</item>
      <item>Igor Centelege, Dubrovnik, 20000 Dubrovnik</item>
      <item>Vide Vuletić, Dubrovnik, 20000 Dubrovnik</item>
      <item>Niko Pavlović, Dubrovnik, 20000 Dubrovnik</item>
      <item>Ivo Mišura, Dubrovnik, 20000 Dubrovnik</item>
      <item>Mario Topić, Dubrovnik, 20000 Dubrovnik</item>
      <item>Ivo Šimunović, Dubrovnik, 20000 Dubrovnik</item>
      <item>Tomas Pavlović, Dubrovnik, 20000 Dubrovnik</item>
      <item>Jozo Papak, Dubrovnik, 20000 Dubrovnik</item>
      <item>Martin Žeravica, Dubrovnik, 20000 Dubrovnik</item>
      <item>Nade Matijaši, Dubrovnik, 20000 Dubrovnik</item>
      <item>Zičrija Hasanspahić, Dubrovnik, 20000 Dubrovnik</item>
      <item>Katica Mašković, Dubrovnik, 20000 Dubrovnik</item>
      <item>Franjo Džano, Dubrovnik, 20000 Dubrovnik</item>
      <item>Tomislav Topić, Dubrovnik, 20000 Dubrovnik</item>
      <item>Zoran Tomašević, Dubrovnik, 20000 Dubrovnik</item>
      <item>Andrija Fabris</item>
      <item>Mijo Papić, Dubrovnik, 20000 Dubrovnik</item>
      <item>Ivan Zvono, Dubrovnik, 20000 Dubrovnik</item>
      <item>Berislav Bartulović, Dubrovnik, 20000 Dubrovnik</item>
      <item>Zdravko Bošnjak, Dubrovnik, 20000 Dubrovnik</item>
      <item>Mato Kevo, Dubrovnik, 20000 Dubrovnik</item>
      <item>Milenko Miletić, Dubrovnik, 20000 Dubrovnik</item>
      <item>Stipo Topić, Dubrovnik, 20000 Dubrovnik</item>
      <item>Niko Škoro, Dubrovnik, 20000 Dubrovnik</item>
      <item>Ivan Krešić, Dubrovnik, 20000 Dubrovnik</item>
      <item>Dragan Ivandić, Dubrovnik, 20000 Dubrovnik</item>
      <item>Božo Maslać, Dubrovnik, 20000 Dubrovnik</item>
      <item>Ante Kljusurić, Dubrovnik, 20000 Dubrovnik</item>
      <item>ZARAKOP društvo s ograničenom odgovornošću za građevinarstvo i geoinženjering, OIB 47945843315, Baričevići 26, Murvica</item>
      <item>Mile Jeličić, Dubrovnik, 20000 Dubrovnik</item>
      <item>Branislav Filipović, Dubrovnik, 20000 Dubrovnik</item>
      <item>Dinko Pušić, Dubrovnik, 20000 Dubrovnik</item>
      <item>Nikša Brajević, Dubrovnik, 20000 Dubrovnik</item>
      <item>Jadranka Oberan, Dubrovnik, 20000 Dubrovnik</item>
      <item>Ante Marić, Dubrovnik, 20000 Dubrovnik</item>
      <item>Antun Marinović, Dubrovnik, 20000 Dubrovnik</item>
      <item>Šinan Bošnjaković, Dubrovnik, 20000 Dubrovnik</item>
      <item>Stipe Jeličić, Dubrovnik, 20000 Dubrovnik</item>
      <item>Ivica Radić, Dubrovnik, 20000 Dubrovnik</item>
      <item>Ivo Miletić, Dubrovnik, 20000 Dubrovnik</item>
      <item>Krešimir Drinovac, Dubrovnik, 20000 Dubrovnik</item>
      <item>Damir Vlahinić, Dubrovnik, Điva Natali 7 (GP Dubrovnik d.d.), 20000 Dubrovnik</item>
      <item>Pero Raić, Dubrovnik, 20000 Dubrovnik</item>
      <item>Franjo Vnučec, Dubrovnik, 20000 Dubrovnik</item>
      <item>Robert Maras, Dubrovnik, 20000 Dubrovnik</item>
      <item>Stijepo Majkovica, Dubrovnik, 20000 Dubrovnik</item>
      <item>Mile Sičaja, Dubrovnik, 20000 Dubrovnik</item>
      <item>Tonći Medi, Dubrovnik, 20000 Dubrovnik</item>
      <item>Ivan Lovrić, Dubrovnik, 20000 Dubrovnik</item>
      <item>Jerko Budimir, Dubrovnik, 20000 Dubrovnik</item>
      <item>Anto Beljo, Dubrovnik, 20000 Dubrovnik</item>
      <item>Almir Pelko, Dubrovnik, 20000 Dubrovnik</item>
      <item>Mirko Kolar, Dubrovnik, 20000 Dubrovnik</item>
      <item>Miloslav Kokošar, Dubrovnik, 20000 Dubrovnik</item>
      <item>Miroslav Jeličić, Dubrovnik, 20000 Dubrovnik</item>
      <item>Vojko Smoljanović, Dubrovnik, 20000 Dubrovnik</item>
      <item>Ilija Zadrić, Dubrovnik, 20000 Dubrovnik</item>
      <item>Jasmin Zelentrović, Dubrovnik, 20000 Dubrovnik</item>
      <item>Joško Vučićević, Dubrovnik, 20000 Dubrovnik</item>
      <item>Petar Kovačević, Dubrovnik, 20000 Dubrovnik</item>
      <item>Mijodrag Vitković, Dubrovnik, 20000 Dubrovnik</item>
      <item>Vladimir Ivičević, Dubrovnik, 20000 Dubrovnik</item>
      <item>Milan Pemdo, Dubrovnik, 20000 Dubrovnik</item>
      <item>Maro Duper, Dubrovnik, 20000 Dubrovnik</item>
      <item>Mario Sole, Dubrovnik, 20000 Dubrovnik</item>
      <item>Vlaho Bukvić, Dubrovnik, 20000 Dubrovnik</item>
      <item>Ivica Hladilo, Dubrovnik, 20000 Dubrovnik</item>
      <item>Ivan Oberan, Dubrovnik, 20000 Dubrovnik</item>
      <item>Viktor Majić, Dubrovnik, 20000 Dubrovnik</item>
      <item>Mišo Previšić, Dubrovnik, 20000 Dubrovnik</item>
      <item>Ivan Radoš, Dubrovnik, 20000 Dubrovnik</item>
      <item>Antun Njirić, Dubrovnik, 20000 Dubrovnik</item>
      <item>KONAVLE METAL d.o.o. za proizvodnju, trgovinu i usluge, OIB 55470127232, Gruda 4, Gruda zastupanog po punomoćniku Amir Alijagić</item>
      <item>Mato Lovrić, Dubrovnik, 20000 Dubrovnik</item>
      <item>Nikša Škrabo, Dubrovnik, 20000 Dubrovnik</item>
      <item>Slavko Bošnjak, Dubrovnik, 20000 Dubrovnik</item>
      <item>Jozo Morić, Dubrovnik, 20000 Dubrovnik</item>
      <item>Darko Topić, Dubrovnik, 20000 Dubrovnik</item>
      <item>Ivan Pavlović, Dubrovnik, 20000 Dubrovnik</item>
      <item>Mare Jerković, Dubrovnik, 20000 Dubrovnik</item>
      <item>Andrija Beljo, Dubrovnik, 20000 Dubrovnik</item>
      <item>Halim Dedović, Dubrovnik, 20000 Dubrovnik</item>
      <item>Ivica Topić, Dubrovnik, 20000 Dubrovnik</item>
      <item>Nikša Škrabo, Dubrovnik, 20000 Dubrovnik</item>
      <item>Stjepan Drljo, Dubrovnik, 20000 Dubrovnik</item>
      <item>Pero Andrić, Dubrovnik, 20000 Dubrovnik</item>
      <item>Ervin Nukić, Dubrovnik, 20000 Dubrovnik</item>
      <item>Antun Žabić, Dubrovnik, 20000 Dubrovnik</item>
      <item>Maro Lujo, Dubrovnik, 20000 Dubrovnik</item>
      <item>Zdravko Merdžan, Dubrovnik, 20000 Dubrovnik</item>
      <item>CEMEX Hrvatska dioničko društvo za proizvodnju i prodaju cementa i drugih građevinskih materijala, OIB 94136335132, F. Tuđmana 45, Kaštel Sućurac zastupanog po punomoćniku Marina Maslek</item>
      <item>Predrag Tokmakčija, Dubrovnik, 20000 Dubrovnik</item>
      <item>Pero Jović, Dubrovnik, 20000 Dubrovnik</item>
      <item>Marijo Pušić, Dubrovnik, 20000 Dubrovnik</item>
      <item>Ivan Dobroslavić, Dubrovnik, 20000 Dubrovnik</item>
      <item>Mirko Bilandžija, Dubrovnik, 20000 Dubrovnik</item>
      <item>Josip Čuvalo, Dubrovnik, 20000 Dubrovnik</item>
      <item>ELEKTRO-TEAM d.o.o. za elektroinstalacije, OIB 26176974494, Riječka 16/A, Dubrovnik zastupanog po punomoćniku Anita Tomašević</item>
      <item>EUROHERC osiguranje - dioničko društvo za osiguranje imovine i osoba i druge poslove osiguranja, OIB 22694857747, Ulica grada Vukovara 282, 10000 Zagreb zastupanog po punomoćniku Marijana Temali</item>
      <item>Danijel Zvijerković, Dubrovnik, 20000 Dubrovnik</item>
      <item>Željko Bošnjak, Dubrovnik, 20000 Dubrovnik</item>
      <item>Marko Perković, Dubrovnik, 20000 Dubrovnik</item>
      <item>Šimun Cvitanović, Dubrovnik, 20000 Dubrovnik</item>
      <item>Neđo Mijović, Dubrovnik, 20000 Dubrovnik</item>
      <item>Božo Kvorić, Dubrovnik, 20000 Dubrovnik</item>
      <item>Stipe Miličević, Dubrovnik, 20000 Dubrovnik</item>
      <item>OTP banka Hrvatska dioničko društvo, OIB 52508873833, Ulica Domovinskog rata 3, Zadar</item>
      <item>Goran Vidović</item>
      <item>Građevinski obrt TIM</item>
      <item>Stipo Gabrić, OIB 36026452457, Petra Krešimira IV/59, 20350 Metković</item>
      <item>DUBROVNIK GRADNJA d.o.o.</item>
    </derivirana_varijabla>
  </DomainObject.Predmet.StrankaListFormatedWithAdressOIB>
  <DomainObject.Predmet.StrankaListNazivFormated>
    <izvorni_sadrzaj>
      <item>Mijo Bošnjak, Dubrovnik</item>
      <item>Slavko Garić, Dubrovnik</item>
      <item>Andrija Golemac, Dubrovnik</item>
      <item>Dubravko Mage, Dubrovnik</item>
      <item>Ivan Biskup, Dubrovnik</item>
      <item>Jelena Marušić, Dubrovnik</item>
      <item>Ivan Perić, Dubrovnik</item>
      <item>Ivko Jović, Dubrovnik</item>
      <item>Miho Kevo, Dubrovnik</item>
      <item>Niko Pošak, Dubrovnik</item>
      <item>Ivan Miličević, Dubrovnik</item>
      <item>Igor Dobroslavić, Dubrovnik</item>
      <item>HYPO ALPE-ADRIA-BANK dioničko društvo</item>
      <item>Jakov Balarin, Dubrovnik</item>
      <item>Zoran Vukoja, Dubrovnik</item>
      <item>Pero Perović, Dubrovnik</item>
      <item>Antun Vukas, Dubrovnik</item>
      <item>Žarko Rajković, Dubrovnik</item>
      <item>Danijel Ravić, Dubrovnik</item>
      <item>Zoran Vodopija, Dubrovnik</item>
      <item>Stjepan Lakić, Dubrovnik</item>
      <item>Tereza Lakić, Dubrovnik</item>
      <item>Ivica Car, Dubrovnik</item>
      <item>Niko Sašilo, Dubrovnik</item>
      <item>Boris Centelege, Dubrovnik</item>
      <item>Esad Čokljat, Dubrovnik</item>
      <item>Antun Knežević</item>
      <item>Dragan Bender, Dubrovnik</item>
      <item>Ivan Potrebica, Dubrovnik</item>
      <item>Boško Rojević, Dubrovnik</item>
      <item>Ivo Andrić, Dubrovnik</item>
      <item>Mario Perić, Dubrovnik</item>
      <item>VIAM društvo za građevinarstvo, trgovinu i projektiranje d.o.o.</item>
      <item>Marko Čerlek, Dubrovnik</item>
      <item>Zdenka Ivanović, Dubrovnik</item>
      <item>Goran Vladić, Dubrovnik</item>
      <item>Ivan Šijalović, Dubrovnik</item>
      <item>Predrag Breljaš,  Dubrovnik</item>
      <item>Ante Kljusurić, Dubrovnik</item>
      <item>Izet Zelentrović, Dubrovnik</item>
      <item>Ardo Petko, Dubrovnik</item>
      <item>Husein Odobašić, Dubrovnik</item>
      <item>Vitomir Milanić, Dubrovnik</item>
      <item>Dražen Topić, Dubrovnik</item>
      <item>Ramo Hodžić, Dubrovnik</item>
      <item>Jovo Krunić, Dubrovnik</item>
      <item>Tihomir Trče, Dubrovnik</item>
      <item>Milo Nožica, Dubrovnik</item>
      <item>Ivica Abaz, Dubrovnik</item>
      <item>Goran Škrabo, Dubrovnik</item>
      <item>Pero Asanović, Dubrovnik</item>
      <item>Marko Kristić, Dubrovnik</item>
      <item>Lenka Sentić, Dubrovnik</item>
      <item>Robert Popović, Dubrovnik</item>
      <item>Dragan Mendeš, Dubrovnik</item>
      <item>Mato Đurović, Dubrovnik</item>
      <item>Ivko Vide, Dubrovnik</item>
      <item>Jozo Dedov, Dubrovnik</item>
      <item>Rudolf Klečak, Dubrovnik</item>
      <item>Slavko Bošnjak, Dubrovnik</item>
      <item>Stjepan Matić, Dubrovnik</item>
      <item>Dragan Šanta, Dubrovnik</item>
      <item>Marko Kudrić, Dubrovnik</item>
      <item>Antun Knego, Dubrovnik</item>
      <item>Safet Elezović, Dubrovnik</item>
      <item>Marko Lovrić, Dubrovnik</item>
      <item>Ivan Bender, Dubrovnik</item>
      <item>Miroslav Ivandić, Dubrovnik</item>
      <item>Ivica Milinović, Dubrovnik</item>
      <item>Zulfo Ćotović, Dubrovnik</item>
      <item>Ivan Džidžić, Dubrovnik</item>
      <item>Ivan Zadro, Dubrovnik</item>
      <item>Ivica Prkačin, Dubrovnik</item>
      <item>Marin Srijemse, Dubrovnik</item>
      <item>Vlaho Cumeljan, Dubrovnik</item>
      <item>Munib Aganović, Dubrovnik</item>
      <item>Danijel Vidović, Dubrovnik</item>
      <item>AB KERAMIKA d.o.o.</item>
      <item>Ivan Zlatić, Dubrovnik</item>
      <item>Vinko Raguž, Dubrovnik</item>
      <item>Marija Kokošar, Dubrovnik</item>
      <item>Ante Majić, Dubrovnik</item>
      <item>Mato Ivanika, Dubrovnik</item>
      <item>Stjepan Barušić, Dubrovnik</item>
      <item>Dinko Biokšić, Dubrovnik</item>
      <item>Salko Sejdin, Dubrovnik</item>
      <item>Renejo Ćorsuljić, Dubrovnik</item>
      <item>Jure Grozdić, Dubrovnik</item>
      <item>Jospi Topić, Dubrovnik</item>
      <item>Vlasta Lončarić, Dubrovnik</item>
      <item>Mato Monković, Dubrovnik</item>
      <item>Vlaho Vatović, Dubrovnik</item>
      <item>Davor Radivojević, Dubrovnik</item>
      <item>Dragan Baketarić</item>
      <item>Zoran Radetić, Dubrovnik</item>
      <item>Gordan Cvitanović, Dubrovnik</item>
      <item>Aldin Hajdarović, Dubrovnik</item>
      <item>Stipo Franjić, Dubrovnik</item>
      <item>Smiljko Šitum, Dubrovnik</item>
      <item>Josip Radić, Dubrovnik</item>
      <item>Nikola Mlinarić, Dubrovnik</item>
      <item>Amel Ahmović, Dubrovnik</item>
      <item>LIFT MODUS d.o.o. za poizvodnju, trgovinu i usluge</item>
      <item>Mujsira Majišević, Dubrovnik</item>
      <item>Vlaho Lepeš, Dubrovnik</item>
      <item>Pero Tomašević, Dubrovnik</item>
      <item>Franj Laco, Dubrovnik</item>
      <item>Dane Grubeša, Dubrovnik</item>
      <item>IMPULS-LEASING društvo s ograničenom odgovornošću za leasing</item>
      <item>Pavo Lukić, Dubrovnik</item>
      <item>Nikola Oberan, Dubronvik</item>
      <item>Pavo Sentić, Dubrovnik</item>
      <item>Marija Đurđević, Dubrovnik</item>
      <item>LIBERTAS - DUBROVNIK d.o.o. za prijevoz putnika</item>
      <item>Ante Topić, Dubrovnik</item>
      <item>Ante Kriste, Dubrovnik</item>
      <item>Ivan Pavličević, Dubrovnik</item>
      <item>Branko Jeličić, Dubrovnik</item>
      <item>Ivica Miletić, Dubrovnik</item>
      <item>Marina Osmić, Dubrovnik</item>
      <item>IVAN KOVAČ</item>
      <item>Mate Jurković, Dubrovnik</item>
      <item>Željko Crepulja, Dubrovnik</item>
      <item>Ivan Bendre, Dubrovnik</item>
      <item>Slavko Krisitć, Dubrovnik</item>
      <item>Nezir Mujkić, Dubrovnik</item>
      <item>Zvonko Šijaković, Dubrovnik</item>
      <item>Srećko Kriste, Dubrovnik</item>
      <item>Zoran Kapetanović, Dubrovnik</item>
      <item>Mirko Šimunović, Dubrovnik</item>
      <item>Dragan Litrica, Dubrovnik</item>
      <item>Mijo Brković, Dubrovnik</item>
      <item>Marinko Lučić, Dubrovnik</item>
      <item>Ivan Papk, Dubrovnik</item>
      <item>Nikša Jeljenić, Dubrovnik</item>
      <item>Slavko Lučić, Dubrovnik</item>
      <item>Milenko Ivanika,Dubrovnik</item>
      <item>Nikola Jurić, Dubrovnik</item>
      <item>Mato Topić, Dubrovnik</item>
      <item>Ivica Pušić, Dubrovnik</item>
      <item>Andrija Zvono, Dubrovnik</item>
      <item>Mario Papak, Dubrovnik</item>
      <item>Luka Franjić, Dubrovnik</item>
      <item>Damir Vladić, Dubrovnik</item>
      <item>Marinko Bradić, Dubrovnik</item>
      <item>Marko Pjević, Dubrovnik</item>
      <item>Petar Banušić, Dubrovnik</item>
      <item>Igor Centelege, Dubrovnik</item>
      <item>Vide Vuletić, Dubrovnik</item>
      <item>Niko Pavlović, Dubrovnik</item>
      <item>Ivo Mišura, Dubrovnik</item>
      <item>Mario Topić, Dubrovnik</item>
      <item>Ivo Šimunović, Dubrovnik</item>
      <item>Tomas Pavlović, Dubrovnik</item>
      <item>Jozo Papak, Dubrovnik</item>
      <item>Martin Žeravica, Dubrovnik</item>
      <item>Nade Matijaši, Dubrovnik</item>
      <item>Zičrija Hasanspahić, Dubrovnik</item>
      <item>Katica Mašković, Dubrovnik</item>
      <item>Franjo Džano, Dubrovnik</item>
      <item>Tomislav Topić, Dubrovnik</item>
      <item>Zoran Tomašević, Dubrovnik</item>
      <item>Andrija Fabris</item>
      <item>Mijo Papić, Dubrovnik</item>
      <item>Ivan Zvono, Dubrovnik</item>
      <item>Berislav Bartulović, Dubrovnik</item>
      <item>Zdravko Bošnjak, Dubrovnik</item>
      <item>Mato Kevo, Dubrovnik</item>
      <item>Milenko Miletić, Dubrovnik</item>
      <item>Stipo Topić, Dubrovnik</item>
      <item>Niko Škoro, Dubrovnik</item>
      <item>Ivan Krešić, Dubrovnik</item>
      <item>Dragan Ivandić, Dubrovnik</item>
      <item>Božo Maslać, Dubrovnik</item>
      <item>Ante Kljusurić, Dubrovnik</item>
      <item>ZARAKOP društvo s ograničenom odgovornošću za građevinarstvo i geoinženjering</item>
      <item>Mile Jeličić, Dubrovnik</item>
      <item>Branislav Filipović, Dubrovnik</item>
      <item>Dinko Pušić, Dubrovnik</item>
      <item>Nikša Brajević, Dubrovnik</item>
      <item>Jadranka Oberan, Dubrovnik</item>
      <item>Ante Marić, Dubrovnik</item>
      <item>Antun Marinović, Dubrovnik</item>
      <item>Šinan Bošnjaković, Dubrovnik</item>
      <item>Stipe Jeličić, Dubrovnik</item>
      <item>Ivica Radić, Dubrovnik</item>
      <item>Ivo Miletić, Dubrovnik</item>
      <item>Krešimir Drinovac, Dubrovnik</item>
      <item>Damir Vlahinić, Dubrovnik</item>
      <item>Pero Raić, Dubrovnik</item>
      <item>Franjo Vnučec, Dubrovnik</item>
      <item>Robert Maras, Dubrovnik</item>
      <item>Stijepo Majkovica, Dubrovnik</item>
      <item>Mile Sičaja, Dubrovnik</item>
      <item>Tonći Medi, Dubrovnik</item>
      <item>Ivan Lovrić, Dubrovnik</item>
      <item>Jerko Budimir, Dubrovnik</item>
      <item>Anto Beljo, Dubrovnik</item>
      <item>Almir Pelko, Dubrovnik</item>
      <item>Mirko Kolar, Dubrovnik</item>
      <item>Miloslav Kokošar, Dubrovnik</item>
      <item>Miroslav Jeličić, Dubrovnik</item>
      <item>Vojko Smoljanović, Dubrovnik</item>
      <item>Ilija Zadrić, Dubrovnik</item>
      <item>Jasmin Zelentrović, Dubrovnik</item>
      <item>Joško Vučićević, Dubrovnik</item>
      <item>Petar Kovačević, Dubrovnik</item>
      <item>Mijodrag Vitković, Dubrovnik</item>
      <item>Vladimir Ivičević, Dubrovnik</item>
      <item>Milan Pemdo, Dubrovnik</item>
      <item>Maro Duper, Dubrovnik</item>
      <item>Mario Sole, Dubrovnik</item>
      <item>Vlaho Bukvić, Dubrovnik</item>
      <item>Ivica Hladilo, Dubrovnik</item>
      <item>Ivan Oberan, Dubrovnik</item>
      <item>Viktor Majić, Dubrovnik</item>
      <item>Mišo Previšić, Dubrovnik</item>
      <item>Ivan Radoš, Dubrovnik</item>
      <item>Antun Njirić, Dubrovnik</item>
      <item>KONAVLE METAL d.o.o. za proizvodnju, trgovinu i usluge</item>
      <item>Mato Lovrić, Dubrovnik</item>
      <item>Nikša Škrabo, Dubrovnik</item>
      <item>Slavko Bošnjak, Dubrovnik</item>
      <item>Jozo Morić, Dubrovnik</item>
      <item>Darko Topić, Dubrovnik</item>
      <item>Ivan Pavlović, Dubrovnik</item>
      <item>Mare Jerković, Dubrovnik</item>
      <item>Andrija Beljo, Dubrovnik</item>
      <item>Halim Dedović, Dubrovnik</item>
      <item>Ivica Topić, Dubrovnik</item>
      <item>Nikša Škrabo, Dubrovnik</item>
      <item>Stjepan Drljo, Dubrovnik</item>
      <item>Pero Andrić, Dubrovnik</item>
      <item>Ervin Nukić, Dubrovnik</item>
      <item>Antun Žabić, Dubrovnik</item>
      <item>Maro Lujo, Dubrovnik</item>
      <item>Zdravko Merdžan, Dubrovnik</item>
      <item>CEMEX Hrvatska dioničko društvo za proizvodnju i prodaju cementa i drugih građevinskih materijala</item>
      <item>Predrag Tokmakčija, Dubrovnik</item>
      <item>Pero Jović, Dubrovnik</item>
      <item>Marijo Pušić, Dubrovnik</item>
      <item>Ivan Dobroslavić, Dubrovnik</item>
      <item>Mirko Bilandžija, Dubrovnik</item>
      <item>Josip Čuvalo, Dubrovnik</item>
      <item>ELEKTRO-TEAM d.o.o. za elektroinstalacije</item>
      <item>EUROHERC osiguranje - dioničko društvo za osiguranje imovine i osoba i druge poslove osiguranja</item>
      <item>Danijel Zvijerković, Dubrovnik</item>
      <item>Željko Bošnjak, Dubrovnik</item>
      <item>Marko Perković, Dubrovnik</item>
      <item>Šimun Cvitanović, Dubrovnik</item>
      <item>Neđo Mijović, Dubrovnik</item>
      <item>Božo Kvorić, Dubrovnik</item>
      <item>Stipe Miličević, Dubrovnik</item>
      <item>OTP banka Hrvatska dioničko društvo</item>
      <item>Goran Vidović</item>
      <item>Građevinski obrt TIM</item>
      <item>Stipo Gabrić</item>
      <item>DUBROVNIK GRADNJA d.o.o.</item>
    </izvorni_sadrzaj>
    <derivirana_varijabla naziv="DomainObject.Predmet.StrankaListNazivFormated_1">
      <item>Mijo Bošnjak, Dubrovnik</item>
      <item>Slavko Garić, Dubrovnik</item>
      <item>Andrija Golemac, Dubrovnik</item>
      <item>Dubravko Mage, Dubrovnik</item>
      <item>Ivan Biskup, Dubrovnik</item>
      <item>Jelena Marušić, Dubrovnik</item>
      <item>Ivan Perić, Dubrovnik</item>
      <item>Ivko Jović, Dubrovnik</item>
      <item>Miho Kevo, Dubrovnik</item>
      <item>Niko Pošak, Dubrovnik</item>
      <item>Ivan Miličević, Dubrovnik</item>
      <item>Igor Dobroslavić, Dubrovnik</item>
      <item>HYPO ALPE-ADRIA-BANK dioničko društvo</item>
      <item>Jakov Balarin, Dubrovnik</item>
      <item>Zoran Vukoja, Dubrovnik</item>
      <item>Pero Perović, Dubrovnik</item>
      <item>Antun Vukas, Dubrovnik</item>
      <item>Žarko Rajković, Dubrovnik</item>
      <item>Danijel Ravić, Dubrovnik</item>
      <item>Zoran Vodopija, Dubrovnik</item>
      <item>Stjepan Lakić, Dubrovnik</item>
      <item>Tereza Lakić, Dubrovnik</item>
      <item>Ivica Car, Dubrovnik</item>
      <item>Niko Sašilo, Dubrovnik</item>
      <item>Boris Centelege, Dubrovnik</item>
      <item>Esad Čokljat, Dubrovnik</item>
      <item>Antun Knežević</item>
      <item>Dragan Bender, Dubrovnik</item>
      <item>Ivan Potrebica, Dubrovnik</item>
      <item>Boško Rojević, Dubrovnik</item>
      <item>Ivo Andrić, Dubrovnik</item>
      <item>Mario Perić, Dubrovnik</item>
      <item>VIAM društvo za građevinarstvo, trgovinu i projektiranje d.o.o.</item>
      <item>Marko Čerlek, Dubrovnik</item>
      <item>Zdenka Ivanović, Dubrovnik</item>
      <item>Goran Vladić, Dubrovnik</item>
      <item>Ivan Šijalović, Dubrovnik</item>
      <item>Predrag Breljaš,  Dubrovnik</item>
      <item>Ante Kljusurić, Dubrovnik</item>
      <item>Izet Zelentrović, Dubrovnik</item>
      <item>Ardo Petko, Dubrovnik</item>
      <item>Husein Odobašić, Dubrovnik</item>
      <item>Vitomir Milanić, Dubrovnik</item>
      <item>Dražen Topić, Dubrovnik</item>
      <item>Ramo Hodžić, Dubrovnik</item>
      <item>Jovo Krunić, Dubrovnik</item>
      <item>Tihomir Trče, Dubrovnik</item>
      <item>Milo Nožica, Dubrovnik</item>
      <item>Ivica Abaz, Dubrovnik</item>
      <item>Goran Škrabo, Dubrovnik</item>
      <item>Pero Asanović, Dubrovnik</item>
      <item>Marko Kristić, Dubrovnik</item>
      <item>Lenka Sentić, Dubrovnik</item>
      <item>Robert Popović, Dubrovnik</item>
      <item>Dragan Mendeš, Dubrovnik</item>
      <item>Mato Đurović, Dubrovnik</item>
      <item>Ivko Vide, Dubrovnik</item>
      <item>Jozo Dedov, Dubrovnik</item>
      <item>Rudolf Klečak, Dubrovnik</item>
      <item>Slavko Bošnjak, Dubrovnik</item>
      <item>Stjepan Matić, Dubrovnik</item>
      <item>Dragan Šanta, Dubrovnik</item>
      <item>Marko Kudrić, Dubrovnik</item>
      <item>Antun Knego, Dubrovnik</item>
      <item>Safet Elezović, Dubrovnik</item>
      <item>Marko Lovrić, Dubrovnik</item>
      <item>Ivan Bender, Dubrovnik</item>
      <item>Miroslav Ivandić, Dubrovnik</item>
      <item>Ivica Milinović, Dubrovnik</item>
      <item>Zulfo Ćotović, Dubrovnik</item>
      <item>Ivan Džidžić, Dubrovnik</item>
      <item>Ivan Zadro, Dubrovnik</item>
      <item>Ivica Prkačin, Dubrovnik</item>
      <item>Marin Srijemse, Dubrovnik</item>
      <item>Vlaho Cumeljan, Dubrovnik</item>
      <item>Munib Aganović, Dubrovnik</item>
      <item>Danijel Vidović, Dubrovnik</item>
      <item>AB KERAMIKA d.o.o.</item>
      <item>Ivan Zlatić, Dubrovnik</item>
      <item>Vinko Raguž, Dubrovnik</item>
      <item>Marija Kokošar, Dubrovnik</item>
      <item>Ante Majić, Dubrovnik</item>
      <item>Mato Ivanika, Dubrovnik</item>
      <item>Stjepan Barušić, Dubrovnik</item>
      <item>Dinko Biokšić, Dubrovnik</item>
      <item>Salko Sejdin, Dubrovnik</item>
      <item>Renejo Ćorsuljić, Dubrovnik</item>
      <item>Jure Grozdić, Dubrovnik</item>
      <item>Jospi Topić, Dubrovnik</item>
      <item>Vlasta Lončarić, Dubrovnik</item>
      <item>Mato Monković, Dubrovnik</item>
      <item>Vlaho Vatović, Dubrovnik</item>
      <item>Davor Radivojević, Dubrovnik</item>
      <item>Dragan Baketarić</item>
      <item>Zoran Radetić, Dubrovnik</item>
      <item>Gordan Cvitanović, Dubrovnik</item>
      <item>Aldin Hajdarović, Dubrovnik</item>
      <item>Stipo Franjić, Dubrovnik</item>
      <item>Smiljko Šitum, Dubrovnik</item>
      <item>Josip Radić, Dubrovnik</item>
      <item>Nikola Mlinarić, Dubrovnik</item>
      <item>Amel Ahmović, Dubrovnik</item>
      <item>LIFT MODUS d.o.o. za poizvodnju, trgovinu i usluge</item>
      <item>Mujsira Majišević, Dubrovnik</item>
      <item>Vlaho Lepeš, Dubrovnik</item>
      <item>Pero Tomašević, Dubrovnik</item>
      <item>Franj Laco, Dubrovnik</item>
      <item>Dane Grubeša, Dubrovnik</item>
      <item>IMPULS-LEASING društvo s ograničenom odgovornošću za leasing</item>
      <item>Pavo Lukić, Dubrovnik</item>
      <item>Nikola Oberan, Dubronvik</item>
      <item>Pavo Sentić, Dubrovnik</item>
      <item>Marija Đurđević, Dubrovnik</item>
      <item>LIBERTAS - DUBROVNIK d.o.o. za prijevoz putnika</item>
      <item>Ante Topić, Dubrovnik</item>
      <item>Ante Kriste, Dubrovnik</item>
      <item>Ivan Pavličević, Dubrovnik</item>
      <item>Branko Jeličić, Dubrovnik</item>
      <item>Ivica Miletić, Dubrovnik</item>
      <item>Marina Osmić, Dubrovnik</item>
      <item>IVAN KOVAČ</item>
      <item>Mate Jurković, Dubrovnik</item>
      <item>Željko Crepulja, Dubrovnik</item>
      <item>Ivan Bendre, Dubrovnik</item>
      <item>Slavko Krisitć, Dubrovnik</item>
      <item>Nezir Mujkić, Dubrovnik</item>
      <item>Zvonko Šijaković, Dubrovnik</item>
      <item>Srećko Kriste, Dubrovnik</item>
      <item>Zoran Kapetanović, Dubrovnik</item>
      <item>Mirko Šimunović, Dubrovnik</item>
      <item>Dragan Litrica, Dubrovnik</item>
      <item>Mijo Brković, Dubrovnik</item>
      <item>Marinko Lučić, Dubrovnik</item>
      <item>Ivan Papk, Dubrovnik</item>
      <item>Nikša Jeljenić, Dubrovnik</item>
      <item>Slavko Lučić, Dubrovnik</item>
      <item>Milenko Ivanika,Dubrovnik</item>
      <item>Nikola Jurić, Dubrovnik</item>
      <item>Mato Topić, Dubrovnik</item>
      <item>Ivica Pušić, Dubrovnik</item>
      <item>Andrija Zvono, Dubrovnik</item>
      <item>Mario Papak, Dubrovnik</item>
      <item>Luka Franjić, Dubrovnik</item>
      <item>Damir Vladić, Dubrovnik</item>
      <item>Marinko Bradić, Dubrovnik</item>
      <item>Marko Pjević, Dubrovnik</item>
      <item>Petar Banušić, Dubrovnik</item>
      <item>Igor Centelege, Dubrovnik</item>
      <item>Vide Vuletić, Dubrovnik</item>
      <item>Niko Pavlović, Dubrovnik</item>
      <item>Ivo Mišura, Dubrovnik</item>
      <item>Mario Topić, Dubrovnik</item>
      <item>Ivo Šimunović, Dubrovnik</item>
      <item>Tomas Pavlović, Dubrovnik</item>
      <item>Jozo Papak, Dubrovnik</item>
      <item>Martin Žeravica, Dubrovnik</item>
      <item>Nade Matijaši, Dubrovnik</item>
      <item>Zičrija Hasanspahić, Dubrovnik</item>
      <item>Katica Mašković, Dubrovnik</item>
      <item>Franjo Džano, Dubrovnik</item>
      <item>Tomislav Topić, Dubrovnik</item>
      <item>Zoran Tomašević, Dubrovnik</item>
      <item>Andrija Fabris</item>
      <item>Mijo Papić, Dubrovnik</item>
      <item>Ivan Zvono, Dubrovnik</item>
      <item>Berislav Bartulović, Dubrovnik</item>
      <item>Zdravko Bošnjak, Dubrovnik</item>
      <item>Mato Kevo, Dubrovnik</item>
      <item>Milenko Miletić, Dubrovnik</item>
      <item>Stipo Topić, Dubrovnik</item>
      <item>Niko Škoro, Dubrovnik</item>
      <item>Ivan Krešić, Dubrovnik</item>
      <item>Dragan Ivandić, Dubrovnik</item>
      <item>Božo Maslać, Dubrovnik</item>
      <item>Ante Kljusurić, Dubrovnik</item>
      <item>ZARAKOP društvo s ograničenom odgovornošću za građevinarstvo i geoinženjering</item>
      <item>Mile Jeličić, Dubrovnik</item>
      <item>Branislav Filipović, Dubrovnik</item>
      <item>Dinko Pušić, Dubrovnik</item>
      <item>Nikša Brajević, Dubrovnik</item>
      <item>Jadranka Oberan, Dubrovnik</item>
      <item>Ante Marić, Dubrovnik</item>
      <item>Antun Marinović, Dubrovnik</item>
      <item>Šinan Bošnjaković, Dubrovnik</item>
      <item>Stipe Jeličić, Dubrovnik</item>
      <item>Ivica Radić, Dubrovnik</item>
      <item>Ivo Miletić, Dubrovnik</item>
      <item>Krešimir Drinovac, Dubrovnik</item>
      <item>Damir Vlahinić, Dubrovnik</item>
      <item>Pero Raić, Dubrovnik</item>
      <item>Franjo Vnučec, Dubrovnik</item>
      <item>Robert Maras, Dubrovnik</item>
      <item>Stijepo Majkovica, Dubrovnik</item>
      <item>Mile Sičaja, Dubrovnik</item>
      <item>Tonći Medi, Dubrovnik</item>
      <item>Ivan Lovrić, Dubrovnik</item>
      <item>Jerko Budimir, Dubrovnik</item>
      <item>Anto Beljo, Dubrovnik</item>
      <item>Almir Pelko, Dubrovnik</item>
      <item>Mirko Kolar, Dubrovnik</item>
      <item>Miloslav Kokošar, Dubrovnik</item>
      <item>Miroslav Jeličić, Dubrovnik</item>
      <item>Vojko Smoljanović, Dubrovnik</item>
      <item>Ilija Zadrić, Dubrovnik</item>
      <item>Jasmin Zelentrović, Dubrovnik</item>
      <item>Joško Vučićević, Dubrovnik</item>
      <item>Petar Kovačević, Dubrovnik</item>
      <item>Mijodrag Vitković, Dubrovnik</item>
      <item>Vladimir Ivičević, Dubrovnik</item>
      <item>Milan Pemdo, Dubrovnik</item>
      <item>Maro Duper, Dubrovnik</item>
      <item>Mario Sole, Dubrovnik</item>
      <item>Vlaho Bukvić, Dubrovnik</item>
      <item>Ivica Hladilo, Dubrovnik</item>
      <item>Ivan Oberan, Dubrovnik</item>
      <item>Viktor Majić, Dubrovnik</item>
      <item>Mišo Previšić, Dubrovnik</item>
      <item>Ivan Radoš, Dubrovnik</item>
      <item>Antun Njirić, Dubrovnik</item>
      <item>KONAVLE METAL d.o.o. za proizvodnju, trgovinu i usluge</item>
      <item>Mato Lovrić, Dubrovnik</item>
      <item>Nikša Škrabo, Dubrovnik</item>
      <item>Slavko Bošnjak, Dubrovnik</item>
      <item>Jozo Morić, Dubrovnik</item>
      <item>Darko Topić, Dubrovnik</item>
      <item>Ivan Pavlović, Dubrovnik</item>
      <item>Mare Jerković, Dubrovnik</item>
      <item>Andrija Beljo, Dubrovnik</item>
      <item>Halim Dedović, Dubrovnik</item>
      <item>Ivica Topić, Dubrovnik</item>
      <item>Nikša Škrabo, Dubrovnik</item>
      <item>Stjepan Drljo, Dubrovnik</item>
      <item>Pero Andrić, Dubrovnik</item>
      <item>Ervin Nukić, Dubrovnik</item>
      <item>Antun Žabić, Dubrovnik</item>
      <item>Maro Lujo, Dubrovnik</item>
      <item>Zdravko Merdžan, Dubrovnik</item>
      <item>CEMEX Hrvatska dioničko društvo za proizvodnju i prodaju cementa i drugih građevinskih materijala</item>
      <item>Predrag Tokmakčija, Dubrovnik</item>
      <item>Pero Jović, Dubrovnik</item>
      <item>Marijo Pušić, Dubrovnik</item>
      <item>Ivan Dobroslavić, Dubrovnik</item>
      <item>Mirko Bilandžija, Dubrovnik</item>
      <item>Josip Čuvalo, Dubrovnik</item>
      <item>ELEKTRO-TEAM d.o.o. za elektroinstalacije</item>
      <item>EUROHERC osiguranje - dioničko društvo za osiguranje imovine i osoba i druge poslove osiguranja</item>
      <item>Danijel Zvijerković, Dubrovnik</item>
      <item>Željko Bošnjak, Dubrovnik</item>
      <item>Marko Perković, Dubrovnik</item>
      <item>Šimun Cvitanović, Dubrovnik</item>
      <item>Neđo Mijović, Dubrovnik</item>
      <item>Božo Kvorić, Dubrovnik</item>
      <item>Stipe Miličević, Dubrovnik</item>
      <item>OTP banka Hrvatska dioničko društvo</item>
      <item>Goran Vidović</item>
      <item>Građevinski obrt TIM</item>
      <item>Stipo Gabrić</item>
      <item>DUBROVNIK GRADNJA d.o.o.</item>
    </derivirana_varijabla>
  </DomainObject.Predmet.StrankaListNazivFormated>
  <DomainObject.Predmet.StrankaListNazivFormatedOIB>
    <izvorni_sadrzaj>
      <item>Mijo Bošnjak, Dubrovnik</item>
      <item>Slavko Garić, Dubrovnik</item>
      <item>Andrija Golemac, Dubrovnik</item>
      <item>Dubravko Mage, Dubrovnik</item>
      <item>Ivan Biskup, Dubrovnik</item>
      <item>Jelena Marušić, Dubrovnik</item>
      <item>Ivan Perić, Dubrovnik</item>
      <item>Ivko Jović, Dubrovnik</item>
      <item>Miho Kevo, Dubrovnik</item>
      <item>Niko Pošak, Dubrovnik</item>
      <item>Ivan Miličević, Dubrovnik</item>
      <item>Igor Dobroslavić, Dubrovnik</item>
      <item>HYPO ALPE-ADRIA-BANK dioničko društvo, OIB 14036333877</item>
      <item>Jakov Balarin, Dubrovnik</item>
      <item>Zoran Vukoja, Dubrovnik</item>
      <item>Pero Perović, Dubrovnik</item>
      <item>Antun Vukas, Dubrovnik</item>
      <item>Žarko Rajković, Dubrovnik</item>
      <item>Danijel Ravić, Dubrovnik</item>
      <item>Zoran Vodopija, Dubrovnik</item>
      <item>Stjepan Lakić, Dubrovnik</item>
      <item>Tereza Lakić, Dubrovnik</item>
      <item>Ivica Car, Dubrovnik</item>
      <item>Niko Sašilo, Dubrovnik</item>
      <item>Boris Centelege, Dubrovnik</item>
      <item>Esad Čokljat, Dubrovnik</item>
      <item>Antun Knežević</item>
      <item>Dragan Bender, Dubrovnik</item>
      <item>Ivan Potrebica, Dubrovnik</item>
      <item>Boško Rojević, Dubrovnik</item>
      <item>Ivo Andrić, Dubrovnik</item>
      <item>Mario Perić, Dubrovnik</item>
      <item>VIAM društvo za građevinarstvo, trgovinu i projektiranje d.o.o., OIB 61581848671</item>
      <item>Marko Čerlek, Dubrovnik</item>
      <item>Zdenka Ivanović, Dubrovnik</item>
      <item>Goran Vladić, Dubrovnik</item>
      <item>Ivan Šijalović, Dubrovnik</item>
      <item>Predrag Breljaš,  Dubrovnik</item>
      <item>Ante Kljusurić, Dubrovnik</item>
      <item>Izet Zelentrović, Dubrovnik</item>
      <item>Ardo Petko, Dubrovnik</item>
      <item>Husein Odobašić, Dubrovnik</item>
      <item>Vitomir Milanić, Dubrovnik</item>
      <item>Dražen Topić, Dubrovnik</item>
      <item>Ramo Hodžić, Dubrovnik</item>
      <item>Jovo Krunić, Dubrovnik</item>
      <item>Tihomir Trče, Dubrovnik</item>
      <item>Milo Nožica, Dubrovnik</item>
      <item>Ivica Abaz, Dubrovnik</item>
      <item>Goran Škrabo, Dubrovnik</item>
      <item>Pero Asanović, Dubrovnik</item>
      <item>Marko Kristić, Dubrovnik</item>
      <item>Lenka Sentić, Dubrovnik</item>
      <item>Robert Popović, Dubrovnik</item>
      <item>Dragan Mendeš, Dubrovnik</item>
      <item>Mato Đurović, Dubrovnik</item>
      <item>Ivko Vide, Dubrovnik</item>
      <item>Jozo Dedov, Dubrovnik</item>
      <item>Rudolf Klečak, Dubrovnik</item>
      <item>Slavko Bošnjak, Dubrovnik</item>
      <item>Stjepan Matić, Dubrovnik</item>
      <item>Dragan Šanta, Dubrovnik</item>
      <item>Marko Kudrić, Dubrovnik</item>
      <item>Antun Knego, Dubrovnik</item>
      <item>Safet Elezović, Dubrovnik</item>
      <item>Marko Lovrić, Dubrovnik</item>
      <item>Ivan Bender, Dubrovnik</item>
      <item>Miroslav Ivandić, Dubrovnik</item>
      <item>Ivica Milinović, Dubrovnik</item>
      <item>Zulfo Ćotović, Dubrovnik</item>
      <item>Ivan Džidžić, Dubrovnik</item>
      <item>Ivan Zadro, Dubrovnik</item>
      <item>Ivica Prkačin, Dubrovnik</item>
      <item>Marin Srijemse, Dubrovnik</item>
      <item>Vlaho Cumeljan, Dubrovnik</item>
      <item>Munib Aganović, Dubrovnik</item>
      <item>Danijel Vidović, Dubrovnik</item>
      <item>AB KERAMIKA d.o.o., OIB 77285179745</item>
      <item>Ivan Zlatić, Dubrovnik</item>
      <item>Vinko Raguž, Dubrovnik</item>
      <item>Marija Kokošar, Dubrovnik</item>
      <item>Ante Majić, Dubrovnik</item>
      <item>Mato Ivanika, Dubrovnik</item>
      <item>Stjepan Barušić, Dubrovnik</item>
      <item>Dinko Biokšić, Dubrovnik</item>
      <item>Salko Sejdin, Dubrovnik</item>
      <item>Renejo Ćorsuljić, Dubrovnik</item>
      <item>Jure Grozdić, Dubrovnik</item>
      <item>Jospi Topić, Dubrovnik</item>
      <item>Vlasta Lončarić, Dubrovnik</item>
      <item>Mato Monković, Dubrovnik</item>
      <item>Vlaho Vatović, Dubrovnik</item>
      <item>Davor Radivojević, Dubrovnik</item>
      <item>Dragan Baketarić</item>
      <item>Zoran Radetić, Dubrovnik</item>
      <item>Gordan Cvitanović, Dubrovnik</item>
      <item>Aldin Hajdarović, Dubrovnik</item>
      <item>Stipo Franjić, Dubrovnik</item>
      <item>Smiljko Šitum, Dubrovnik</item>
      <item>Josip Radić, Dubrovnik</item>
      <item>Nikola Mlinarić, Dubrovnik</item>
      <item>Amel Ahmović, Dubrovnik</item>
      <item>LIFT MODUS d.o.o. za poizvodnju, trgovinu i usluge, OIB 15526597734</item>
      <item>Mujsira Majišević, Dubrovnik</item>
      <item>Vlaho Lepeš, Dubrovnik</item>
      <item>Pero Tomašević, Dubrovnik</item>
      <item>Franj Laco, Dubrovnik</item>
      <item>Dane Grubeša, Dubrovnik</item>
      <item>IMPULS-LEASING društvo s ograničenom odgovornošću za leasing, OIB 65918029671</item>
      <item>Pavo Lukić, Dubrovnik</item>
      <item>Nikola Oberan, Dubronvik</item>
      <item>Pavo Sentić, Dubrovnik</item>
      <item>Marija Đurđević, Dubrovnik</item>
      <item>LIBERTAS - DUBROVNIK d.o.o. za prijevoz putnika, OIB 36411681446</item>
      <item>Ante Topić, Dubrovnik</item>
      <item>Ante Kriste, Dubrovnik</item>
      <item>Ivan Pavličević, Dubrovnik</item>
      <item>Branko Jeličić, Dubrovnik</item>
      <item>Ivica Miletić, Dubrovnik</item>
      <item>Marina Osmić, Dubrovnik</item>
      <item>IVAN KOVAČ</item>
      <item>Mate Jurković, Dubrovnik</item>
      <item>Željko Crepulja, Dubrovnik</item>
      <item>Ivan Bendre, Dubrovnik</item>
      <item>Slavko Krisitć, Dubrovnik</item>
      <item>Nezir Mujkić, Dubrovnik</item>
      <item>Zvonko Šijaković, Dubrovnik</item>
      <item>Srećko Kriste, Dubrovnik</item>
      <item>Zoran Kapetanović, Dubrovnik</item>
      <item>Mirko Šimunović, Dubrovnik</item>
      <item>Dragan Litrica, Dubrovnik</item>
      <item>Mijo Brković, Dubrovnik</item>
      <item>Marinko Lučić, Dubrovnik</item>
      <item>Ivan Papk, Dubrovnik</item>
      <item>Nikša Jeljenić, Dubrovnik</item>
      <item>Slavko Lučić, Dubrovnik</item>
      <item>Milenko Ivanika,Dubrovnik</item>
      <item>Nikola Jurić, Dubrovnik</item>
      <item>Mato Topić, Dubrovnik</item>
      <item>Ivica Pušić, Dubrovnik</item>
      <item>Andrija Zvono, Dubrovnik</item>
      <item>Mario Papak, Dubrovnik</item>
      <item>Luka Franjić, Dubrovnik</item>
      <item>Damir Vladić, Dubrovnik</item>
      <item>Marinko Bradić, Dubrovnik</item>
      <item>Marko Pjević, Dubrovnik</item>
      <item>Petar Banušić, Dubrovnik</item>
      <item>Igor Centelege, Dubrovnik</item>
      <item>Vide Vuletić, Dubrovnik</item>
      <item>Niko Pavlović, Dubrovnik</item>
      <item>Ivo Mišura, Dubrovnik</item>
      <item>Mario Topić, Dubrovnik</item>
      <item>Ivo Šimunović, Dubrovnik</item>
      <item>Tomas Pavlović, Dubrovnik</item>
      <item>Jozo Papak, Dubrovnik</item>
      <item>Martin Žeravica, Dubrovnik</item>
      <item>Nade Matijaši, Dubrovnik</item>
      <item>Zičrija Hasanspahić, Dubrovnik</item>
      <item>Katica Mašković, Dubrovnik</item>
      <item>Franjo Džano, Dubrovnik</item>
      <item>Tomislav Topić, Dubrovnik</item>
      <item>Zoran Tomašević, Dubrovnik</item>
      <item>Andrija Fabris</item>
      <item>Mijo Papić, Dubrovnik</item>
      <item>Ivan Zvono, Dubrovnik</item>
      <item>Berislav Bartulović, Dubrovnik</item>
      <item>Zdravko Bošnjak, Dubrovnik</item>
      <item>Mato Kevo, Dubrovnik</item>
      <item>Milenko Miletić, Dubrovnik</item>
      <item>Stipo Topić, Dubrovnik</item>
      <item>Niko Škoro, Dubrovnik</item>
      <item>Ivan Krešić, Dubrovnik</item>
      <item>Dragan Ivandić, Dubrovnik</item>
      <item>Božo Maslać, Dubrovnik</item>
      <item>Ante Kljusurić, Dubrovnik</item>
      <item>ZARAKOP društvo s ograničenom odgovornošću za građevinarstvo i geoinženjering, OIB 47945843315</item>
      <item>Mile Jeličić, Dubrovnik</item>
      <item>Branislav Filipović, Dubrovnik</item>
      <item>Dinko Pušić, Dubrovnik</item>
      <item>Nikša Brajević, Dubrovnik</item>
      <item>Jadranka Oberan, Dubrovnik</item>
      <item>Ante Marić, Dubrovnik</item>
      <item>Antun Marinović, Dubrovnik</item>
      <item>Šinan Bošnjaković, Dubrovnik</item>
      <item>Stipe Jeličić, Dubrovnik</item>
      <item>Ivica Radić, Dubrovnik</item>
      <item>Ivo Miletić, Dubrovnik</item>
      <item>Krešimir Drinovac, Dubrovnik</item>
      <item>Damir Vlahinić, Dubrovnik</item>
      <item>Pero Raić, Dubrovnik</item>
      <item>Franjo Vnučec, Dubrovnik</item>
      <item>Robert Maras, Dubrovnik</item>
      <item>Stijepo Majkovica, Dubrovnik</item>
      <item>Mile Sičaja, Dubrovnik</item>
      <item>Tonći Medi, Dubrovnik</item>
      <item>Ivan Lovrić, Dubrovnik</item>
      <item>Jerko Budimir, Dubrovnik</item>
      <item>Anto Beljo, Dubrovnik</item>
      <item>Almir Pelko, Dubrovnik</item>
      <item>Mirko Kolar, Dubrovnik</item>
      <item>Miloslav Kokošar, Dubrovnik</item>
      <item>Miroslav Jeličić, Dubrovnik</item>
      <item>Vojko Smoljanović, Dubrovnik</item>
      <item>Ilija Zadrić, Dubrovnik</item>
      <item>Jasmin Zelentrović, Dubrovnik</item>
      <item>Joško Vučićević, Dubrovnik</item>
      <item>Petar Kovačević, Dubrovnik</item>
      <item>Mijodrag Vitković, Dubrovnik</item>
      <item>Vladimir Ivičević, Dubrovnik</item>
      <item>Milan Pemdo, Dubrovnik</item>
      <item>Maro Duper, Dubrovnik</item>
      <item>Mario Sole, Dubrovnik</item>
      <item>Vlaho Bukvić, Dubrovnik</item>
      <item>Ivica Hladilo, Dubrovnik</item>
      <item>Ivan Oberan, Dubrovnik</item>
      <item>Viktor Majić, Dubrovnik</item>
      <item>Mišo Previšić, Dubrovnik</item>
      <item>Ivan Radoš, Dubrovnik</item>
      <item>Antun Njirić, Dubrovnik</item>
      <item>KONAVLE METAL d.o.o. za proizvodnju, trgovinu i usluge, OIB 55470127232</item>
      <item>Mato Lovrić, Dubrovnik</item>
      <item>Nikša Škrabo, Dubrovnik</item>
      <item>Slavko Bošnjak, Dubrovnik</item>
      <item>Jozo Morić, Dubrovnik</item>
      <item>Darko Topić, Dubrovnik</item>
      <item>Ivan Pavlović, Dubrovnik</item>
      <item>Mare Jerković, Dubrovnik</item>
      <item>Andrija Beljo, Dubrovnik</item>
      <item>Halim Dedović, Dubrovnik</item>
      <item>Ivica Topić, Dubrovnik</item>
      <item>Nikša Škrabo, Dubrovnik</item>
      <item>Stjepan Drljo, Dubrovnik</item>
      <item>Pero Andrić, Dubrovnik</item>
      <item>Ervin Nukić, Dubrovnik</item>
      <item>Antun Žabić, Dubrovnik</item>
      <item>Maro Lujo, Dubrovnik</item>
      <item>Zdravko Merdžan, Dubrovnik</item>
      <item>CEMEX Hrvatska dioničko društvo za proizvodnju i prodaju cementa i drugih građevinskih materijala, OIB 94136335132</item>
      <item>Predrag Tokmakčija, Dubrovnik</item>
      <item>Pero Jović, Dubrovnik</item>
      <item>Marijo Pušić, Dubrovnik</item>
      <item>Ivan Dobroslavić, Dubrovnik</item>
      <item>Mirko Bilandžija, Dubrovnik</item>
      <item>Josip Čuvalo, Dubrovnik</item>
      <item>ELEKTRO-TEAM d.o.o. za elektroinstalacije, OIB 26176974494</item>
      <item>EUROHERC osiguranje - dioničko društvo za osiguranje imovine i osoba i druge poslove osiguranja, OIB 22694857747</item>
      <item>Danijel Zvijerković, Dubrovnik</item>
      <item>Željko Bošnjak, Dubrovnik</item>
      <item>Marko Perković, Dubrovnik</item>
      <item>Šimun Cvitanović, Dubrovnik</item>
      <item>Neđo Mijović, Dubrovnik</item>
      <item>Božo Kvorić, Dubrovnik</item>
      <item>Stipe Miličević, Dubrovnik</item>
      <item>OTP banka Hrvatska dioničko društvo, OIB 52508873833</item>
      <item>Goran Vidović</item>
      <item>Građevinski obrt TIM</item>
      <item>Stipo Gabrić, OIB 36026452457</item>
      <item>DUBROVNIK GRADNJA d.o.o.</item>
    </izvorni_sadrzaj>
    <derivirana_varijabla naziv="DomainObject.Predmet.StrankaListNazivFormatedOIB_1">
      <item>Mijo Bošnjak, Dubrovnik</item>
      <item>Slavko Garić, Dubrovnik</item>
      <item>Andrija Golemac, Dubrovnik</item>
      <item>Dubravko Mage, Dubrovnik</item>
      <item>Ivan Biskup, Dubrovnik</item>
      <item>Jelena Marušić, Dubrovnik</item>
      <item>Ivan Perić, Dubrovnik</item>
      <item>Ivko Jović, Dubrovnik</item>
      <item>Miho Kevo, Dubrovnik</item>
      <item>Niko Pošak, Dubrovnik</item>
      <item>Ivan Miličević, Dubrovnik</item>
      <item>Igor Dobroslavić, Dubrovnik</item>
      <item>HYPO ALPE-ADRIA-BANK dioničko društvo, OIB 14036333877</item>
      <item>Jakov Balarin, Dubrovnik</item>
      <item>Zoran Vukoja, Dubrovnik</item>
      <item>Pero Perović, Dubrovnik</item>
      <item>Antun Vukas, Dubrovnik</item>
      <item>Žarko Rajković, Dubrovnik</item>
      <item>Danijel Ravić, Dubrovnik</item>
      <item>Zoran Vodopija, Dubrovnik</item>
      <item>Stjepan Lakić, Dubrovnik</item>
      <item>Tereza Lakić, Dubrovnik</item>
      <item>Ivica Car, Dubrovnik</item>
      <item>Niko Sašilo, Dubrovnik</item>
      <item>Boris Centelege, Dubrovnik</item>
      <item>Esad Čokljat, Dubrovnik</item>
      <item>Antun Knežević</item>
      <item>Dragan Bender, Dubrovnik</item>
      <item>Ivan Potrebica, Dubrovnik</item>
      <item>Boško Rojević, Dubrovnik</item>
      <item>Ivo Andrić, Dubrovnik</item>
      <item>Mario Perić, Dubrovnik</item>
      <item>VIAM društvo za građevinarstvo, trgovinu i projektiranje d.o.o., OIB 61581848671</item>
      <item>Marko Čerlek, Dubrovnik</item>
      <item>Zdenka Ivanović, Dubrovnik</item>
      <item>Goran Vladić, Dubrovnik</item>
      <item>Ivan Šijalović, Dubrovnik</item>
      <item>Predrag Breljaš,  Dubrovnik</item>
      <item>Ante Kljusurić, Dubrovnik</item>
      <item>Izet Zelentrović, Dubrovnik</item>
      <item>Ardo Petko, Dubrovnik</item>
      <item>Husein Odobašić, Dubrovnik</item>
      <item>Vitomir Milanić, Dubrovnik</item>
      <item>Dražen Topić, Dubrovnik</item>
      <item>Ramo Hodžić, Dubrovnik</item>
      <item>Jovo Krunić, Dubrovnik</item>
      <item>Tihomir Trče, Dubrovnik</item>
      <item>Milo Nožica, Dubrovnik</item>
      <item>Ivica Abaz, Dubrovnik</item>
      <item>Goran Škrabo, Dubrovnik</item>
      <item>Pero Asanović, Dubrovnik</item>
      <item>Marko Kristić, Dubrovnik</item>
      <item>Lenka Sentić, Dubrovnik</item>
      <item>Robert Popović, Dubrovnik</item>
      <item>Dragan Mendeš, Dubrovnik</item>
      <item>Mato Đurović, Dubrovnik</item>
      <item>Ivko Vide, Dubrovnik</item>
      <item>Jozo Dedov, Dubrovnik</item>
      <item>Rudolf Klečak, Dubrovnik</item>
      <item>Slavko Bošnjak, Dubrovnik</item>
      <item>Stjepan Matić, Dubrovnik</item>
      <item>Dragan Šanta, Dubrovnik</item>
      <item>Marko Kudrić, Dubrovnik</item>
      <item>Antun Knego, Dubrovnik</item>
      <item>Safet Elezović, Dubrovnik</item>
      <item>Marko Lovrić, Dubrovnik</item>
      <item>Ivan Bender, Dubrovnik</item>
      <item>Miroslav Ivandić, Dubrovnik</item>
      <item>Ivica Milinović, Dubrovnik</item>
      <item>Zulfo Ćotović, Dubrovnik</item>
      <item>Ivan Džidžić, Dubrovnik</item>
      <item>Ivan Zadro, Dubrovnik</item>
      <item>Ivica Prkačin, Dubrovnik</item>
      <item>Marin Srijemse, Dubrovnik</item>
      <item>Vlaho Cumeljan, Dubrovnik</item>
      <item>Munib Aganović, Dubrovnik</item>
      <item>Danijel Vidović, Dubrovnik</item>
      <item>AB KERAMIKA d.o.o., OIB 77285179745</item>
      <item>Ivan Zlatić, Dubrovnik</item>
      <item>Vinko Raguž, Dubrovnik</item>
      <item>Marija Kokošar, Dubrovnik</item>
      <item>Ante Majić, Dubrovnik</item>
      <item>Mato Ivanika, Dubrovnik</item>
      <item>Stjepan Barušić, Dubrovnik</item>
      <item>Dinko Biokšić, Dubrovnik</item>
      <item>Salko Sejdin, Dubrovnik</item>
      <item>Renejo Ćorsuljić, Dubrovnik</item>
      <item>Jure Grozdić, Dubrovnik</item>
      <item>Jospi Topić, Dubrovnik</item>
      <item>Vlasta Lončarić, Dubrovnik</item>
      <item>Mato Monković, Dubrovnik</item>
      <item>Vlaho Vatović, Dubrovnik</item>
      <item>Davor Radivojević, Dubrovnik</item>
      <item>Dragan Baketarić</item>
      <item>Zoran Radetić, Dubrovnik</item>
      <item>Gordan Cvitanović, Dubrovnik</item>
      <item>Aldin Hajdarović, Dubrovnik</item>
      <item>Stipo Franjić, Dubrovnik</item>
      <item>Smiljko Šitum, Dubrovnik</item>
      <item>Josip Radić, Dubrovnik</item>
      <item>Nikola Mlinarić, Dubrovnik</item>
      <item>Amel Ahmović, Dubrovnik</item>
      <item>LIFT MODUS d.o.o. za poizvodnju, trgovinu i usluge, OIB 15526597734</item>
      <item>Mujsira Majišević, Dubrovnik</item>
      <item>Vlaho Lepeš, Dubrovnik</item>
      <item>Pero Tomašević, Dubrovnik</item>
      <item>Franj Laco, Dubrovnik</item>
      <item>Dane Grubeša, Dubrovnik</item>
      <item>IMPULS-LEASING društvo s ograničenom odgovornošću za leasing, OIB 65918029671</item>
      <item>Pavo Lukić, Dubrovnik</item>
      <item>Nikola Oberan, Dubronvik</item>
      <item>Pavo Sentić, Dubrovnik</item>
      <item>Marija Đurđević, Dubrovnik</item>
      <item>LIBERTAS - DUBROVNIK d.o.o. za prijevoz putnika, OIB 36411681446</item>
      <item>Ante Topić, Dubrovnik</item>
      <item>Ante Kriste, Dubrovnik</item>
      <item>Ivan Pavličević, Dubrovnik</item>
      <item>Branko Jeličić, Dubrovnik</item>
      <item>Ivica Miletić, Dubrovnik</item>
      <item>Marina Osmić, Dubrovnik</item>
      <item>IVAN KOVAČ</item>
      <item>Mate Jurković, Dubrovnik</item>
      <item>Željko Crepulja, Dubrovnik</item>
      <item>Ivan Bendre, Dubrovnik</item>
      <item>Slavko Krisitć, Dubrovnik</item>
      <item>Nezir Mujkić, Dubrovnik</item>
      <item>Zvonko Šijaković, Dubrovnik</item>
      <item>Srećko Kriste, Dubrovnik</item>
      <item>Zoran Kapetanović, Dubrovnik</item>
      <item>Mirko Šimunović, Dubrovnik</item>
      <item>Dragan Litrica, Dubrovnik</item>
      <item>Mijo Brković, Dubrovnik</item>
      <item>Marinko Lučić, Dubrovnik</item>
      <item>Ivan Papk, Dubrovnik</item>
      <item>Nikša Jeljenić, Dubrovnik</item>
      <item>Slavko Lučić, Dubrovnik</item>
      <item>Milenko Ivanika,Dubrovnik</item>
      <item>Nikola Jurić, Dubrovnik</item>
      <item>Mato Topić, Dubrovnik</item>
      <item>Ivica Pušić, Dubrovnik</item>
      <item>Andrija Zvono, Dubrovnik</item>
      <item>Mario Papak, Dubrovnik</item>
      <item>Luka Franjić, Dubrovnik</item>
      <item>Damir Vladić, Dubrovnik</item>
      <item>Marinko Bradić, Dubrovnik</item>
      <item>Marko Pjević, Dubrovnik</item>
      <item>Petar Banušić, Dubrovnik</item>
      <item>Igor Centelege, Dubrovnik</item>
      <item>Vide Vuletić, Dubrovnik</item>
      <item>Niko Pavlović, Dubrovnik</item>
      <item>Ivo Mišura, Dubrovnik</item>
      <item>Mario Topić, Dubrovnik</item>
      <item>Ivo Šimunović, Dubrovnik</item>
      <item>Tomas Pavlović, Dubrovnik</item>
      <item>Jozo Papak, Dubrovnik</item>
      <item>Martin Žeravica, Dubrovnik</item>
      <item>Nade Matijaši, Dubrovnik</item>
      <item>Zičrija Hasanspahić, Dubrovnik</item>
      <item>Katica Mašković, Dubrovnik</item>
      <item>Franjo Džano, Dubrovnik</item>
      <item>Tomislav Topić, Dubrovnik</item>
      <item>Zoran Tomašević, Dubrovnik</item>
      <item>Andrija Fabris</item>
      <item>Mijo Papić, Dubrovnik</item>
      <item>Ivan Zvono, Dubrovnik</item>
      <item>Berislav Bartulović, Dubrovnik</item>
      <item>Zdravko Bošnjak, Dubrovnik</item>
      <item>Mato Kevo, Dubrovnik</item>
      <item>Milenko Miletić, Dubrovnik</item>
      <item>Stipo Topić, Dubrovnik</item>
      <item>Niko Škoro, Dubrovnik</item>
      <item>Ivan Krešić, Dubrovnik</item>
      <item>Dragan Ivandić, Dubrovnik</item>
      <item>Božo Maslać, Dubrovnik</item>
      <item>Ante Kljusurić, Dubrovnik</item>
      <item>ZARAKOP društvo s ograničenom odgovornošću za građevinarstvo i geoinženjering, OIB 47945843315</item>
      <item>Mile Jeličić, Dubrovnik</item>
      <item>Branislav Filipović, Dubrovnik</item>
      <item>Dinko Pušić, Dubrovnik</item>
      <item>Nikša Brajević, Dubrovnik</item>
      <item>Jadranka Oberan, Dubrovnik</item>
      <item>Ante Marić, Dubrovnik</item>
      <item>Antun Marinović, Dubrovnik</item>
      <item>Šinan Bošnjaković, Dubrovnik</item>
      <item>Stipe Jeličić, Dubrovnik</item>
      <item>Ivica Radić, Dubrovnik</item>
      <item>Ivo Miletić, Dubrovnik</item>
      <item>Krešimir Drinovac, Dubrovnik</item>
      <item>Damir Vlahinić, Dubrovnik</item>
      <item>Pero Raić, Dubrovnik</item>
      <item>Franjo Vnučec, Dubrovnik</item>
      <item>Robert Maras, Dubrovnik</item>
      <item>Stijepo Majkovica, Dubrovnik</item>
      <item>Mile Sičaja, Dubrovnik</item>
      <item>Tonći Medi, Dubrovnik</item>
      <item>Ivan Lovrić, Dubrovnik</item>
      <item>Jerko Budimir, Dubrovnik</item>
      <item>Anto Beljo, Dubrovnik</item>
      <item>Almir Pelko, Dubrovnik</item>
      <item>Mirko Kolar, Dubrovnik</item>
      <item>Miloslav Kokošar, Dubrovnik</item>
      <item>Miroslav Jeličić, Dubrovnik</item>
      <item>Vojko Smoljanović, Dubrovnik</item>
      <item>Ilija Zadrić, Dubrovnik</item>
      <item>Jasmin Zelentrović, Dubrovnik</item>
      <item>Joško Vučićević, Dubrovnik</item>
      <item>Petar Kovačević, Dubrovnik</item>
      <item>Mijodrag Vitković, Dubrovnik</item>
      <item>Vladimir Ivičević, Dubrovnik</item>
      <item>Milan Pemdo, Dubrovnik</item>
      <item>Maro Duper, Dubrovnik</item>
      <item>Mario Sole, Dubrovnik</item>
      <item>Vlaho Bukvić, Dubrovnik</item>
      <item>Ivica Hladilo, Dubrovnik</item>
      <item>Ivan Oberan, Dubrovnik</item>
      <item>Viktor Majić, Dubrovnik</item>
      <item>Mišo Previšić, Dubrovnik</item>
      <item>Ivan Radoš, Dubrovnik</item>
      <item>Antun Njirić, Dubrovnik</item>
      <item>KONAVLE METAL d.o.o. za proizvodnju, trgovinu i usluge, OIB 55470127232</item>
      <item>Mato Lovrić, Dubrovnik</item>
      <item>Nikša Škrabo, Dubrovnik</item>
      <item>Slavko Bošnjak, Dubrovnik</item>
      <item>Jozo Morić, Dubrovnik</item>
      <item>Darko Topić, Dubrovnik</item>
      <item>Ivan Pavlović, Dubrovnik</item>
      <item>Mare Jerković, Dubrovnik</item>
      <item>Andrija Beljo, Dubrovnik</item>
      <item>Halim Dedović, Dubrovnik</item>
      <item>Ivica Topić, Dubrovnik</item>
      <item>Nikša Škrabo, Dubrovnik</item>
      <item>Stjepan Drljo, Dubrovnik</item>
      <item>Pero Andrić, Dubrovnik</item>
      <item>Ervin Nukić, Dubrovnik</item>
      <item>Antun Žabić, Dubrovnik</item>
      <item>Maro Lujo, Dubrovnik</item>
      <item>Zdravko Merdžan, Dubrovnik</item>
      <item>CEMEX Hrvatska dioničko društvo za proizvodnju i prodaju cementa i drugih građevinskih materijala, OIB 94136335132</item>
      <item>Predrag Tokmakčija, Dubrovnik</item>
      <item>Pero Jović, Dubrovnik</item>
      <item>Marijo Pušić, Dubrovnik</item>
      <item>Ivan Dobroslavić, Dubrovnik</item>
      <item>Mirko Bilandžija, Dubrovnik</item>
      <item>Josip Čuvalo, Dubrovnik</item>
      <item>ELEKTRO-TEAM d.o.o. za elektroinstalacije, OIB 26176974494</item>
      <item>EUROHERC osiguranje - dioničko društvo za osiguranje imovine i osoba i druge poslove osiguranja, OIB 22694857747</item>
      <item>Danijel Zvijerković, Dubrovnik</item>
      <item>Željko Bošnjak, Dubrovnik</item>
      <item>Marko Perković, Dubrovnik</item>
      <item>Šimun Cvitanović, Dubrovnik</item>
      <item>Neđo Mijović, Dubrovnik</item>
      <item>Božo Kvorić, Dubrovnik</item>
      <item>Stipe Miličević, Dubrovnik</item>
      <item>OTP banka Hrvatska dioničko društvo, OIB 52508873833</item>
      <item>Goran Vidović</item>
      <item>Građevinski obrt TIM</item>
      <item>Stipo Gabrić, OIB 36026452457</item>
      <item>DUBROVNIK GRADNJA d.o.o.</item>
    </derivirana_varijabla>
  </DomainObject.Predmet.StrankaListNazivFormatedOIB>
  <DomainObject.Predmet.ProtuStrankaListFormated>
    <izvorni_sadrzaj>
      <item>GP DUBROVNIK d.d. Dubrovnik</item>
    </izvorni_sadrzaj>
    <derivirana_varijabla naziv="DomainObject.Predmet.ProtuStrankaListFormated_1">
      <item>GP DUBROVNIK d.d. Dubrovnik</item>
    </derivirana_varijabla>
  </DomainObject.Predmet.ProtuStrankaListFormated>
  <DomainObject.Predmet.ProtuStrankaListFormatedOIB>
    <izvorni_sadrzaj>
      <item>GP DUBROVNIK d.d. Dubrovnik, OIB 03999116831</item>
    </izvorni_sadrzaj>
    <derivirana_varijabla naziv="DomainObject.Predmet.ProtuStrankaListFormatedOIB_1">
      <item>GP DUBROVNIK d.d. Dubrovnik, OIB 03999116831</item>
    </derivirana_varijabla>
  </DomainObject.Predmet.ProtuStrankaListFormatedOIB>
  <DomainObject.Predmet.ProtuStrankaListFormatedWithAdress>
    <izvorni_sadrzaj>
      <item>GP DUBROVNIK d.d. Dubrovnik, Điva Natali 7, 20000 Dubrovnik</item>
    </izvorni_sadrzaj>
    <derivirana_varijabla naziv="DomainObject.Predmet.ProtuStrankaListFormatedWithAdress_1">
      <item>GP DUBROVNIK d.d. Dubrovnik, Điva Natali 7, 20000 Dubrovnik</item>
    </derivirana_varijabla>
  </DomainObject.Predmet.ProtuStrankaListFormatedWithAdress>
  <DomainObject.Predmet.ProtuStrankaListFormatedWithAdressOIB>
    <izvorni_sadrzaj>
      <item>GP DUBROVNIK d.d. Dubrovnik, OIB 03999116831, Điva Natali 7, 20000 Dubrovnik</item>
    </izvorni_sadrzaj>
    <derivirana_varijabla naziv="DomainObject.Predmet.ProtuStrankaListFormatedWithAdressOIB_1">
      <item>GP DUBROVNIK d.d. Dubrovnik, OIB 03999116831, Điva Natali 7, 20000 Dubrovnik</item>
    </derivirana_varijabla>
  </DomainObject.Predmet.ProtuStrankaListFormatedWithAdressOIB>
  <DomainObject.Predmet.ProtuStrankaListNazivFormated>
    <izvorni_sadrzaj>
      <item>GP DUBROVNIK d.d. Dubrovnik</item>
    </izvorni_sadrzaj>
    <derivirana_varijabla naziv="DomainObject.Predmet.ProtuStrankaListNazivFormated_1">
      <item>GP DUBROVNIK d.d. Dubrovnik</item>
    </derivirana_varijabla>
  </DomainObject.Predmet.ProtuStrankaListNazivFormated>
  <DomainObject.Predmet.ProtuStrankaListNazivFormatedOIB>
    <izvorni_sadrzaj>
      <item>GP DUBROVNIK d.d. Dubrovnik, OIB 03999116831</item>
    </izvorni_sadrzaj>
    <derivirana_varijabla naziv="DomainObject.Predmet.ProtuStrankaListNazivFormatedOIB_1">
      <item>GP DUBROVNIK d.d. Dubrovnik, OIB 03999116831</item>
    </derivirana_varijabla>
  </DomainObject.Predmet.ProtuStrankaListNazivFormatedOIB>
  <DomainObject.Predmet.OstaliListFormated>
    <izvorni_sadrzaj>
      <item>SSSH / Anka Muhoberac</item>
      <item>DUBROVNIK CESTE, dioničko društvo za održavanje, zaštitu, rekonstrukciju i izgradnju cesta</item>
      <item>Marina Maslek punomoćnik sudionika u postupku CEMEX Hrvatska dioničko društvo za proizvodnju i prodaju cementa i drugih građevinskih materijala</item>
      <item>Sberbank d.d.</item>
      <item>Doloris Baričević</item>
      <item>Marijana Temali punomoćnik sudionika u postupku EUROHERC osiguranje - dioničko društvo za osiguranje imovine i osoba i druge poslove osiguranja</item>
      <item>Mladen Vlahušić</item>
      <item>Vinka Radelj</item>
      <item>Ivo Župić</item>
      <item>Raiffeisenbank Austria d.d.</item>
      <item>OTP banka Hrvatska dioničko društvo</item>
      <item>Dražen Marković</item>
      <item>Mate Smoljko</item>
      <item>Anita Tomašević punomoćnik sudionika u postupku ELEKTRO-TEAM d.o.o. za elektroinstalacije</item>
      <item>Zdravko Balenović punomoćnik sudionika u postupku LIFT MODUS d.o.o. za poizvodnju, trgovinu i usluge</item>
      <item>ŽDO GRAĐANSKO UPRAVNI ODJEL</item>
      <item>Nezir Mujkić</item>
      <item>OBŠIVAČ, građevinsko, proizvodno, uslužno i trgovačko društvo s ograničenom odgovornošću</item>
      <item>Ministarsto Financija RH</item>
      <item>Nikolina Zvjerković punomoćnik sudionika u postupku LIBERTAS - DUBROVNIK d.o.o. za prijevoz putnika</item>
      <item>Kate Galić punomoćnik sudionika u postupku IMPULS-LEASING društvo s ograničenom odgovornošću za leasing</item>
      <item>Dubravko Arapović</item>
      <item>Amir Alijagić punomoćnik sudionika u postupku KONAVLE METAL d.o.o. za proizvodnju, trgovinu i usluge</item>
      <item>ŽDO Građansko upravni odjel</item>
      <item>HRVATSKA GOSPODARSKA KOMORA</item>
      <item>Josip Tabak</item>
      <item>OTP Leasing dioničko društvo za usluge</item>
      <item>OCINJE-MARKET d.o.o. za građenje, trgovinu, poljoprivredu i usluge</item>
      <item>ĆOSIĆ NAFTNI DERIVATI d.o.o. za građenje, trgovinu i usluge</item>
      <item>NUOVA LIČILAC GORICA d.o.o. za završne radove u građevinarstvu</item>
      <item>JOVAN PEJOVIĆ</item>
      <item>BURAZIN d.o.o. za projektiranje, proizvodnju i montažu</item>
      <item>Nevenko Jurišić</item>
      <item>ŽELJKO FABIJANOVIĆ</item>
      <item>Pero Klarić</item>
      <item>KATE ČAKELIĆ</item>
      <item>SLAVICA GAGIĆ-ŠIMOVIĆ</item>
      <item>VODOVOD DUBROVNIK d.o.o. za vodoopskrbu i komunalnu hidrotehniku</item>
      <item>Želimir Par, odvjetnik punomoćnik sudionika u postupku Esad Čokljat, Dubrovnik</item>
      <item>Denis Orlić</item>
      <item>Pavo Perušina</item>
      <item>Muharrem Elshani</item>
      <item>AKVAMONT d.o.o.</item>
      <item>BURAZIN d.o.o. za projektiranje, proizvodnju i montažu</item>
      <item>FRAN MARIN društvo s ograničenom odgovornošću za brodogradnju, trgovinu i marketing</item>
      <item>VIAM d.o.o.</item>
      <item>Nevenko Jurišić</item>
      <item>Kate Čakelić</item>
      <item>OTP Leasing dioničko društvo za usluge</item>
      <item>IPSUM d.o.o. za građevinarstvo i trgovinu</item>
      <item>Dinko Jakić</item>
      <item>Željko Vidović</item>
      <item>Odvj. društvo Matijević,Jakirčević i Malkoč j.t.d.</item>
      <item>Dragan Baketarić vl. B-B-G,Mlini</item>
      <item>Odvj. društvo Jakšić, Mujo i Lujak</item>
      <item>Marinko Milanović</item>
      <item>Viktor Siništaj</item>
      <item>Odvjetničko društvo PAR I GRADAC</item>
      <item>Tomislav Sopjanac</item>
      <item>Marijo Matić</item>
      <item>MILE MABIĆ</item>
      <item>Boris Radan</item>
      <item>VIKTOR SINIŠTAJ</item>
      <item>VIKTOR SINIŠTAJ</item>
      <item>VIKTOR SINIŠTAJ</item>
      <item>VIKTOR SINIŠTAJ</item>
      <item>Dragan-Josip Knežević</item>
      <item>MILE MABIĆ</item>
      <item>EKO-MONITORING d.o.o. za kontrolu i zaštitu okoliša i inženjering</item>
      <item>RAGUSA PALACE d.o.o. za turizam i graditeljstvo</item>
      <item>Hrvoje Tokić</item>
      <item>Akan Dilberović</item>
      <item>Mario Obradović</item>
      <item>Jelena Grbešić</item>
      <item>PEMO CENTAR d.o.o.</item>
      <item>VILLA LJUBICA d.o.o.</item>
      <item>PRIMORJE GRADNJA d.o.o.</item>
      <item>VYONYX d.o.o.</item>
      <item>Nikša Prlenda</item>
      <item>Oglasna ploča suda</item>
    </izvorni_sadrzaj>
    <derivirana_varijabla naziv="DomainObject.Predmet.OstaliListFormated_1">
      <item>SSSH / Anka Muhoberac</item>
      <item>DUBROVNIK CESTE, dioničko društvo za održavanje, zaštitu, rekonstrukciju i izgradnju cesta</item>
      <item>Marina Maslek punomoćnik sudionika u postupku CEMEX Hrvatska dioničko društvo za proizvodnju i prodaju cementa i drugih građevinskih materijala</item>
      <item>Sberbank d.d.</item>
      <item>Doloris Baričević</item>
      <item>Marijana Temali punomoćnik sudionika u postupku EUROHERC osiguranje - dioničko društvo za osiguranje imovine i osoba i druge poslove osiguranja</item>
      <item>Mladen Vlahušić</item>
      <item>Vinka Radelj</item>
      <item>Ivo Župić</item>
      <item>Raiffeisenbank Austria d.d.</item>
      <item>OTP banka Hrvatska dioničko društvo</item>
      <item>Dražen Marković</item>
      <item>Mate Smoljko</item>
      <item>Anita Tomašević punomoćnik sudionika u postupku ELEKTRO-TEAM d.o.o. za elektroinstalacije</item>
      <item>Zdravko Balenović punomoćnik sudionika u postupku LIFT MODUS d.o.o. za poizvodnju, trgovinu i usluge</item>
      <item>ŽDO GRAĐANSKO UPRAVNI ODJEL</item>
      <item>Nezir Mujkić</item>
      <item>OBŠIVAČ, građevinsko, proizvodno, uslužno i trgovačko društvo s ograničenom odgovornošću</item>
      <item>Ministarsto Financija RH</item>
      <item>Nikolina Zvjerković punomoćnik sudionika u postupku LIBERTAS - DUBROVNIK d.o.o. za prijevoz putnika</item>
      <item>Kate Galić punomoćnik sudionika u postupku IMPULS-LEASING društvo s ograničenom odgovornošću za leasing</item>
      <item>Dubravko Arapović</item>
      <item>Amir Alijagić punomoćnik sudionika u postupku KONAVLE METAL d.o.o. za proizvodnju, trgovinu i usluge</item>
      <item>ŽDO Građansko upravni odjel</item>
      <item>HRVATSKA GOSPODARSKA KOMORA</item>
      <item>Josip Tabak</item>
      <item>OTP Leasing dioničko društvo za usluge</item>
      <item>OCINJE-MARKET d.o.o. za građenje, trgovinu, poljoprivredu i usluge</item>
      <item>ĆOSIĆ NAFTNI DERIVATI d.o.o. za građenje, trgovinu i usluge</item>
      <item>NUOVA LIČILAC GORICA d.o.o. za završne radove u građevinarstvu</item>
      <item>JOVAN PEJOVIĆ</item>
      <item>BURAZIN d.o.o. za projektiranje, proizvodnju i montažu</item>
      <item>Nevenko Jurišić</item>
      <item>ŽELJKO FABIJANOVIĆ</item>
      <item>Pero Klarić</item>
      <item>KATE ČAKELIĆ</item>
      <item>SLAVICA GAGIĆ-ŠIMOVIĆ</item>
      <item>VODOVOD DUBROVNIK d.o.o. za vodoopskrbu i komunalnu hidrotehniku</item>
      <item>Želimir Par, odvjetnik punomoćnik sudionika u postupku Esad Čokljat, Dubrovnik</item>
      <item>Denis Orlić</item>
      <item>Pavo Perušina</item>
      <item>Muharrem Elshani</item>
      <item>AKVAMONT d.o.o.</item>
      <item>BURAZIN d.o.o. za projektiranje, proizvodnju i montažu</item>
      <item>FRAN MARIN društvo s ograničenom odgovornošću za brodogradnju, trgovinu i marketing</item>
      <item>VIAM d.o.o.</item>
      <item>Nevenko Jurišić</item>
      <item>Kate Čakelić</item>
      <item>OTP Leasing dioničko društvo za usluge</item>
      <item>IPSUM d.o.o. za građevinarstvo i trgovinu</item>
      <item>Dinko Jakić</item>
      <item>Željko Vidović</item>
      <item>Odvj. društvo Matijević,Jakirčević i Malkoč j.t.d.</item>
      <item>Dragan Baketarić vl. B-B-G,Mlini</item>
      <item>Odvj. društvo Jakšić, Mujo i Lujak</item>
      <item>Marinko Milanović</item>
      <item>Viktor Siništaj</item>
      <item>Odvjetničko društvo PAR I GRADAC</item>
      <item>Tomislav Sopjanac</item>
      <item>Marijo Matić</item>
      <item>MILE MABIĆ</item>
      <item>Boris Radan</item>
      <item>VIKTOR SINIŠTAJ</item>
      <item>VIKTOR SINIŠTAJ</item>
      <item>VIKTOR SINIŠTAJ</item>
      <item>VIKTOR SINIŠTAJ</item>
      <item>Dragan-Josip Knežević</item>
      <item>MILE MABIĆ</item>
      <item>EKO-MONITORING d.o.o. za kontrolu i zaštitu okoliša i inženjering</item>
      <item>RAGUSA PALACE d.o.o. za turizam i graditeljstvo</item>
      <item>Hrvoje Tokić</item>
      <item>Akan Dilberović</item>
      <item>Mario Obradović</item>
      <item>Jelena Grbešić</item>
      <item>PEMO CENTAR d.o.o.</item>
      <item>VILLA LJUBICA d.o.o.</item>
      <item>PRIMORJE GRADNJA d.o.o.</item>
      <item>VYONYX d.o.o.</item>
      <item>Nikša Prlenda</item>
      <item>Oglasna ploča suda</item>
    </derivirana_varijabla>
  </DomainObject.Predmet.OstaliListFormated>
  <DomainObject.Predmet.OstaliListFormatedOIB>
    <izvorni_sadrzaj>
      <item>SSSH / Anka Muhoberac</item>
      <item>DUBROVNIK CESTE, dioničko društvo za održavanje, zaštitu, rekonstrukciju i izgradnju cesta, OIB 60216477432</item>
      <item>Marina Maslek punomoćnik sudionika u postupku CEMEX Hrvatska dioničko društvo za proizvodnju i prodaju cementa i drugih građevinskih materijala</item>
      <item>Sberbank d.d., OIB 78427478595</item>
      <item>Doloris Baričević</item>
      <item>Marijana Temali punomoćnik sudionika u postupku EUROHERC osiguranje - dioničko društvo za osiguranje imovine i osoba i druge poslove osiguranja</item>
      <item>Mladen Vlahušić</item>
      <item>Vinka Radelj</item>
      <item>Ivo Župić</item>
      <item>Raiffeisenbank Austria d.d., OIB 53056966535</item>
      <item>OTP banka Hrvatska dioničko društvo, OIB 52508873833</item>
      <item>Dražen Marković</item>
      <item>Mate Smoljko</item>
      <item>Anita Tomašević punomoćnik sudionika u postupku ELEKTRO-TEAM d.o.o. za elektroinstalacije</item>
      <item>Zdravko Balenović punomoćnik sudionika u postupku LIFT MODUS d.o.o. za poizvodnju, trgovinu i usluge</item>
      <item>ŽDO GRAĐANSKO UPRAVNI ODJEL</item>
      <item>Nezir Mujkić</item>
      <item>OBŠIVAČ, građevinsko, proizvodno, uslužno i trgovačko društvo s ograničenom odgovornošću, OIB 23196214755</item>
      <item>Ministarsto Financija RH</item>
      <item>Nikolina Zvjerković punomoćnik sudionika u postupku LIBERTAS - DUBROVNIK d.o.o. za prijevoz putnika</item>
      <item>Kate Galić punomoćnik sudionika u postupku IMPULS-LEASING društvo s ograničenom odgovornošću za leasing</item>
      <item>Dubravko Arapović</item>
      <item>Amir Alijagić punomoćnik sudionika u postupku KONAVLE METAL d.o.o. za proizvodnju, trgovinu i usluge</item>
      <item>ŽDO Građansko upravni odjel</item>
      <item>HRVATSKA GOSPODARSKA KOMORA, OIB 85167032587</item>
      <item>Josip Tabak</item>
      <item>OTP Leasing dioničko društvo za usluge, OIB 23780250353</item>
      <item>OCINJE-MARKET d.o.o. za građenje, trgovinu, poljoprivredu i usluge, OIB 81175245130</item>
      <item>ĆOSIĆ NAFTNI DERIVATI d.o.o. za građenje, trgovinu i usluge, OIB 26472579320</item>
      <item>NUOVA LIČILAC GORICA d.o.o. za završne radove u građevinarstvu, OIB 30431178883</item>
      <item>JOVAN PEJOVIĆ</item>
      <item>BURAZIN d.o.o. za projektiranje, proizvodnju i montažu, OIB 81401044478</item>
      <item>Nevenko Jurišić</item>
      <item>ŽELJKO FABIJANOVIĆ</item>
      <item>Pero Klarić</item>
      <item>KATE ČAKELIĆ</item>
      <item>SLAVICA GAGIĆ-ŠIMOVIĆ</item>
      <item>VODOVOD DUBROVNIK d.o.o. za vodoopskrbu i komunalnu hidrotehniku, OIB 00862047577</item>
      <item>Želimir Par, odvjetnik punomoćnik sudionika u postupku Esad Čokljat, Dubrovnik</item>
      <item>Denis Orlić</item>
      <item>Pavo Perušina</item>
      <item>Muharrem Elshani</item>
      <item>AKVAMONT d.o.o., OIB 05678625092</item>
      <item>BURAZIN d.o.o. za projektiranje, proizvodnju i montažu, OIB 81401044478</item>
      <item>FRAN MARIN društvo s ograničenom odgovornošću za brodogradnju, trgovinu i marketing, OIB 84037773633</item>
      <item>VIAM d.o.o., OIB 61581848671</item>
      <item>Nevenko Jurišić</item>
      <item>Kate Čakelić</item>
      <item>OTP Leasing dioničko društvo za usluge, OIB 23780250353</item>
      <item>IPSUM d.o.o. za građevinarstvo i trgovinu, OIB 26472901970</item>
      <item>Dinko Jakić</item>
      <item>Željko Vidović</item>
      <item>Odvj. društvo Matijević,Jakirčević i Malkoč j.t.d.</item>
      <item>Dragan Baketarić vl. B-B-G,Mlini</item>
      <item>Odvj. društvo Jakšić, Mujo i Lujak</item>
      <item>Marinko Milanović, OIB 88320164934</item>
      <item>Viktor Siništaj</item>
      <item>Odvjetničko društvo PAR I GRADAC, OIB 30444829514</item>
      <item>Tomislav Sopjanac</item>
      <item>Marijo Matić</item>
      <item>MILE MABIĆ</item>
      <item>Boris Radan</item>
      <item>VIKTOR SINIŠTAJ, OIB 69504425025</item>
      <item>VIKTOR SINIŠTAJ, OIB 69504425025</item>
      <item>VIKTOR SINIŠTAJ, OIB 69504425025</item>
      <item>VIKTOR SINIŠTAJ, OIB 69504425025</item>
      <item>Dragan-Josip Knežević, OIB 97076984856</item>
      <item>MILE MABIĆ</item>
      <item>EKO-MONITORING d.o.o. za kontrolu i zaštitu okoliša i inženjering, OIB 82818873408</item>
      <item>RAGUSA PALACE d.o.o. za turizam i graditeljstvo, OIB 65099561424</item>
      <item>Hrvoje Tokić</item>
      <item>Akan Dilberović</item>
      <item>Mario Obradović</item>
      <item>Jelena Grbešić</item>
      <item>PEMO CENTAR d.o.o., OIB 96916374875</item>
      <item>VILLA LJUBICA d.o.o.</item>
      <item>PRIMORJE GRADNJA d.o.o.</item>
      <item>VYONYX d.o.o.</item>
      <item>Nikša Prlenda</item>
      <item>Oglasna ploča suda</item>
    </izvorni_sadrzaj>
    <derivirana_varijabla naziv="DomainObject.Predmet.OstaliListFormatedOIB_1">
      <item>SSSH / Anka Muhoberac</item>
      <item>DUBROVNIK CESTE, dioničko društvo za održavanje, zaštitu, rekonstrukciju i izgradnju cesta, OIB 60216477432</item>
      <item>Marina Maslek punomoćnik sudionika u postupku CEMEX Hrvatska dioničko društvo za proizvodnju i prodaju cementa i drugih građevinskih materijala</item>
      <item>Sberbank d.d., OIB 78427478595</item>
      <item>Doloris Baričević</item>
      <item>Marijana Temali punomoćnik sudionika u postupku EUROHERC osiguranje - dioničko društvo za osiguranje imovine i osoba i druge poslove osiguranja</item>
      <item>Mladen Vlahušić</item>
      <item>Vinka Radelj</item>
      <item>Ivo Župić</item>
      <item>Raiffeisenbank Austria d.d., OIB 53056966535</item>
      <item>OTP banka Hrvatska dioničko društvo, OIB 52508873833</item>
      <item>Dražen Marković</item>
      <item>Mate Smoljko</item>
      <item>Anita Tomašević punomoćnik sudionika u postupku ELEKTRO-TEAM d.o.o. za elektroinstalacije</item>
      <item>Zdravko Balenović punomoćnik sudionika u postupku LIFT MODUS d.o.o. za poizvodnju, trgovinu i usluge</item>
      <item>ŽDO GRAĐANSKO UPRAVNI ODJEL</item>
      <item>Nezir Mujkić</item>
      <item>OBŠIVAČ, građevinsko, proizvodno, uslužno i trgovačko društvo s ograničenom odgovornošću, OIB 23196214755</item>
      <item>Ministarsto Financija RH</item>
      <item>Nikolina Zvjerković punomoćnik sudionika u postupku LIBERTAS - DUBROVNIK d.o.o. za prijevoz putnika</item>
      <item>Kate Galić punomoćnik sudionika u postupku IMPULS-LEASING društvo s ograničenom odgovornošću za leasing</item>
      <item>Dubravko Arapović</item>
      <item>Amir Alijagić punomoćnik sudionika u postupku KONAVLE METAL d.o.o. za proizvodnju, trgovinu i usluge</item>
      <item>ŽDO Građansko upravni odjel</item>
      <item>HRVATSKA GOSPODARSKA KOMORA, OIB 85167032587</item>
      <item>Josip Tabak</item>
      <item>OTP Leasing dioničko društvo za usluge, OIB 23780250353</item>
      <item>OCINJE-MARKET d.o.o. za građenje, trgovinu, poljoprivredu i usluge, OIB 81175245130</item>
      <item>ĆOSIĆ NAFTNI DERIVATI d.o.o. za građenje, trgovinu i usluge, OIB 26472579320</item>
      <item>NUOVA LIČILAC GORICA d.o.o. za završne radove u građevinarstvu, OIB 30431178883</item>
      <item>JOVAN PEJOVIĆ</item>
      <item>BURAZIN d.o.o. za projektiranje, proizvodnju i montažu, OIB 81401044478</item>
      <item>Nevenko Jurišić</item>
      <item>ŽELJKO FABIJANOVIĆ</item>
      <item>Pero Klarić</item>
      <item>KATE ČAKELIĆ</item>
      <item>SLAVICA GAGIĆ-ŠIMOVIĆ</item>
      <item>VODOVOD DUBROVNIK d.o.o. za vodoopskrbu i komunalnu hidrotehniku, OIB 00862047577</item>
      <item>Želimir Par, odvjetnik punomoćnik sudionika u postupku Esad Čokljat, Dubrovnik</item>
      <item>Denis Orlić</item>
      <item>Pavo Perušina</item>
      <item>Muharrem Elshani</item>
      <item>AKVAMONT d.o.o., OIB 05678625092</item>
      <item>BURAZIN d.o.o. za projektiranje, proizvodnju i montažu, OIB 81401044478</item>
      <item>FRAN MARIN društvo s ograničenom odgovornošću za brodogradnju, trgovinu i marketing, OIB 84037773633</item>
      <item>VIAM d.o.o., OIB 61581848671</item>
      <item>Nevenko Jurišić</item>
      <item>Kate Čakelić</item>
      <item>OTP Leasing dioničko društvo za usluge, OIB 23780250353</item>
      <item>IPSUM d.o.o. za građevinarstvo i trgovinu, OIB 26472901970</item>
      <item>Dinko Jakić</item>
      <item>Željko Vidović</item>
      <item>Odvj. društvo Matijević,Jakirčević i Malkoč j.t.d.</item>
      <item>Dragan Baketarić vl. B-B-G,Mlini</item>
      <item>Odvj. društvo Jakšić, Mujo i Lujak</item>
      <item>Marinko Milanović, OIB 88320164934</item>
      <item>Viktor Siništaj</item>
      <item>Odvjetničko društvo PAR I GRADAC, OIB 30444829514</item>
      <item>Tomislav Sopjanac</item>
      <item>Marijo Matić</item>
      <item>MILE MABIĆ</item>
      <item>Boris Radan</item>
      <item>VIKTOR SINIŠTAJ, OIB 69504425025</item>
      <item>VIKTOR SINIŠTAJ, OIB 69504425025</item>
      <item>VIKTOR SINIŠTAJ, OIB 69504425025</item>
      <item>VIKTOR SINIŠTAJ, OIB 69504425025</item>
      <item>Dragan-Josip Knežević, OIB 97076984856</item>
      <item>MILE MABIĆ</item>
      <item>EKO-MONITORING d.o.o. za kontrolu i zaštitu okoliša i inženjering, OIB 82818873408</item>
      <item>RAGUSA PALACE d.o.o. za turizam i graditeljstvo, OIB 65099561424</item>
      <item>Hrvoje Tokić</item>
      <item>Akan Dilberović</item>
      <item>Mario Obradović</item>
      <item>Jelena Grbešić</item>
      <item>PEMO CENTAR d.o.o., OIB 96916374875</item>
      <item>VILLA LJUBICA d.o.o.</item>
      <item>PRIMORJE GRADNJA d.o.o.</item>
      <item>VYONYX d.o.o.</item>
      <item>Nikša Prlenda</item>
      <item>Oglasna ploča suda</item>
    </derivirana_varijabla>
  </DomainObject.Predmet.OstaliListFormatedOIB>
  <DomainObject.Predmet.OstaliListFormatedWithAdress>
    <izvorni_sadrzaj>
      <item>SSSH / Anka Muhoberac, A. Hwbranga 83, 20000 Dubrovnik</item>
      <item>DUBROVNIK CESTE, dioničko društvo za održavanje, zaštitu, rekonstrukciju i izgradnju cesta, Vladimira Nazora 8, Dubrovnik</item>
      <item>Marina Maslek punomoćnik sudionika u postupku CEMEX Hrvatska dioničko društvo za proizvodnju i prodaju cementa i drugih građevinskih materijala</item>
      <item>Sberbank d.d., Varšavska 9, 10000 Zagreb</item>
      <item>Doloris Baričević</item>
      <item>Marijana Temali punomoćnik sudionika u postupku EUROHERC osiguranje - dioničko društvo za osiguranje imovine i osoba i druge poslove osiguranja</item>
      <item>Mladen Vlahušić</item>
      <item>Vinka Radelj</item>
      <item>Ivo Župić, p.p.30, 21218 Seget Doni</item>
      <item>Raiffeisenbank Austria d.d., Petrinjska 59, 10000 Zagreb</item>
      <item>OTP banka Hrvatska dioničko društvo, Ulica Domovinskog rata 3, Zadar</item>
      <item>Dražen Marković</item>
      <item>Mate Smoljko</item>
      <item>Anita Tomašević punomoćnik sudionika u postupku ELEKTRO-TEAM d.o.o. za elektroinstalacije</item>
      <item>Zdravko Balenović punomoćnik sudionika u postupku LIFT MODUS d.o.o. za poizvodnju, trgovinu i usluge</item>
      <item>ŽDO GRAĐANSKO UPRAVNI ODJEL</item>
      <item>Nezir Mujkić, Od Izvora 51, 20236 Mokošica</item>
      <item>OBŠIVAČ, građevinsko, proizvodno, uslužno i trgovačko društvo s ograničenom odgovornošću, Dubrovačka 100, Metković</item>
      <item>Ministarsto Financija RH</item>
      <item>Nikolina Zvjerković punomoćnik sudionika u postupku LIBERTAS - DUBROVNIK d.o.o. za prijevoz putnika</item>
      <item>Kate Galić punomoćnik sudionika u postupku IMPULS-LEASING društvo s ograničenom odgovornošću za leasing</item>
      <item>Dubravko Arapović</item>
      <item>Amir Alijagić punomoćnik sudionika u postupku KONAVLE METAL d.o.o. za proizvodnju, trgovinu i usluge</item>
      <item>ŽDO Građansko upravni odjel, Dropčeva 1, 20000 Dubrovnik</item>
      <item>HRVATSKA GOSPODARSKA KOMORA, P.Čingrije 6, 20000 Dubrovnik</item>
      <item>Josip Tabak, Jordanovac 113/II, 10000 Zagreb</item>
      <item>OTP Leasing dioničko društvo za usluge, Av. Dubrovnik 16/V, 10000 Zagreb</item>
      <item>OCINJE-MARKET d.o.o. za građenje, trgovinu, poljoprivredu i usluge, Od Izvora 2, Nova Mokošica</item>
      <item>ĆOSIĆ NAFTNI DERIVATI d.o.o. za građenje, trgovinu i usluge, Kneza Branimira 19/1, Metković</item>
      <item>NUOVA LIČILAC GORICA d.o.o. za završne radove u građevinarstvu, Put Republike 12, Dubrovnik</item>
      <item>JOVAN PEJOVIĆ</item>
      <item>BURAZIN d.o.o. za projektiranje, proizvodnju i montažu, Velebitska 5, Split</item>
      <item>Nevenko Jurišić, Sukoišanska 19, 21000 Split</item>
      <item>ŽELJKO FABIJANOVIĆ</item>
      <item>Pero Klarić</item>
      <item>KATE ČAKELIĆ, VRELO 11, 20207 Mlini</item>
      <item>SLAVICA GAGIĆ-ŠIMOVIĆ</item>
      <item>VODOVOD DUBROVNIK d.o.o. za vodoopskrbu i komunalnu hidrotehniku, Vladimira Nazora 19, Dubrovnik</item>
      <item>Želimir Par, odvjetnik, K. Držislava 2, 10000 Zagreb punomoćnik sudionika u postupku Esad Čokljat, Dubrovnik</item>
      <item>Denis Orlić, Vukovarska 26, 20000 Dubrovnik</item>
      <item>Pavo Perušina</item>
      <item>Muharrem Elshani</item>
      <item>AKVAMONT d.o.o., Malo selo 3, 20230 Ston</item>
      <item>BURAZIN d.o.o. za projektiranje, proizvodnju i montažu, Velebitska 5, Split</item>
      <item>FRAN MARIN društvo s ograničenom odgovornošću za brodogradnju, trgovinu i marketing, Poljičkih knezova 21, 21312 Podrstana</item>
      <item>VIAM d.o.o., Josipa Kosora 40, 20000 Dubrovnik</item>
      <item>Nevenko Jurišić, Sukoišanska 19, 21000 Split</item>
      <item>Kate Čakelić</item>
      <item>OTP Leasing dioničko društvo za usluge, Avenue Center, Avenija Dubrovnik 16/V, 10000 Zagreb</item>
      <item>IPSUM d.o.o. za građevinarstvo i trgovinu, Mostarska b.b., 20350 Metković</item>
      <item>Dinko Jakić, Neretljanskih gusara 10, 20340 Ploče</item>
      <item>Željko Vidović</item>
      <item>Odvj. društvo Matijević,Jakirčević i Malkoč j.t.d., Bednjanska 8a, 10000 Zagreb</item>
      <item>Dragan Baketarić vl. B-B-G,Mlini, Put Dragovoljaca Domovinskog rata 136, 20207 Mlini</item>
      <item>Odvj. društvo Jakšić, Mujo i Lujak</item>
      <item>Marinko Milanović</item>
      <item>Viktor Siništaj</item>
      <item>Odvjetničko društvo PAR I GRADAC, Kralja Držislava 2, 10000 Zagreb</item>
      <item>Tomislav Sopjanac, 20000 Dubrovnik</item>
      <item>Marijo Matić, Od škara 3, 20000 Dubrovnik</item>
      <item>MILE MABIĆ, Bana J. Jelačića 69a, 20000 Dubrovnik</item>
      <item>Boris Radan, Šestinski dol 40, 10000 Zagreb</item>
      <item>VIKTOR SINIŠTAJ, OD IZVORA 9, 20000 Dubrovnik</item>
      <item>VIKTOR SINIŠTAJ, OD IZVORA 9, 20000 Dubrovnik</item>
      <item>VIKTOR SINIŠTAJ, OD IZVORA 9, 20000 Dubrovnik</item>
      <item>VIKTOR SINIŠTAJ, OD IZVORA 9, 20000 Dubrovnik</item>
      <item>Dragan-Josip Knežević, Palmotićeva 11, 20000 Dubrovnik</item>
      <item>MILE MABIĆ, Bana J. Jelačića 69a, 20000 Dubrovnik</item>
      <item>EKO-MONITORING d.o.o. za kontrolu i zaštitu okoliša i inženjering, Kućanska 15, 42000 Varaždin</item>
      <item>RAGUSA PALACE d.o.o. za turizam i graditeljstvo, Vukovarska 13, 20000 Dubrovnik</item>
      <item>Hrvoje Tokić</item>
      <item>Akan Dilberović</item>
      <item>Mario Obradović</item>
      <item>Jelena Grbešić</item>
      <item>PEMO CENTAR d.o.o.</item>
      <item>VILLA LJUBICA d.o.o.</item>
      <item>PRIMORJE GRADNJA d.o.o.</item>
      <item>VYONYX d.o.o.</item>
      <item>Nikša Prlenda</item>
      <item>Oglasna ploča suda</item>
    </izvorni_sadrzaj>
    <derivirana_varijabla naziv="DomainObject.Predmet.OstaliListFormatedWithAdress_1">
      <item>SSSH / Anka Muhoberac, A. Hwbranga 83, 20000 Dubrovnik</item>
      <item>DUBROVNIK CESTE, dioničko društvo za održavanje, zaštitu, rekonstrukciju i izgradnju cesta, Vladimira Nazora 8, Dubrovnik</item>
      <item>Marina Maslek punomoćnik sudionika u postupku CEMEX Hrvatska dioničko društvo za proizvodnju i prodaju cementa i drugih građevinskih materijala</item>
      <item>Sberbank d.d., Varšavska 9, 10000 Zagreb</item>
      <item>Doloris Baričević</item>
      <item>Marijana Temali punomoćnik sudionika u postupku EUROHERC osiguranje - dioničko društvo za osiguranje imovine i osoba i druge poslove osiguranja</item>
      <item>Mladen Vlahušić</item>
      <item>Vinka Radelj</item>
      <item>Ivo Župić, p.p.30, 21218 Seget Doni</item>
      <item>Raiffeisenbank Austria d.d., Petrinjska 59, 10000 Zagreb</item>
      <item>OTP banka Hrvatska dioničko društvo, Ulica Domovinskog rata 3, Zadar</item>
      <item>Dražen Marković</item>
      <item>Mate Smoljko</item>
      <item>Anita Tomašević punomoćnik sudionika u postupku ELEKTRO-TEAM d.o.o. za elektroinstalacije</item>
      <item>Zdravko Balenović punomoćnik sudionika u postupku LIFT MODUS d.o.o. za poizvodnju, trgovinu i usluge</item>
      <item>ŽDO GRAĐANSKO UPRAVNI ODJEL</item>
      <item>Nezir Mujkić, Od Izvora 51, 20236 Mokošica</item>
      <item>OBŠIVAČ, građevinsko, proizvodno, uslužno i trgovačko društvo s ograničenom odgovornošću, Dubrovačka 100, Metković</item>
      <item>Ministarsto Financija RH</item>
      <item>Nikolina Zvjerković punomoćnik sudionika u postupku LIBERTAS - DUBROVNIK d.o.o. za prijevoz putnika</item>
      <item>Kate Galić punomoćnik sudionika u postupku IMPULS-LEASING društvo s ograničenom odgovornošću za leasing</item>
      <item>Dubravko Arapović</item>
      <item>Amir Alijagić punomoćnik sudionika u postupku KONAVLE METAL d.o.o. za proizvodnju, trgovinu i usluge</item>
      <item>ŽDO Građansko upravni odjel, Dropčeva 1, 20000 Dubrovnik</item>
      <item>HRVATSKA GOSPODARSKA KOMORA, P.Čingrije 6, 20000 Dubrovnik</item>
      <item>Josip Tabak, Jordanovac 113/II, 10000 Zagreb</item>
      <item>OTP Leasing dioničko društvo za usluge, Av. Dubrovnik 16/V, 10000 Zagreb</item>
      <item>OCINJE-MARKET d.o.o. za građenje, trgovinu, poljoprivredu i usluge, Od Izvora 2, Nova Mokošica</item>
      <item>ĆOSIĆ NAFTNI DERIVATI d.o.o. za građenje, trgovinu i usluge, Kneza Branimira 19/1, Metković</item>
      <item>NUOVA LIČILAC GORICA d.o.o. za završne radove u građevinarstvu, Put Republike 12, Dubrovnik</item>
      <item>JOVAN PEJOVIĆ</item>
      <item>BURAZIN d.o.o. za projektiranje, proizvodnju i montažu, Velebitska 5, Split</item>
      <item>Nevenko Jurišić, Sukoišanska 19, 21000 Split</item>
      <item>ŽELJKO FABIJANOVIĆ</item>
      <item>Pero Klarić</item>
      <item>KATE ČAKELIĆ, VRELO 11, 20207 Mlini</item>
      <item>SLAVICA GAGIĆ-ŠIMOVIĆ</item>
      <item>VODOVOD DUBROVNIK d.o.o. za vodoopskrbu i komunalnu hidrotehniku, Vladimira Nazora 19, Dubrovnik</item>
      <item>Želimir Par, odvjetnik, K. Držislava 2, 10000 Zagreb punomoćnik sudionika u postupku Esad Čokljat, Dubrovnik</item>
      <item>Denis Orlić, Vukovarska 26, 20000 Dubrovnik</item>
      <item>Pavo Perušina</item>
      <item>Muharrem Elshani</item>
      <item>AKVAMONT d.o.o., Malo selo 3, 20230 Ston</item>
      <item>BURAZIN d.o.o. za projektiranje, proizvodnju i montažu, Velebitska 5, Split</item>
      <item>FRAN MARIN društvo s ograničenom odgovornošću za brodogradnju, trgovinu i marketing, Poljičkih knezova 21, 21312 Podrstana</item>
      <item>VIAM d.o.o., Josipa Kosora 40, 20000 Dubrovnik</item>
      <item>Nevenko Jurišić, Sukoišanska 19, 21000 Split</item>
      <item>Kate Čakelić</item>
      <item>OTP Leasing dioničko društvo za usluge, Avenue Center, Avenija Dubrovnik 16/V, 10000 Zagreb</item>
      <item>IPSUM d.o.o. za građevinarstvo i trgovinu, Mostarska b.b., 20350 Metković</item>
      <item>Dinko Jakić, Neretljanskih gusara 10, 20340 Ploče</item>
      <item>Željko Vidović</item>
      <item>Odvj. društvo Matijević,Jakirčević i Malkoč j.t.d., Bednjanska 8a, 10000 Zagreb</item>
      <item>Dragan Baketarić vl. B-B-G,Mlini, Put Dragovoljaca Domovinskog rata 136, 20207 Mlini</item>
      <item>Odvj. društvo Jakšić, Mujo i Lujak</item>
      <item>Marinko Milanović</item>
      <item>Viktor Siništaj</item>
      <item>Odvjetničko društvo PAR I GRADAC, Kralja Držislava 2, 10000 Zagreb</item>
      <item>Tomislav Sopjanac, 20000 Dubrovnik</item>
      <item>Marijo Matić, Od škara 3, 20000 Dubrovnik</item>
      <item>MILE MABIĆ, Bana J. Jelačića 69a, 20000 Dubrovnik</item>
      <item>Boris Radan, Šestinski dol 40, 10000 Zagreb</item>
      <item>VIKTOR SINIŠTAJ, OD IZVORA 9, 20000 Dubrovnik</item>
      <item>VIKTOR SINIŠTAJ, OD IZVORA 9, 20000 Dubrovnik</item>
      <item>VIKTOR SINIŠTAJ, OD IZVORA 9, 20000 Dubrovnik</item>
      <item>VIKTOR SINIŠTAJ, OD IZVORA 9, 20000 Dubrovnik</item>
      <item>Dragan-Josip Knežević, Palmotićeva 11, 20000 Dubrovnik</item>
      <item>MILE MABIĆ, Bana J. Jelačića 69a, 20000 Dubrovnik</item>
      <item>EKO-MONITORING d.o.o. za kontrolu i zaštitu okoliša i inženjering, Kućanska 15, 42000 Varaždin</item>
      <item>RAGUSA PALACE d.o.o. za turizam i graditeljstvo, Vukovarska 13, 20000 Dubrovnik</item>
      <item>Hrvoje Tokić</item>
      <item>Akan Dilberović</item>
      <item>Mario Obradović</item>
      <item>Jelena Grbešić</item>
      <item>PEMO CENTAR d.o.o.</item>
      <item>VILLA LJUBICA d.o.o.</item>
      <item>PRIMORJE GRADNJA d.o.o.</item>
      <item>VYONYX d.o.o.</item>
      <item>Nikša Prlenda</item>
      <item>Oglasna ploča suda</item>
    </derivirana_varijabla>
  </DomainObject.Predmet.OstaliListFormatedWithAdress>
  <DomainObject.Predmet.OstaliListFormatedWithAdressOIB>
    <izvorni_sadrzaj>
      <item>SSSH / Anka Muhoberac, A. Hwbranga 83, 20000 Dubrovnik</item>
      <item>DUBROVNIK CESTE, dioničko društvo za održavanje, zaštitu, rekonstrukciju i izgradnju cesta, OIB 60216477432, Vladimira Nazora 8, Dubrovnik</item>
      <item>Marina Maslek punomoćnik sudionika u postupku CEMEX Hrvatska dioničko društvo za proizvodnju i prodaju cementa i drugih građevinskih materijala</item>
      <item>Sberbank d.d., OIB 78427478595, Varšavska 9, 10000 Zagreb</item>
      <item>Doloris Baričević</item>
      <item>Marijana Temali punomoćnik sudionika u postupku EUROHERC osiguranje - dioničko društvo za osiguranje imovine i osoba i druge poslove osiguranja</item>
      <item>Mladen Vlahušić</item>
      <item>Vinka Radelj</item>
      <item>Ivo Župić, p.p.30, 21218 Seget Doni</item>
      <item>Raiffeisenbank Austria d.d., OIB 53056966535, Petrinjska 59, 10000 Zagreb</item>
      <item>OTP banka Hrvatska dioničko društvo, OIB 52508873833, Ulica Domovinskog rata 3, Zadar</item>
      <item>Dražen Marković</item>
      <item>Mate Smoljko</item>
      <item>Anita Tomašević punomoćnik sudionika u postupku ELEKTRO-TEAM d.o.o. za elektroinstalacije</item>
      <item>Zdravko Balenović punomoćnik sudionika u postupku LIFT MODUS d.o.o. za poizvodnju, trgovinu i usluge</item>
      <item>ŽDO GRAĐANSKO UPRAVNI ODJEL</item>
      <item>Nezir Mujkić, Od Izvora 51, 20236 Mokošica</item>
      <item>OBŠIVAČ, građevinsko, proizvodno, uslužno i trgovačko društvo s ograničenom odgovornošću, OIB 23196214755, Dubrovačka 100, Metković</item>
      <item>Ministarsto Financija RH</item>
      <item>Nikolina Zvjerković punomoćnik sudionika u postupku LIBERTAS - DUBROVNIK d.o.o. za prijevoz putnika</item>
      <item>Kate Galić punomoćnik sudionika u postupku IMPULS-LEASING društvo s ograničenom odgovornošću za leasing</item>
      <item>Dubravko Arapović</item>
      <item>Amir Alijagić punomoćnik sudionika u postupku KONAVLE METAL d.o.o. za proizvodnju, trgovinu i usluge</item>
      <item>ŽDO Građansko upravni odjel, Dropčeva 1, 20000 Dubrovnik</item>
      <item>HRVATSKA GOSPODARSKA KOMORA, OIB 85167032587, P.Čingrije 6, 20000 Dubrovnik</item>
      <item>Josip Tabak, Jordanovac 113/II, 10000 Zagreb</item>
      <item>OTP Leasing dioničko društvo za usluge, OIB 23780250353, Av. Dubrovnik 16/V, 10000 Zagreb</item>
      <item>OCINJE-MARKET d.o.o. za građenje, trgovinu, poljoprivredu i usluge, OIB 81175245130, Od Izvora 2, Nova Mokošica</item>
      <item>ĆOSIĆ NAFTNI DERIVATI d.o.o. za građenje, trgovinu i usluge, OIB 26472579320, Kneza Branimira 19/1, Metković</item>
      <item>NUOVA LIČILAC GORICA d.o.o. za završne radove u građevinarstvu, OIB 30431178883, Put Republike 12, Dubrovnik</item>
      <item>JOVAN PEJOVIĆ</item>
      <item>BURAZIN d.o.o. za projektiranje, proizvodnju i montažu, OIB 81401044478, Velebitska 5, Split</item>
      <item>Nevenko Jurišić, Sukoišanska 19, 21000 Split</item>
      <item>ŽELJKO FABIJANOVIĆ</item>
      <item>Pero Klarić</item>
      <item>KATE ČAKELIĆ, VRELO 11, 20207 Mlini</item>
      <item>SLAVICA GAGIĆ-ŠIMOVIĆ</item>
      <item>VODOVOD DUBROVNIK d.o.o. za vodoopskrbu i komunalnu hidrotehniku, OIB 00862047577, Vladimira Nazora 19, Dubrovnik</item>
      <item>Želimir Par, odvjetnik, K. Držislava 2, 10000 Zagreb punomoćnik sudionika u postupku Esad Čokljat, Dubrovnik</item>
      <item>Denis Orlić, Vukovarska 26, 20000 Dubrovnik</item>
      <item>Pavo Perušina</item>
      <item>Muharrem Elshani</item>
      <item>AKVAMONT d.o.o., OIB 05678625092, Malo selo 3, 20230 Ston</item>
      <item>BURAZIN d.o.o. za projektiranje, proizvodnju i montažu, OIB 81401044478, Velebitska 5, Split</item>
      <item>FRAN MARIN društvo s ograničenom odgovornošću za brodogradnju, trgovinu i marketing, OIB 84037773633, Poljičkih knezova 21, 21312 Podrstana</item>
      <item>VIAM d.o.o., OIB 61581848671, Josipa Kosora 40, 20000 Dubrovnik</item>
      <item>Nevenko Jurišić, Sukoišanska 19, 21000 Split</item>
      <item>Kate Čakelić</item>
      <item>OTP Leasing dioničko društvo za usluge, OIB 23780250353, Avenue Center, Avenija Dubrovnik 16/V, 10000 Zagreb</item>
      <item>IPSUM d.o.o. za građevinarstvo i trgovinu, OIB 26472901970, Mostarska b.b., 20350 Metković</item>
      <item>Dinko Jakić, Neretljanskih gusara 10, 20340 Ploče</item>
      <item>Željko Vidović</item>
      <item>Odvj. društvo Matijević,Jakirčević i Malkoč j.t.d., Bednjanska 8a, 10000 Zagreb</item>
      <item>Dragan Baketarić vl. B-B-G,Mlini, Put Dragovoljaca Domovinskog rata 136, 20207 Mlini</item>
      <item>Odvj. društvo Jakšić, Mujo i Lujak</item>
      <item>Marinko Milanović, OIB 88320164934</item>
      <item>Viktor Siništaj</item>
      <item>Odvjetničko društvo PAR I GRADAC, OIB 30444829514, Kralja Držislava 2, 10000 Zagreb</item>
      <item>Tomislav Sopjanac, 20000 Dubrovnik</item>
      <item>Marijo Matić, Od škara 3, 20000 Dubrovnik</item>
      <item>MILE MABIĆ, Bana J. Jelačića 69a, 20000 Dubrovnik</item>
      <item>Boris Radan, Šestinski dol 40, 10000 Zagreb</item>
      <item>VIKTOR SINIŠTAJ, OIB 69504425025, OD IZVORA 9, 20000 Dubrovnik</item>
      <item>VIKTOR SINIŠTAJ, OIB 69504425025, OD IZVORA 9, 20000 Dubrovnik</item>
      <item>VIKTOR SINIŠTAJ, OIB 69504425025, OD IZVORA 9, 20000 Dubrovnik</item>
      <item>VIKTOR SINIŠTAJ, OIB 69504425025, OD IZVORA 9, 20000 Dubrovnik</item>
      <item>Dragan-Josip Knežević, OIB 97076984856, Palmotićeva 11, 20000 Dubrovnik</item>
      <item>MILE MABIĆ, Bana J. Jelačića 69a, 20000 Dubrovnik</item>
      <item>EKO-MONITORING d.o.o. za kontrolu i zaštitu okoliša i inženjering, OIB 82818873408, Kućanska 15, 42000 Varaždin</item>
      <item>RAGUSA PALACE d.o.o. za turizam i graditeljstvo, OIB 65099561424, Vukovarska 13, 20000 Dubrovnik</item>
      <item>Hrvoje Tokić</item>
      <item>Akan Dilberović</item>
      <item>Mario Obradović</item>
      <item>Jelena Grbešić</item>
      <item>PEMO CENTAR d.o.o., OIB 96916374875</item>
      <item>VILLA LJUBICA d.o.o.</item>
      <item>PRIMORJE GRADNJA d.o.o.</item>
      <item>VYONYX d.o.o.</item>
      <item>Nikša Prlenda</item>
      <item>Oglasna ploča suda</item>
    </izvorni_sadrzaj>
    <derivirana_varijabla naziv="DomainObject.Predmet.OstaliListFormatedWithAdressOIB_1">
      <item>SSSH / Anka Muhoberac, A. Hwbranga 83, 20000 Dubrovnik</item>
      <item>DUBROVNIK CESTE, dioničko društvo za održavanje, zaštitu, rekonstrukciju i izgradnju cesta, OIB 60216477432, Vladimira Nazora 8, Dubrovnik</item>
      <item>Marina Maslek punomoćnik sudionika u postupku CEMEX Hrvatska dioničko društvo za proizvodnju i prodaju cementa i drugih građevinskih materijala</item>
      <item>Sberbank d.d., OIB 78427478595, Varšavska 9, 10000 Zagreb</item>
      <item>Doloris Baričević</item>
      <item>Marijana Temali punomoćnik sudionika u postupku EUROHERC osiguranje - dioničko društvo za osiguranje imovine i osoba i druge poslove osiguranja</item>
      <item>Mladen Vlahušić</item>
      <item>Vinka Radelj</item>
      <item>Ivo Župić, p.p.30, 21218 Seget Doni</item>
      <item>Raiffeisenbank Austria d.d., OIB 53056966535, Petrinjska 59, 10000 Zagreb</item>
      <item>OTP banka Hrvatska dioničko društvo, OIB 52508873833, Ulica Domovinskog rata 3, Zadar</item>
      <item>Dražen Marković</item>
      <item>Mate Smoljko</item>
      <item>Anita Tomašević punomoćnik sudionika u postupku ELEKTRO-TEAM d.o.o. za elektroinstalacije</item>
      <item>Zdravko Balenović punomoćnik sudionika u postupku LIFT MODUS d.o.o. za poizvodnju, trgovinu i usluge</item>
      <item>ŽDO GRAĐANSKO UPRAVNI ODJEL</item>
      <item>Nezir Mujkić, Od Izvora 51, 20236 Mokošica</item>
      <item>OBŠIVAČ, građevinsko, proizvodno, uslužno i trgovačko društvo s ograničenom odgovornošću, OIB 23196214755, Dubrovačka 100, Metković</item>
      <item>Ministarsto Financija RH</item>
      <item>Nikolina Zvjerković punomoćnik sudionika u postupku LIBERTAS - DUBROVNIK d.o.o. za prijevoz putnika</item>
      <item>Kate Galić punomoćnik sudionika u postupku IMPULS-LEASING društvo s ograničenom odgovornošću za leasing</item>
      <item>Dubravko Arapović</item>
      <item>Amir Alijagić punomoćnik sudionika u postupku KONAVLE METAL d.o.o. za proizvodnju, trgovinu i usluge</item>
      <item>ŽDO Građansko upravni odjel, Dropčeva 1, 20000 Dubrovnik</item>
      <item>HRVATSKA GOSPODARSKA KOMORA, OIB 85167032587, P.Čingrije 6, 20000 Dubrovnik</item>
      <item>Josip Tabak, Jordanovac 113/II, 10000 Zagreb</item>
      <item>OTP Leasing dioničko društvo za usluge, OIB 23780250353, Av. Dubrovnik 16/V, 10000 Zagreb</item>
      <item>OCINJE-MARKET d.o.o. za građenje, trgovinu, poljoprivredu i usluge, OIB 81175245130, Od Izvora 2, Nova Mokošica</item>
      <item>ĆOSIĆ NAFTNI DERIVATI d.o.o. za građenje, trgovinu i usluge, OIB 26472579320, Kneza Branimira 19/1, Metković</item>
      <item>NUOVA LIČILAC GORICA d.o.o. za završne radove u građevinarstvu, OIB 30431178883, Put Republike 12, Dubrovnik</item>
      <item>JOVAN PEJOVIĆ</item>
      <item>BURAZIN d.o.o. za projektiranje, proizvodnju i montažu, OIB 81401044478, Velebitska 5, Split</item>
      <item>Nevenko Jurišić, Sukoišanska 19, 21000 Split</item>
      <item>ŽELJKO FABIJANOVIĆ</item>
      <item>Pero Klarić</item>
      <item>KATE ČAKELIĆ, VRELO 11, 20207 Mlini</item>
      <item>SLAVICA GAGIĆ-ŠIMOVIĆ</item>
      <item>VODOVOD DUBROVNIK d.o.o. za vodoopskrbu i komunalnu hidrotehniku, OIB 00862047577, Vladimira Nazora 19, Dubrovnik</item>
      <item>Želimir Par, odvjetnik, K. Držislava 2, 10000 Zagreb punomoćnik sudionika u postupku Esad Čokljat, Dubrovnik</item>
      <item>Denis Orlić, Vukovarska 26, 20000 Dubrovnik</item>
      <item>Pavo Perušina</item>
      <item>Muharrem Elshani</item>
      <item>AKVAMONT d.o.o., OIB 05678625092, Malo selo 3, 20230 Ston</item>
      <item>BURAZIN d.o.o. za projektiranje, proizvodnju i montažu, OIB 81401044478, Velebitska 5, Split</item>
      <item>FRAN MARIN društvo s ograničenom odgovornošću za brodogradnju, trgovinu i marketing, OIB 84037773633, Poljičkih knezova 21, 21312 Podrstana</item>
      <item>VIAM d.o.o., OIB 61581848671, Josipa Kosora 40, 20000 Dubrovnik</item>
      <item>Nevenko Jurišić, Sukoišanska 19, 21000 Split</item>
      <item>Kate Čakelić</item>
      <item>OTP Leasing dioničko društvo za usluge, OIB 23780250353, Avenue Center, Avenija Dubrovnik 16/V, 10000 Zagreb</item>
      <item>IPSUM d.o.o. za građevinarstvo i trgovinu, OIB 26472901970, Mostarska b.b., 20350 Metković</item>
      <item>Dinko Jakić, Neretljanskih gusara 10, 20340 Ploče</item>
      <item>Željko Vidović</item>
      <item>Odvj. društvo Matijević,Jakirčević i Malkoč j.t.d., Bednjanska 8a, 10000 Zagreb</item>
      <item>Dragan Baketarić vl. B-B-G,Mlini, Put Dragovoljaca Domovinskog rata 136, 20207 Mlini</item>
      <item>Odvj. društvo Jakšić, Mujo i Lujak</item>
      <item>Marinko Milanović, OIB 88320164934</item>
      <item>Viktor Siništaj</item>
      <item>Odvjetničko društvo PAR I GRADAC, OIB 30444829514, Kralja Držislava 2, 10000 Zagreb</item>
      <item>Tomislav Sopjanac, 20000 Dubrovnik</item>
      <item>Marijo Matić, Od škara 3, 20000 Dubrovnik</item>
      <item>MILE MABIĆ, Bana J. Jelačića 69a, 20000 Dubrovnik</item>
      <item>Boris Radan, Šestinski dol 40, 10000 Zagreb</item>
      <item>VIKTOR SINIŠTAJ, OIB 69504425025, OD IZVORA 9, 20000 Dubrovnik</item>
      <item>VIKTOR SINIŠTAJ, OIB 69504425025, OD IZVORA 9, 20000 Dubrovnik</item>
      <item>VIKTOR SINIŠTAJ, OIB 69504425025, OD IZVORA 9, 20000 Dubrovnik</item>
      <item>VIKTOR SINIŠTAJ, OIB 69504425025, OD IZVORA 9, 20000 Dubrovnik</item>
      <item>Dragan-Josip Knežević, OIB 97076984856, Palmotićeva 11, 20000 Dubrovnik</item>
      <item>MILE MABIĆ, Bana J. Jelačića 69a, 20000 Dubrovnik</item>
      <item>EKO-MONITORING d.o.o. za kontrolu i zaštitu okoliša i inženjering, OIB 82818873408, Kućanska 15, 42000 Varaždin</item>
      <item>RAGUSA PALACE d.o.o. za turizam i graditeljstvo, OIB 65099561424, Vukovarska 13, 20000 Dubrovnik</item>
      <item>Hrvoje Tokić</item>
      <item>Akan Dilberović</item>
      <item>Mario Obradović</item>
      <item>Jelena Grbešić</item>
      <item>PEMO CENTAR d.o.o., OIB 96916374875</item>
      <item>VILLA LJUBICA d.o.o.</item>
      <item>PRIMORJE GRADNJA d.o.o.</item>
      <item>VYONYX d.o.o.</item>
      <item>Nikša Prlenda</item>
      <item>Oglasna ploča suda</item>
    </derivirana_varijabla>
  </DomainObject.Predmet.OstaliListFormatedWithAdressOIB>
  <DomainObject.Predmet.OstaliListNazivFormated>
    <izvorni_sadrzaj>
      <item>SSSH / Anka Muhoberac</item>
      <item>DUBROVNIK CESTE, dioničko društvo za održavanje, zaštitu, rekonstrukciju i izgradnju cesta</item>
      <item>Marina Maslek</item>
      <item>Sberbank d.d.</item>
      <item>Doloris Baričević</item>
      <item>Marijana Temali</item>
      <item>Mladen Vlahušić</item>
      <item>Vinka Radelj</item>
      <item>Ivo Župić</item>
      <item>Raiffeisenbank Austria d.d.</item>
      <item>OTP banka Hrvatska dioničko društvo</item>
      <item>Dražen Marković</item>
      <item>Mate Smoljko</item>
      <item>Anita Tomašević</item>
      <item>Zdravko Balenović</item>
      <item>ŽDO GRAĐANSKO UPRAVNI ODJEL</item>
      <item>Nezir Mujkić</item>
      <item>OBŠIVAČ, građevinsko, proizvodno, uslužno i trgovačko društvo s ograničenom odgovornošću</item>
      <item>Ministarsto Financija RH</item>
      <item>Nikolina Zvjerković</item>
      <item>Kate Galić</item>
      <item>Dubravko Arapović</item>
      <item>Amir Alijagić</item>
      <item>ŽDO Građansko upravni odjel</item>
      <item>HRVATSKA GOSPODARSKA KOMORA</item>
      <item>Josip Tabak</item>
      <item>OTP Leasing dioničko društvo za usluge</item>
      <item>OCINJE-MARKET d.o.o. za građenje, trgovinu, poljoprivredu i usluge</item>
      <item>ĆOSIĆ NAFTNI DERIVATI d.o.o. za građenje, trgovinu i usluge</item>
      <item>NUOVA LIČILAC GORICA d.o.o. za završne radove u građevinarstvu</item>
      <item>JOVAN PEJOVIĆ</item>
      <item>BURAZIN d.o.o. za projektiranje, proizvodnju i montažu</item>
      <item>Nevenko Jurišić</item>
      <item>ŽELJKO FABIJANOVIĆ</item>
      <item>Pero Klarić</item>
      <item>KATE ČAKELIĆ</item>
      <item>SLAVICA GAGIĆ-ŠIMOVIĆ</item>
      <item>VODOVOD DUBROVNIK d.o.o. za vodoopskrbu i komunalnu hidrotehniku</item>
      <item>Želimir Par, odvjetnik</item>
      <item>Denis Orlić</item>
      <item>Pavo Perušina</item>
      <item>Muharrem Elshani</item>
      <item>AKVAMONT d.o.o.</item>
      <item>BURAZIN d.o.o. za projektiranje, proizvodnju i montažu</item>
      <item>FRAN MARIN društvo s ograničenom odgovornošću za brodogradnju, trgovinu i marketing</item>
      <item>VIAM d.o.o.</item>
      <item>Nevenko Jurišić</item>
      <item>Kate Čakelić</item>
      <item>OTP Leasing dioničko društvo za usluge</item>
      <item>IPSUM d.o.o. za građevinarstvo i trgovinu</item>
      <item>Dinko Jakić</item>
      <item>Željko Vidović</item>
      <item>Odvj. društvo Matijević,Jakirčević i Malkoč j.t.d.</item>
      <item>Dragan Baketarić vl. B-B-G,Mlini</item>
      <item>Odvj. društvo Jakšić, Mujo i Lujak</item>
      <item>Marinko Milanović</item>
      <item>Viktor Siništaj</item>
      <item>Odvjetničko društvo PAR I GRADAC</item>
      <item>Tomislav Sopjanac</item>
      <item>Marijo Matić</item>
      <item>MILE MABIĆ</item>
      <item>Boris Radan</item>
      <item>VIKTOR SINIŠTAJ</item>
      <item>VIKTOR SINIŠTAJ</item>
      <item>VIKTOR SINIŠTAJ</item>
      <item>VIKTOR SINIŠTAJ</item>
      <item>Dragan-Josip Knežević</item>
      <item>MILE MABIĆ</item>
      <item>EKO-MONITORING d.o.o. za kontrolu i zaštitu okoliša i inženjering</item>
      <item>RAGUSA PALACE d.o.o. za turizam i graditeljstvo</item>
      <item>Hrvoje Tokić</item>
      <item>Akan Dilberović</item>
      <item>Mario Obradović</item>
      <item>Jelena Grbešić</item>
      <item>PEMO CENTAR d.o.o.</item>
      <item>VILLA LJUBICA d.o.o.</item>
      <item>PRIMORJE GRADNJA d.o.o.</item>
      <item>VYONYX d.o.o.</item>
      <item>Nikša Prlenda</item>
      <item>Oglasna ploča suda</item>
    </izvorni_sadrzaj>
    <derivirana_varijabla naziv="DomainObject.Predmet.OstaliListNazivFormated_1">
      <item>SSSH / Anka Muhoberac</item>
      <item>DUBROVNIK CESTE, dioničko društvo za održavanje, zaštitu, rekonstrukciju i izgradnju cesta</item>
      <item>Marina Maslek</item>
      <item>Sberbank d.d.</item>
      <item>Doloris Baričević</item>
      <item>Marijana Temali</item>
      <item>Mladen Vlahušić</item>
      <item>Vinka Radelj</item>
      <item>Ivo Župić</item>
      <item>Raiffeisenbank Austria d.d.</item>
      <item>OTP banka Hrvatska dioničko društvo</item>
      <item>Dražen Marković</item>
      <item>Mate Smoljko</item>
      <item>Anita Tomašević</item>
      <item>Zdravko Balenović</item>
      <item>ŽDO GRAĐANSKO UPRAVNI ODJEL</item>
      <item>Nezir Mujkić</item>
      <item>OBŠIVAČ, građevinsko, proizvodno, uslužno i trgovačko društvo s ograničenom odgovornošću</item>
      <item>Ministarsto Financija RH</item>
      <item>Nikolina Zvjerković</item>
      <item>Kate Galić</item>
      <item>Dubravko Arapović</item>
      <item>Amir Alijagić</item>
      <item>ŽDO Građansko upravni odjel</item>
      <item>HRVATSKA GOSPODARSKA KOMORA</item>
      <item>Josip Tabak</item>
      <item>OTP Leasing dioničko društvo za usluge</item>
      <item>OCINJE-MARKET d.o.o. za građenje, trgovinu, poljoprivredu i usluge</item>
      <item>ĆOSIĆ NAFTNI DERIVATI d.o.o. za građenje, trgovinu i usluge</item>
      <item>NUOVA LIČILAC GORICA d.o.o. za završne radove u građevinarstvu</item>
      <item>JOVAN PEJOVIĆ</item>
      <item>BURAZIN d.o.o. za projektiranje, proizvodnju i montažu</item>
      <item>Nevenko Jurišić</item>
      <item>ŽELJKO FABIJANOVIĆ</item>
      <item>Pero Klarić</item>
      <item>KATE ČAKELIĆ</item>
      <item>SLAVICA GAGIĆ-ŠIMOVIĆ</item>
      <item>VODOVOD DUBROVNIK d.o.o. za vodoopskrbu i komunalnu hidrotehniku</item>
      <item>Želimir Par, odvjetnik</item>
      <item>Denis Orlić</item>
      <item>Pavo Perušina</item>
      <item>Muharrem Elshani</item>
      <item>AKVAMONT d.o.o.</item>
      <item>BURAZIN d.o.o. za projektiranje, proizvodnju i montažu</item>
      <item>FRAN MARIN društvo s ograničenom odgovornošću za brodogradnju, trgovinu i marketing</item>
      <item>VIAM d.o.o.</item>
      <item>Nevenko Jurišić</item>
      <item>Kate Čakelić</item>
      <item>OTP Leasing dioničko društvo za usluge</item>
      <item>IPSUM d.o.o. za građevinarstvo i trgovinu</item>
      <item>Dinko Jakić</item>
      <item>Željko Vidović</item>
      <item>Odvj. društvo Matijević,Jakirčević i Malkoč j.t.d.</item>
      <item>Dragan Baketarić vl. B-B-G,Mlini</item>
      <item>Odvj. društvo Jakšić, Mujo i Lujak</item>
      <item>Marinko Milanović</item>
      <item>Viktor Siništaj</item>
      <item>Odvjetničko društvo PAR I GRADAC</item>
      <item>Tomislav Sopjanac</item>
      <item>Marijo Matić</item>
      <item>MILE MABIĆ</item>
      <item>Boris Radan</item>
      <item>VIKTOR SINIŠTAJ</item>
      <item>VIKTOR SINIŠTAJ</item>
      <item>VIKTOR SINIŠTAJ</item>
      <item>VIKTOR SINIŠTAJ</item>
      <item>Dragan-Josip Knežević</item>
      <item>MILE MABIĆ</item>
      <item>EKO-MONITORING d.o.o. za kontrolu i zaštitu okoliša i inženjering</item>
      <item>RAGUSA PALACE d.o.o. za turizam i graditeljstvo</item>
      <item>Hrvoje Tokić</item>
      <item>Akan Dilberović</item>
      <item>Mario Obradović</item>
      <item>Jelena Grbešić</item>
      <item>PEMO CENTAR d.o.o.</item>
      <item>VILLA LJUBICA d.o.o.</item>
      <item>PRIMORJE GRADNJA d.o.o.</item>
      <item>VYONYX d.o.o.</item>
      <item>Nikša Prlenda</item>
      <item>Oglasna ploča suda</item>
    </derivirana_varijabla>
  </DomainObject.Predmet.OstaliListNazivFormated>
  <DomainObject.Predmet.OstaliListNazivFormatedOIB>
    <izvorni_sadrzaj>
      <item>SSSH / Anka Muhoberac</item>
      <item>DUBROVNIK CESTE, dioničko društvo za održavanje, zaštitu, rekonstrukciju i izgradnju cesta, OIB 60216477432</item>
      <item>Marina Maslek</item>
      <item>Sberbank d.d., OIB 78427478595</item>
      <item>Doloris Baričević</item>
      <item>Marijana Temali</item>
      <item>Mladen Vlahušić</item>
      <item>Vinka Radelj</item>
      <item>Ivo Župić</item>
      <item>Raiffeisenbank Austria d.d., OIB 53056966535</item>
      <item>OTP banka Hrvatska dioničko društvo, OIB 52508873833</item>
      <item>Dražen Marković</item>
      <item>Mate Smoljko</item>
      <item>Anita Tomašević</item>
      <item>Zdravko Balenović</item>
      <item>ŽDO GRAĐANSKO UPRAVNI ODJEL</item>
      <item>Nezir Mujkić</item>
      <item>OBŠIVAČ, građevinsko, proizvodno, uslužno i trgovačko društvo s ograničenom odgovornošću, OIB 23196214755</item>
      <item>Ministarsto Financija RH</item>
      <item>Nikolina Zvjerković</item>
      <item>Kate Galić</item>
      <item>Dubravko Arapović</item>
      <item>Amir Alijagić</item>
      <item>ŽDO Građansko upravni odjel</item>
      <item>HRVATSKA GOSPODARSKA KOMORA, OIB 85167032587</item>
      <item>Josip Tabak</item>
      <item>OTP Leasing dioničko društvo za usluge, OIB 23780250353</item>
      <item>OCINJE-MARKET d.o.o. za građenje, trgovinu, poljoprivredu i usluge, OIB 81175245130</item>
      <item>ĆOSIĆ NAFTNI DERIVATI d.o.o. za građenje, trgovinu i usluge, OIB 26472579320</item>
      <item>NUOVA LIČILAC GORICA d.o.o. za završne radove u građevinarstvu, OIB 30431178883</item>
      <item>JOVAN PEJOVIĆ</item>
      <item>BURAZIN d.o.o. za projektiranje, proizvodnju i montažu, OIB 81401044478</item>
      <item>Nevenko Jurišić</item>
      <item>ŽELJKO FABIJANOVIĆ</item>
      <item>Pero Klarić</item>
      <item>KATE ČAKELIĆ</item>
      <item>SLAVICA GAGIĆ-ŠIMOVIĆ</item>
      <item>VODOVOD DUBROVNIK d.o.o. za vodoopskrbu i komunalnu hidrotehniku, OIB 00862047577</item>
      <item>Želimir Par, odvjetnik</item>
      <item>Denis Orlić</item>
      <item>Pavo Perušina</item>
      <item>Muharrem Elshani</item>
      <item>AKVAMONT d.o.o., OIB 05678625092</item>
      <item>BURAZIN d.o.o. za projektiranje, proizvodnju i montažu, OIB 81401044478</item>
      <item>FRAN MARIN društvo s ograničenom odgovornošću za brodogradnju, trgovinu i marketing, OIB 84037773633</item>
      <item>VIAM d.o.o., OIB 61581848671</item>
      <item>Nevenko Jurišić</item>
      <item>Kate Čakelić</item>
      <item>OTP Leasing dioničko društvo za usluge, OIB 23780250353</item>
      <item>IPSUM d.o.o. za građevinarstvo i trgovinu, OIB 26472901970</item>
      <item>Dinko Jakić</item>
      <item>Željko Vidović</item>
      <item>Odvj. društvo Matijević,Jakirčević i Malkoč j.t.d.</item>
      <item>Dragan Baketarić vl. B-B-G,Mlini</item>
      <item>Odvj. društvo Jakšić, Mujo i Lujak</item>
      <item>Marinko Milanović, OIB 88320164934</item>
      <item>Viktor Siništaj</item>
      <item>Odvjetničko društvo PAR I GRADAC, OIB 30444829514</item>
      <item>Tomislav Sopjanac</item>
      <item>Marijo Matić</item>
      <item>MILE MABIĆ</item>
      <item>Boris Radan</item>
      <item>VIKTOR SINIŠTAJ, OIB 69504425025</item>
      <item>VIKTOR SINIŠTAJ, OIB 69504425025</item>
      <item>VIKTOR SINIŠTAJ, OIB 69504425025</item>
      <item>VIKTOR SINIŠTAJ, OIB 69504425025</item>
      <item>Dragan-Josip Knežević, OIB 97076984856</item>
      <item>MILE MABIĆ</item>
      <item>EKO-MONITORING d.o.o. za kontrolu i zaštitu okoliša i inženjering, OIB 82818873408</item>
      <item>RAGUSA PALACE d.o.o. za turizam i graditeljstvo, OIB 65099561424</item>
      <item>Hrvoje Tokić</item>
      <item>Akan Dilberović</item>
      <item>Mario Obradović</item>
      <item>Jelena Grbešić</item>
      <item>PEMO CENTAR d.o.o., OIB 96916374875</item>
      <item>VILLA LJUBICA d.o.o.</item>
      <item>PRIMORJE GRADNJA d.o.o.</item>
      <item>VYONYX d.o.o.</item>
      <item>Nikša Prlenda</item>
      <item>Oglasna ploča suda</item>
    </izvorni_sadrzaj>
    <derivirana_varijabla naziv="DomainObject.Predmet.OstaliListNazivFormatedOIB_1">
      <item>SSSH / Anka Muhoberac</item>
      <item>DUBROVNIK CESTE, dioničko društvo za održavanje, zaštitu, rekonstrukciju i izgradnju cesta, OIB 60216477432</item>
      <item>Marina Maslek</item>
      <item>Sberbank d.d., OIB 78427478595</item>
      <item>Doloris Baričević</item>
      <item>Marijana Temali</item>
      <item>Mladen Vlahušić</item>
      <item>Vinka Radelj</item>
      <item>Ivo Župić</item>
      <item>Raiffeisenbank Austria d.d., OIB 53056966535</item>
      <item>OTP banka Hrvatska dioničko društvo, OIB 52508873833</item>
      <item>Dražen Marković</item>
      <item>Mate Smoljko</item>
      <item>Anita Tomašević</item>
      <item>Zdravko Balenović</item>
      <item>ŽDO GRAĐANSKO UPRAVNI ODJEL</item>
      <item>Nezir Mujkić</item>
      <item>OBŠIVAČ, građevinsko, proizvodno, uslužno i trgovačko društvo s ograničenom odgovornošću, OIB 23196214755</item>
      <item>Ministarsto Financija RH</item>
      <item>Nikolina Zvjerković</item>
      <item>Kate Galić</item>
      <item>Dubravko Arapović</item>
      <item>Amir Alijagić</item>
      <item>ŽDO Građansko upravni odjel</item>
      <item>HRVATSKA GOSPODARSKA KOMORA, OIB 85167032587</item>
      <item>Josip Tabak</item>
      <item>OTP Leasing dioničko društvo za usluge, OIB 23780250353</item>
      <item>OCINJE-MARKET d.o.o. za građenje, trgovinu, poljoprivredu i usluge, OIB 81175245130</item>
      <item>ĆOSIĆ NAFTNI DERIVATI d.o.o. za građenje, trgovinu i usluge, OIB 26472579320</item>
      <item>NUOVA LIČILAC GORICA d.o.o. za završne radove u građevinarstvu, OIB 30431178883</item>
      <item>JOVAN PEJOVIĆ</item>
      <item>BURAZIN d.o.o. za projektiranje, proizvodnju i montažu, OIB 81401044478</item>
      <item>Nevenko Jurišić</item>
      <item>ŽELJKO FABIJANOVIĆ</item>
      <item>Pero Klarić</item>
      <item>KATE ČAKELIĆ</item>
      <item>SLAVICA GAGIĆ-ŠIMOVIĆ</item>
      <item>VODOVOD DUBROVNIK d.o.o. za vodoopskrbu i komunalnu hidrotehniku, OIB 00862047577</item>
      <item>Želimir Par, odvjetnik</item>
      <item>Denis Orlić</item>
      <item>Pavo Perušina</item>
      <item>Muharrem Elshani</item>
      <item>AKVAMONT d.o.o., OIB 05678625092</item>
      <item>BURAZIN d.o.o. za projektiranje, proizvodnju i montažu, OIB 81401044478</item>
      <item>FRAN MARIN društvo s ograničenom odgovornošću za brodogradnju, trgovinu i marketing, OIB 84037773633</item>
      <item>VIAM d.o.o., OIB 61581848671</item>
      <item>Nevenko Jurišić</item>
      <item>Kate Čakelić</item>
      <item>OTP Leasing dioničko društvo za usluge, OIB 23780250353</item>
      <item>IPSUM d.o.o. za građevinarstvo i trgovinu, OIB 26472901970</item>
      <item>Dinko Jakić</item>
      <item>Željko Vidović</item>
      <item>Odvj. društvo Matijević,Jakirčević i Malkoč j.t.d.</item>
      <item>Dragan Baketarić vl. B-B-G,Mlini</item>
      <item>Odvj. društvo Jakšić, Mujo i Lujak</item>
      <item>Marinko Milanović, OIB 88320164934</item>
      <item>Viktor Siništaj</item>
      <item>Odvjetničko društvo PAR I GRADAC, OIB 30444829514</item>
      <item>Tomislav Sopjanac</item>
      <item>Marijo Matić</item>
      <item>MILE MABIĆ</item>
      <item>Boris Radan</item>
      <item>VIKTOR SINIŠTAJ, OIB 69504425025</item>
      <item>VIKTOR SINIŠTAJ, OIB 69504425025</item>
      <item>VIKTOR SINIŠTAJ, OIB 69504425025</item>
      <item>VIKTOR SINIŠTAJ, OIB 69504425025</item>
      <item>Dragan-Josip Knežević, OIB 97076984856</item>
      <item>MILE MABIĆ</item>
      <item>EKO-MONITORING d.o.o. za kontrolu i zaštitu okoliša i inženjering, OIB 82818873408</item>
      <item>RAGUSA PALACE d.o.o. za turizam i graditeljstvo, OIB 65099561424</item>
      <item>Hrvoje Tokić</item>
      <item>Akan Dilberović</item>
      <item>Mario Obradović</item>
      <item>Jelena Grbešić</item>
      <item>PEMO CENTAR d.o.o., OIB 96916374875</item>
      <item>VILLA LJUBICA d.o.o.</item>
      <item>PRIMORJE GRADNJA d.o.o.</item>
      <item>VYONYX d.o.o.</item>
      <item>Nikša Prlenda</item>
      <item>Oglasna ploča suda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kolovoza 2017.</izvorni_sadrzaj>
    <derivirana_varijabla naziv="DomainObject.Datum_1">29. kolovoza 2017.</derivirana_varijabla>
  </DomainObject.Datum>
  <DomainObject.PoslovniBrojDokumenta>
    <izvorni_sadrzaj/>
    <derivirana_varijabla naziv="DomainObject.PoslovniBrojDokumenta_1"/>
  </DomainObject.PoslovniBrojDokumenta>
  <DomainObject.Predmet.StrankaIDrugi>
    <izvorni_sadrzaj>OTP banka Hrvatska dioničko društvo i dr.</izvorni_sadrzaj>
    <derivirana_varijabla naziv="DomainObject.Predmet.StrankaIDrugi_1">OTP banka Hrvatska dioničko društvo i dr.</derivirana_varijabla>
  </DomainObject.Predmet.StrankaIDrugi>
  <DomainObject.Predmet.ProtustrankaIDrugi>
    <izvorni_sadrzaj>GP DUBROVNIK d.d. Dubrovnik</izvorni_sadrzaj>
    <derivirana_varijabla naziv="DomainObject.Predmet.ProtustrankaIDrugi_1">GP DUBROVNIK d.d. Dubrovnik</derivirana_varijabla>
  </DomainObject.Predmet.ProtustrankaIDrugi>
  <DomainObject.Predmet.StrankaIDrugiAdressOIB>
    <izvorni_sadrzaj>OTP banka Hrvatska dioničko društvo, OIB 52508873833, Ulica Domovinskog rata 3, Zadar i dr.</izvorni_sadrzaj>
    <derivirana_varijabla naziv="DomainObject.Predmet.StrankaIDrugiAdressOIB_1">OTP banka Hrvatska dioničko društvo, OIB 52508873833, Ulica Domovinskog rata 3, Zadar i dr.</derivirana_varijabla>
  </DomainObject.Predmet.StrankaIDrugiAdressOIB>
  <DomainObject.Predmet.ProtustrankaIDrugiAdressOIB>
    <izvorni_sadrzaj>GP DUBROVNIK d.d. Dubrovnik, OIB 03999116831, Điva Natali 7, 20000 Dubrovnik</izvorni_sadrzaj>
    <derivirana_varijabla naziv="DomainObject.Predmet.ProtustrankaIDrugiAdressOIB_1">GP DUBROVNIK d.d. Dubrovnik, OIB 03999116831, Điva Natali 7, 20000 Dubrovnik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Mijo Bošnjak, Dubrovnik</item>
      <item>Slavko Garić, Dubrovnik</item>
      <item>Andrija Golemac, Dubrovnik</item>
      <item>Dubravko Mage, Dubrovnik</item>
      <item>Ivan Biskup, Dubrovnik</item>
      <item>Jelena Marušić, Dubrovnik</item>
      <item>Ivan Perić, Dubrovnik</item>
      <item>Ivko Jović, Dubrovnik</item>
      <item>Miho Kevo, Dubrovnik</item>
      <item>Niko Pošak, Dubrovnik</item>
      <item>Ivan Miličević, Dubrovnik</item>
      <item>Igor Dobroslavić, Dubrovnik</item>
      <item>HYPO ALPE-ADRIA-BANK dioničko društvo</item>
      <item>Jakov Balarin, Dubrovnik</item>
      <item>Zoran Vukoja, Dubrovnik</item>
      <item>Pero Perović, Dubrovnik</item>
      <item>Antun Vukas, Dubrovnik</item>
      <item>Žarko Rajković, Dubrovnik</item>
      <item>Danijel Ravić, Dubrovnik</item>
      <item>Zoran Vodopija, Dubrovnik</item>
      <item>Stjepan Lakić, Dubrovnik</item>
      <item>Tereza Lakić, Dubrovnik</item>
      <item>Ivica Car, Dubrovnik</item>
      <item>Niko Sašilo, Dubrovnik</item>
      <item>Boris Centelege, Dubrovnik</item>
      <item>Esad Čokljat, Dubrovnik</item>
      <item>Antun Knežević</item>
      <item>SSSH / Anka Muhoberac</item>
      <item>Dragan Bender, Dubrovnik</item>
      <item>Ivan Potrebica, Dubrovnik</item>
      <item>Boško Rojević, Dubrovnik</item>
      <item>DUBROVNIK CESTE, dioničko društvo za održavanje, zaštitu, rekonstrukciju i izgradnju cesta</item>
      <item>Ivo Andrić, Dubrovnik</item>
      <item>Mario Perić, Dubrovnik</item>
      <item>Marina Maslek</item>
      <item>VIAM društvo za građevinarstvo, trgovinu i projektiranje d.o.o.</item>
      <item>Marko Čerlek, Dubrovnik</item>
      <item>Sberbank d.d.</item>
      <item>Zdenka Ivanović, Dubrovnik</item>
      <item>Goran Vladić, Dubrovnik</item>
      <item>Ivan Šijalović, Dubrovnik</item>
      <item>Predrag Breljaš,  Dubrovnik</item>
      <item>Ante Kljusurić, Dubrovnik</item>
      <item>Doloris Baričević</item>
      <item>Izet Zelentrović, Dubrovnik</item>
      <item>Ardo Petko, Dubrovnik</item>
      <item>Husein Odobašić, Dubrovnik</item>
      <item>Vitomir Milanić, Dubrovnik</item>
      <item>Dražen Topić, Dubrovnik</item>
      <item>Ramo Hodžić, Dubrovnik</item>
      <item>Jovo Krunić, Dubrovnik</item>
      <item>Tihomir Trče, Dubrovnik</item>
      <item>Milo Nožica, Dubrovnik</item>
      <item>Ivica Abaz, Dubrovnik</item>
      <item>Goran Škrabo, Dubrovnik</item>
      <item>Pero Asanović, Dubrovnik</item>
      <item>Marko Kristić, Dubrovnik</item>
      <item>Lenka Sentić, Dubrovnik</item>
      <item>Robert Popović, Dubrovnik</item>
      <item>Marijana Temali</item>
      <item>Dragan Mendeš, Dubrovnik</item>
      <item>Mato Đurović, Dubrovnik</item>
      <item>GP DUBROVNIK d.d. Dubrovnik</item>
      <item>Ivko Vide, Dubrovnik</item>
      <item>Jozo Dedov, Dubrovnik</item>
      <item>Rudolf Klečak, Dubrovnik</item>
      <item>Slavko Bošnjak, Dubrovnik</item>
      <item>Stjepan Matić, Dubrovnik</item>
      <item>Dragan Šanta, Dubrovnik</item>
      <item>Marko Kudrić, Dubrovnik</item>
      <item>Antun Knego, Dubrovnik</item>
      <item>Safet Elezović, Dubrovnik</item>
      <item>Marko Lovrić, Dubrovnik</item>
      <item>Ivan Bender, Dubrovnik</item>
      <item>Miroslav Ivandić, Dubrovnik</item>
      <item>Ivica Milinović, Dubrovnik</item>
      <item>Zulfo Ćotović, Dubrovnik</item>
      <item>Ivan Džidžić, Dubrovnik</item>
      <item>Ivan Zadro, Dubrovnik</item>
      <item>Ivica Prkačin, Dubrovnik</item>
      <item>Marin Srijemse, Dubrovnik</item>
      <item>Vlaho Cumeljan, Dubrovnik</item>
      <item>Mladen Vlahušić</item>
      <item>Vinka Radelj</item>
      <item>Munib Aganović, Dubrovnik</item>
      <item>Danijel Vidović, Dubrovnik</item>
      <item>AB KERAMIKA d.o.o.</item>
      <item>Ivan Zlatić, Dubrovnik</item>
      <item>Vinko Raguž, Dubrovnik</item>
      <item>Marija Kokošar, Dubrovnik</item>
      <item>Ante Majić, Dubrovnik</item>
      <item>Mato Ivanika, Dubrovnik</item>
      <item>Stjepan Barušić, Dubrovnik</item>
      <item>Dinko Biokšić, Dubrovnik</item>
      <item>Salko Sejdin, Dubrovnik</item>
      <item>Renejo Ćorsuljić, Dubrovnik</item>
      <item>Jure Grozdić, Dubrovnik</item>
      <item>Jospi Topić, Dubrovnik</item>
      <item>Ivo Župić</item>
      <item>Vlasta Lončarić, Dubrovnik</item>
      <item>Mato Monković, Dubrovnik</item>
      <item>Vlaho Vatović, Dubrovnik</item>
      <item>Davor Radivojević, Dubrovnik</item>
      <item>Dragan Baketarić</item>
      <item>Zoran Radetić, Dubrovnik</item>
      <item>Gordan Cvitanović, Dubrovnik</item>
      <item>Aldin Hajdarović, Dubrovnik</item>
      <item>Stipo Franjić, Dubrovnik</item>
      <item>Smiljko Šitum, Dubrovnik</item>
      <item>Josip Radić, Dubrovnik</item>
      <item>Nikola Mlinarić, Dubrovnik</item>
      <item>Amel Ahmović, Dubrovnik</item>
      <item>LIFT MODUS d.o.o. za poizvodnju, trgovinu i usluge</item>
      <item>Mujsira Majišević, Dubrovnik</item>
      <item>Vlaho Lepeš, Dubrovnik</item>
      <item>Pero Tomašević, Dubrovnik</item>
      <item>Franj Laco, Dubrovnik</item>
      <item>Dane Grubeša, Dubrovnik</item>
      <item>IMPULS-LEASING društvo s ograničenom odgovornošću za leasing</item>
      <item>Pavo Lukić, Dubrovnik</item>
      <item>Nikola Oberan, Dubronvik</item>
      <item>Pavo Sentić, Dubrovnik</item>
      <item>Marija Đurđević, Dubrovnik</item>
      <item>Raiffeisenbank Austria d.d.</item>
      <item>LIBERTAS - DUBROVNIK d.o.o. za prijevoz putnika</item>
      <item>Ante Topić, Dubrovnik</item>
      <item>Ante Kriste, Dubrovnik</item>
      <item>Ivan Pavličević, Dubrovnik</item>
      <item>Branko Jeličić, Dubrovnik</item>
      <item>Ivica Miletić, Dubrovnik</item>
      <item>Marina Osmić, Dubrovnik</item>
      <item>IVAN KOVAČ</item>
      <item>Mate Jurković, Dubrovnik</item>
      <item>Željko Crepulja, Dubrovnik</item>
      <item>Ivan Bendre, Dubrovnik</item>
      <item>OTP banka Hrvatska dioničko društvo</item>
      <item>Slavko Krisitć, Dubrovnik</item>
      <item>Nezir Mujkić, Dubrovnik</item>
      <item>Zvonko Šijaković, Dubrovnik</item>
      <item>Srećko Kriste, Dubrovnik</item>
      <item>Dražen Marković</item>
      <item>Zoran Kapetanović, Dubrovnik</item>
      <item>Mirko Šimunović, Dubrovnik</item>
      <item>Dragan Litrica, Dubrovnik</item>
      <item>Mijo Brković, Dubrovnik</item>
      <item>Marinko Lučić, Dubrovnik</item>
      <item>Ivan Papk, Dubrovnik</item>
      <item>Nikša Jeljenić, Dubrovnik</item>
      <item>Mate Smoljko</item>
      <item>Slavko Lučić, Dubrovnik</item>
      <item>Milenko Ivanika,Dubrovnik</item>
      <item>Nikola Jurić, Dubrovnik</item>
      <item>Mato Topić, Dubrovnik</item>
      <item>Ivica Pušić, Dubrovnik</item>
      <item>Anita Tomašević</item>
      <item>Andrija Zvono, Dubrovnik</item>
      <item>Mario Papak, Dubrovnik</item>
      <item>Luka Franjić, Dubrovnik</item>
      <item>Damir Vladić, Dubrovnik</item>
      <item>Marinko Bradić, Dubrovnik</item>
      <item>Marko Pjević, Dubrovnik</item>
      <item>Petar Banušić, Dubrovnik</item>
      <item>Igor Centelege, Dubrovnik</item>
      <item>Vide Vuletić, Dubrovnik</item>
      <item>Niko Pavlović, Dubrovnik</item>
      <item>Ivo Mišura, Dubrovnik</item>
      <item>Mario Topić, Dubrovnik</item>
      <item>Ivo Šimunović, Dubrovnik</item>
      <item>Tomas Pavlović, Dubrovnik</item>
      <item>Jozo Papak, Dubrovnik</item>
      <item>Martin Žeravica, Dubrovnik</item>
      <item>Nade Matijaši, Dubrovnik</item>
      <item>Zičrija Hasanspahić, Dubrovnik</item>
      <item>Katica Mašković, Dubrovnik</item>
      <item>Franjo Džano, Dubrovnik</item>
      <item>Tomislav Topić, Dubrovnik</item>
      <item>Zoran Tomašević, Dubrovnik</item>
      <item>Andrija Fabris</item>
      <item>Mijo Papić, Dubrovnik</item>
      <item>Ivan Zvono, Dubrovnik</item>
      <item>Berislav Bartulović, Dubrovnik</item>
      <item>Zdravko Bošnjak, Dubrovnik</item>
      <item>Mato Kevo, Dubrovnik</item>
      <item>Milenko Miletić, Dubrovnik</item>
      <item>Stipo Topić, Dubrovnik</item>
      <item>Niko Škoro, Dubrovnik</item>
      <item>Ivan Krešić, Dubrovnik</item>
      <item>Dragan Ivandić, Dubrovnik</item>
      <item>Božo Maslać, Dubrovnik</item>
      <item>Zdravko Balenović</item>
      <item>Ante Kljusurić, Dubrovnik</item>
      <item>ZARAKOP društvo s ograničenom odgovornošću za građevinarstvo i geoinženjering</item>
      <item>Mile Jeličić, Dubrovnik</item>
      <item>ŽDO GRAĐANSKO UPRAVNI ODJEL</item>
      <item>Branislav Filipović, Dubrovnik</item>
      <item>Dinko Pušić, Dubrovnik</item>
      <item>Nikša Brajević, Dubrovnik</item>
      <item>Jadranka Oberan, Dubrovnik</item>
      <item>Ante Marić, Dubrovnik</item>
      <item>Antun Marinović, Dubrovnik</item>
      <item>Šinan Bošnjaković, Dubrovnik</item>
      <item>Stipe Jeličić, Dubrovnik</item>
      <item>Ivica Radić, Dubrovnik</item>
      <item>Ivo Miletić, Dubrovnik</item>
      <item>Krešimir Drinovac, Dubrovnik</item>
      <item>Damir Vlahinić, Dubrovnik</item>
      <item>Pero Raić, Dubrovnik</item>
      <item>Franjo Vnučec, Dubrovnik</item>
      <item>Robert Maras, Dubrovnik</item>
      <item>Stijepo Majkovica, Dubrovnik</item>
      <item>Mile Sičaja, Dubrovnik</item>
      <item>Nezir Mujkić</item>
      <item>Tonći Medi, Dubrovnik</item>
      <item>OBŠIVAČ, građevinsko, proizvodno, uslužno i trgovačko društvo s ograničenom odgovornošću</item>
      <item>Ivan Lovrić, Dubrovnik</item>
      <item>Jerko Budimir, Dubrovnik</item>
      <item>Anto Beljo, Dubrovnik</item>
      <item>Almir Pelko, Dubrovnik</item>
      <item>Mirko Kolar, Dubrovnik</item>
      <item>Miloslav Kokošar, Dubrovnik</item>
      <item>Miroslav Jeličić, Dubrovnik</item>
      <item>Vojko Smoljanović, Dubrovnik</item>
      <item>Ilija Zadrić, Dubrovnik</item>
      <item>Jasmin Zelentrović, Dubrovnik</item>
      <item>Ministarsto Financija RH</item>
      <item>Joško Vučićević, Dubrovnik</item>
      <item>Petar Kovačević, Dubrovnik</item>
      <item>Mijodrag Vitković, Dubrovnik</item>
      <item>Vladimir Ivičević, Dubrovnik</item>
      <item>Milan Pemdo, Dubrovnik</item>
      <item>Maro Duper, Dubrovnik</item>
      <item>Mario Sole, Dubrovnik</item>
      <item>Vlaho Bukvić, Dubrovnik</item>
      <item>Ivica Hladilo, Dubrovnik</item>
      <item>Ivan Oberan, Dubrovnik</item>
      <item>Viktor Majić, Dubrovnik</item>
      <item>Nikolina Zvjerković</item>
      <item>Mišo Previšić, Dubrovnik</item>
      <item>Ivan Radoš, Dubrovnik</item>
      <item>Antun Njirić, Dubrovnik</item>
      <item>KONAVLE METAL d.o.o. za proizvodnju, trgovinu i usluge</item>
      <item>Kate Galić</item>
      <item>Mato Lovrić, Dubrovnik</item>
      <item>Nikša Škrabo, Dubrovnik</item>
      <item>Dubravko Arapović</item>
      <item>Slavko Bošnjak, Dubrovnik</item>
      <item>Jozo Morić, Dubrovnik</item>
      <item>Darko Topić, Dubrovnik</item>
      <item>Ivan Pavlović, Dubrovnik</item>
      <item>Mare Jerković, Dubrovnik</item>
      <item>Andrija Beljo, Dubrovnik</item>
      <item>Halim Dedović, Dubrovnik</item>
      <item>Amir Alijagić</item>
      <item>Ivica Topić, Dubrovnik</item>
      <item>Nikša Škrabo, Dubrovnik</item>
      <item>Stjepan Drljo, Dubrovnik</item>
      <item>Pero Andrić, Dubrovnik</item>
      <item>Ervin Nukić, Dubrovnik</item>
      <item>Antun Žabić, Dubrovnik</item>
      <item>ŽDO Građansko upravni odjel</item>
      <item>Maro Lujo, Dubrovnik</item>
      <item>Zdravko Merdžan, Dubrovnik</item>
      <item>CEMEX Hrvatska dioničko društvo za proizvodnju i prodaju cementa i drugih građevinskih materijala</item>
      <item>Predrag Tokmakčija, Dubrovnik</item>
      <item>Pero Jović, Dubrovnik</item>
      <item>Marijo Pušić, Dubrovnik</item>
      <item>Ivan Dobroslavić, Dubrovnik</item>
      <item>Mirko Bilandžija, Dubrovnik</item>
      <item>Josip Čuvalo, Dubrovnik</item>
      <item>ELEKTRO-TEAM d.o.o. za elektroinstalacije</item>
      <item>EUROHERC osiguranje - dioničko društvo za osiguranje imovine i osoba i druge poslove osiguranja</item>
      <item>Danijel Zvijerković, Dubrovnik</item>
      <item>Željko Bošnjak, Dubrovnik</item>
      <item>Marko Perković, Dubrovnik</item>
      <item>HRVATSKA GOSPODARSKA KOMORA</item>
      <item>Josip Tabak</item>
      <item>Šimun Cvitanović, Dubrovnik</item>
      <item>Neđo Mijović, Dubrovnik</item>
      <item>Božo Kvorić, Dubrovnik</item>
      <item>Stipe Miličević, Dubrovnik</item>
      <item>OTP Leasing dioničko društvo za usluge</item>
      <item>OCINJE-MARKET d.o.o. za građenje, trgovinu, poljoprivredu i usluge</item>
      <item>ĆOSIĆ NAFTNI DERIVATI d.o.o. za građenje, trgovinu i usluge</item>
      <item>NUOVA LIČILAC GORICA d.o.o. za završne radove u građevinarstvu</item>
      <item>JOVAN PEJOVIĆ</item>
      <item>BURAZIN d.o.o. za projektiranje, proizvodnju i montažu</item>
      <item>Nevenko Jurišić</item>
      <item>ŽELJKO FABIJANOVIĆ</item>
      <item>Pero Klarić</item>
      <item>KATE ČAKELIĆ</item>
      <item>SLAVICA GAGIĆ-ŠIMOVIĆ</item>
      <item>VODOVOD DUBROVNIK d.o.o. za vodoopskrbu i komunalnu hidrotehniku</item>
      <item>Želimir Par, odvjetnik</item>
      <item>OTP banka Hrvatska dioničko društvo</item>
      <item>Denis Orlić</item>
      <item>Pavo Perušina</item>
      <item>Muharrem Elshani</item>
      <item>Goran Vidović</item>
      <item>AKVAMONT d.o.o.</item>
      <item>BURAZIN d.o.o. za projektiranje, proizvodnju i montažu</item>
      <item>FRAN MARIN društvo s ograničenom odgovornošću za brodogradnju, trgovinu i marketing</item>
      <item>VIAM d.o.o.</item>
      <item>Nevenko Jurišić</item>
      <item>Kate Čakelić</item>
      <item>OTP Leasing dioničko društvo za usluge</item>
      <item>IPSUM d.o.o. za građevinarstvo i trgovinu</item>
      <item>Dinko Jakić</item>
      <item>Željko Vidović</item>
      <item>Građevinski obrt TIM</item>
      <item>Odvj. društvo Matijević,Jakirčević i Malkoč j.t.d.</item>
      <item>Dragan Baketarić vl. B-B-G,Mlini</item>
      <item>Odvj. društvo Jakšić, Mujo i Lujak</item>
      <item>Stipo Gabrić</item>
      <item>Marinko Milanović</item>
      <item>Viktor Siništaj</item>
      <item>Odvjetničko društvo PAR I GRADAC</item>
      <item>Tomislav Sopjanac</item>
      <item>Marijo Matić</item>
      <item>MILE MABIĆ</item>
      <item>Boris Radan</item>
      <item>VIKTOR SINIŠTAJ</item>
      <item>VIKTOR SINIŠTAJ</item>
      <item>VIKTOR SINIŠTAJ</item>
      <item>VIKTOR SINIŠTAJ</item>
      <item>Dragan-Josip Knežević</item>
      <item>MILE MABIĆ</item>
      <item>EKO-MONITORING d.o.o. za kontrolu i zaštitu okoliša i inženjering</item>
      <item>RAGUSA PALACE d.o.o. za turizam i graditeljstvo</item>
      <item>Hrvoje Tokić</item>
      <item>Akan Dilberović</item>
      <item>Mario Obradović</item>
      <item>Jelena Grbešić</item>
      <item>PEMO CENTAR d.o.o.</item>
      <item>DUBROVNIK GRADNJA d.o.o.</item>
      <item>VILLA LJUBICA d.o.o.</item>
      <item>PRIMORJE GRADNJA d.o.o.</item>
      <item>VYONYX d.o.o.</item>
      <item>Nikša Prlenda</item>
      <item>Oglasna ploča suda</item>
    </izvorni_sadrzaj>
    <derivirana_varijabla naziv="DomainObject.Predmet.SudioniciListNaziv_1">
      <item>Mijo Bošnjak, Dubrovnik</item>
      <item>Slavko Garić, Dubrovnik</item>
      <item>Andrija Golemac, Dubrovnik</item>
      <item>Dubravko Mage, Dubrovnik</item>
      <item>Ivan Biskup, Dubrovnik</item>
      <item>Jelena Marušić, Dubrovnik</item>
      <item>Ivan Perić, Dubrovnik</item>
      <item>Ivko Jović, Dubrovnik</item>
      <item>Miho Kevo, Dubrovnik</item>
      <item>Niko Pošak, Dubrovnik</item>
      <item>Ivan Miličević, Dubrovnik</item>
      <item>Igor Dobroslavić, Dubrovnik</item>
      <item>HYPO ALPE-ADRIA-BANK dioničko društvo</item>
      <item>Jakov Balarin, Dubrovnik</item>
      <item>Zoran Vukoja, Dubrovnik</item>
      <item>Pero Perović, Dubrovnik</item>
      <item>Antun Vukas, Dubrovnik</item>
      <item>Žarko Rajković, Dubrovnik</item>
      <item>Danijel Ravić, Dubrovnik</item>
      <item>Zoran Vodopija, Dubrovnik</item>
      <item>Stjepan Lakić, Dubrovnik</item>
      <item>Tereza Lakić, Dubrovnik</item>
      <item>Ivica Car, Dubrovnik</item>
      <item>Niko Sašilo, Dubrovnik</item>
      <item>Boris Centelege, Dubrovnik</item>
      <item>Esad Čokljat, Dubrovnik</item>
      <item>Antun Knežević</item>
      <item>SSSH / Anka Muhoberac</item>
      <item>Dragan Bender, Dubrovnik</item>
      <item>Ivan Potrebica, Dubrovnik</item>
      <item>Boško Rojević, Dubrovnik</item>
      <item>DUBROVNIK CESTE, dioničko društvo za održavanje, zaštitu, rekonstrukciju i izgradnju cesta</item>
      <item>Ivo Andrić, Dubrovnik</item>
      <item>Mario Perić, Dubrovnik</item>
      <item>Marina Maslek</item>
      <item>VIAM društvo za građevinarstvo, trgovinu i projektiranje d.o.o.</item>
      <item>Marko Čerlek, Dubrovnik</item>
      <item>Sberbank d.d.</item>
      <item>Zdenka Ivanović, Dubrovnik</item>
      <item>Goran Vladić, Dubrovnik</item>
      <item>Ivan Šijalović, Dubrovnik</item>
      <item>Predrag Breljaš,  Dubrovnik</item>
      <item>Ante Kljusurić, Dubrovnik</item>
      <item>Doloris Baričević</item>
      <item>Izet Zelentrović, Dubrovnik</item>
      <item>Ardo Petko, Dubrovnik</item>
      <item>Husein Odobašić, Dubrovnik</item>
      <item>Vitomir Milanić, Dubrovnik</item>
      <item>Dražen Topić, Dubrovnik</item>
      <item>Ramo Hodžić, Dubrovnik</item>
      <item>Jovo Krunić, Dubrovnik</item>
      <item>Tihomir Trče, Dubrovnik</item>
      <item>Milo Nožica, Dubrovnik</item>
      <item>Ivica Abaz, Dubrovnik</item>
      <item>Goran Škrabo, Dubrovnik</item>
      <item>Pero Asanović, Dubrovnik</item>
      <item>Marko Kristić, Dubrovnik</item>
      <item>Lenka Sentić, Dubrovnik</item>
      <item>Robert Popović, Dubrovnik</item>
      <item>Marijana Temali</item>
      <item>Dragan Mendeš, Dubrovnik</item>
      <item>Mato Đurović, Dubrovnik</item>
      <item>GP DUBROVNIK d.d. Dubrovnik</item>
      <item>Ivko Vide, Dubrovnik</item>
      <item>Jozo Dedov, Dubrovnik</item>
      <item>Rudolf Klečak, Dubrovnik</item>
      <item>Slavko Bošnjak, Dubrovnik</item>
      <item>Stjepan Matić, Dubrovnik</item>
      <item>Dragan Šanta, Dubrovnik</item>
      <item>Marko Kudrić, Dubrovnik</item>
      <item>Antun Knego, Dubrovnik</item>
      <item>Safet Elezović, Dubrovnik</item>
      <item>Marko Lovrić, Dubrovnik</item>
      <item>Ivan Bender, Dubrovnik</item>
      <item>Miroslav Ivandić, Dubrovnik</item>
      <item>Ivica Milinović, Dubrovnik</item>
      <item>Zulfo Ćotović, Dubrovnik</item>
      <item>Ivan Džidžić, Dubrovnik</item>
      <item>Ivan Zadro, Dubrovnik</item>
      <item>Ivica Prkačin, Dubrovnik</item>
      <item>Marin Srijemse, Dubrovnik</item>
      <item>Vlaho Cumeljan, Dubrovnik</item>
      <item>Mladen Vlahušić</item>
      <item>Vinka Radelj</item>
      <item>Munib Aganović, Dubrovnik</item>
      <item>Danijel Vidović, Dubrovnik</item>
      <item>AB KERAMIKA d.o.o.</item>
      <item>Ivan Zlatić, Dubrovnik</item>
      <item>Vinko Raguž, Dubrovnik</item>
      <item>Marija Kokošar, Dubrovnik</item>
      <item>Ante Majić, Dubrovnik</item>
      <item>Mato Ivanika, Dubrovnik</item>
      <item>Stjepan Barušić, Dubrovnik</item>
      <item>Dinko Biokšić, Dubrovnik</item>
      <item>Salko Sejdin, Dubrovnik</item>
      <item>Renejo Ćorsuljić, Dubrovnik</item>
      <item>Jure Grozdić, Dubrovnik</item>
      <item>Jospi Topić, Dubrovnik</item>
      <item>Ivo Župić</item>
      <item>Vlasta Lončarić, Dubrovnik</item>
      <item>Mato Monković, Dubrovnik</item>
      <item>Vlaho Vatović, Dubrovnik</item>
      <item>Davor Radivojević, Dubrovnik</item>
      <item>Dragan Baketarić</item>
      <item>Zoran Radetić, Dubrovnik</item>
      <item>Gordan Cvitanović, Dubrovnik</item>
      <item>Aldin Hajdarović, Dubrovnik</item>
      <item>Stipo Franjić, Dubrovnik</item>
      <item>Smiljko Šitum, Dubrovnik</item>
      <item>Josip Radić, Dubrovnik</item>
      <item>Nikola Mlinarić, Dubrovnik</item>
      <item>Amel Ahmović, Dubrovnik</item>
      <item>LIFT MODUS d.o.o. za poizvodnju, trgovinu i usluge</item>
      <item>Mujsira Majišević, Dubrovnik</item>
      <item>Vlaho Lepeš, Dubrovnik</item>
      <item>Pero Tomašević, Dubrovnik</item>
      <item>Franj Laco, Dubrovnik</item>
      <item>Dane Grubeša, Dubrovnik</item>
      <item>IMPULS-LEASING društvo s ograničenom odgovornošću za leasing</item>
      <item>Pavo Lukić, Dubrovnik</item>
      <item>Nikola Oberan, Dubronvik</item>
      <item>Pavo Sentić, Dubrovnik</item>
      <item>Marija Đurđević, Dubrovnik</item>
      <item>Raiffeisenbank Austria d.d.</item>
      <item>LIBERTAS - DUBROVNIK d.o.o. za prijevoz putnika</item>
      <item>Ante Topić, Dubrovnik</item>
      <item>Ante Kriste, Dubrovnik</item>
      <item>Ivan Pavličević, Dubrovnik</item>
      <item>Branko Jeličić, Dubrovnik</item>
      <item>Ivica Miletić, Dubrovnik</item>
      <item>Marina Osmić, Dubrovnik</item>
      <item>IVAN KOVAČ</item>
      <item>Mate Jurković, Dubrovnik</item>
      <item>Željko Crepulja, Dubrovnik</item>
      <item>Ivan Bendre, Dubrovnik</item>
      <item>OTP banka Hrvatska dioničko društvo</item>
      <item>Slavko Krisitć, Dubrovnik</item>
      <item>Nezir Mujkić, Dubrovnik</item>
      <item>Zvonko Šijaković, Dubrovnik</item>
      <item>Srećko Kriste, Dubrovnik</item>
      <item>Dražen Marković</item>
      <item>Zoran Kapetanović, Dubrovnik</item>
      <item>Mirko Šimunović, Dubrovnik</item>
      <item>Dragan Litrica, Dubrovnik</item>
      <item>Mijo Brković, Dubrovnik</item>
      <item>Marinko Lučić, Dubrovnik</item>
      <item>Ivan Papk, Dubrovnik</item>
      <item>Nikša Jeljenić, Dubrovnik</item>
      <item>Mate Smoljko</item>
      <item>Slavko Lučić, Dubrovnik</item>
      <item>Milenko Ivanika,Dubrovnik</item>
      <item>Nikola Jurić, Dubrovnik</item>
      <item>Mato Topić, Dubrovnik</item>
      <item>Ivica Pušić, Dubrovnik</item>
      <item>Anita Tomašević</item>
      <item>Andrija Zvono, Dubrovnik</item>
      <item>Mario Papak, Dubrovnik</item>
      <item>Luka Franjić, Dubrovnik</item>
      <item>Damir Vladić, Dubrovnik</item>
      <item>Marinko Bradić, Dubrovnik</item>
      <item>Marko Pjević, Dubrovnik</item>
      <item>Petar Banušić, Dubrovnik</item>
      <item>Igor Centelege, Dubrovnik</item>
      <item>Vide Vuletić, Dubrovnik</item>
      <item>Niko Pavlović, Dubrovnik</item>
      <item>Ivo Mišura, Dubrovnik</item>
      <item>Mario Topić, Dubrovnik</item>
      <item>Ivo Šimunović, Dubrovnik</item>
      <item>Tomas Pavlović, Dubrovnik</item>
      <item>Jozo Papak, Dubrovnik</item>
      <item>Martin Žeravica, Dubrovnik</item>
      <item>Nade Matijaši, Dubrovnik</item>
      <item>Zičrija Hasanspahić, Dubrovnik</item>
      <item>Katica Mašković, Dubrovnik</item>
      <item>Franjo Džano, Dubrovnik</item>
      <item>Tomislav Topić, Dubrovnik</item>
      <item>Zoran Tomašević, Dubrovnik</item>
      <item>Andrija Fabris</item>
      <item>Mijo Papić, Dubrovnik</item>
      <item>Ivan Zvono, Dubrovnik</item>
      <item>Berislav Bartulović, Dubrovnik</item>
      <item>Zdravko Bošnjak, Dubrovnik</item>
      <item>Mato Kevo, Dubrovnik</item>
      <item>Milenko Miletić, Dubrovnik</item>
      <item>Stipo Topić, Dubrovnik</item>
      <item>Niko Škoro, Dubrovnik</item>
      <item>Ivan Krešić, Dubrovnik</item>
      <item>Dragan Ivandić, Dubrovnik</item>
      <item>Božo Maslać, Dubrovnik</item>
      <item>Zdravko Balenović</item>
      <item>Ante Kljusurić, Dubrovnik</item>
      <item>ZARAKOP društvo s ograničenom odgovornošću za građevinarstvo i geoinženjering</item>
      <item>Mile Jeličić, Dubrovnik</item>
      <item>ŽDO GRAĐANSKO UPRAVNI ODJEL</item>
      <item>Branislav Filipović, Dubrovnik</item>
      <item>Dinko Pušić, Dubrovnik</item>
      <item>Nikša Brajević, Dubrovnik</item>
      <item>Jadranka Oberan, Dubrovnik</item>
      <item>Ante Marić, Dubrovnik</item>
      <item>Antun Marinović, Dubrovnik</item>
      <item>Šinan Bošnjaković, Dubrovnik</item>
      <item>Stipe Jeličić, Dubrovnik</item>
      <item>Ivica Radić, Dubrovnik</item>
      <item>Ivo Miletić, Dubrovnik</item>
      <item>Krešimir Drinovac, Dubrovnik</item>
      <item>Damir Vlahinić, Dubrovnik</item>
      <item>Pero Raić, Dubrovnik</item>
      <item>Franjo Vnučec, Dubrovnik</item>
      <item>Robert Maras, Dubrovnik</item>
      <item>Stijepo Majkovica, Dubrovnik</item>
      <item>Mile Sičaja, Dubrovnik</item>
      <item>Nezir Mujkić</item>
      <item>Tonći Medi, Dubrovnik</item>
      <item>OBŠIVAČ, građevinsko, proizvodno, uslužno i trgovačko društvo s ograničenom odgovornošću</item>
      <item>Ivan Lovrić, Dubrovnik</item>
      <item>Jerko Budimir, Dubrovnik</item>
      <item>Anto Beljo, Dubrovnik</item>
      <item>Almir Pelko, Dubrovnik</item>
      <item>Mirko Kolar, Dubrovnik</item>
      <item>Miloslav Kokošar, Dubrovnik</item>
      <item>Miroslav Jeličić, Dubrovnik</item>
      <item>Vojko Smoljanović, Dubrovnik</item>
      <item>Ilija Zadrić, Dubrovnik</item>
      <item>Jasmin Zelentrović, Dubrovnik</item>
      <item>Ministarsto Financija RH</item>
      <item>Joško Vučićević, Dubrovnik</item>
      <item>Petar Kovačević, Dubrovnik</item>
      <item>Mijodrag Vitković, Dubrovnik</item>
      <item>Vladimir Ivičević, Dubrovnik</item>
      <item>Milan Pemdo, Dubrovnik</item>
      <item>Maro Duper, Dubrovnik</item>
      <item>Mario Sole, Dubrovnik</item>
      <item>Vlaho Bukvić, Dubrovnik</item>
      <item>Ivica Hladilo, Dubrovnik</item>
      <item>Ivan Oberan, Dubrovnik</item>
      <item>Viktor Majić, Dubrovnik</item>
      <item>Nikolina Zvjerković</item>
      <item>Mišo Previšić, Dubrovnik</item>
      <item>Ivan Radoš, Dubrovnik</item>
      <item>Antun Njirić, Dubrovnik</item>
      <item>KONAVLE METAL d.o.o. za proizvodnju, trgovinu i usluge</item>
      <item>Kate Galić</item>
      <item>Mato Lovrić, Dubrovnik</item>
      <item>Nikša Škrabo, Dubrovnik</item>
      <item>Dubravko Arapović</item>
      <item>Slavko Bošnjak, Dubrovnik</item>
      <item>Jozo Morić, Dubrovnik</item>
      <item>Darko Topić, Dubrovnik</item>
      <item>Ivan Pavlović, Dubrovnik</item>
      <item>Mare Jerković, Dubrovnik</item>
      <item>Andrija Beljo, Dubrovnik</item>
      <item>Halim Dedović, Dubrovnik</item>
      <item>Amir Alijagić</item>
      <item>Ivica Topić, Dubrovnik</item>
      <item>Nikša Škrabo, Dubrovnik</item>
      <item>Stjepan Drljo, Dubrovnik</item>
      <item>Pero Andrić, Dubrovnik</item>
      <item>Ervin Nukić, Dubrovnik</item>
      <item>Antun Žabić, Dubrovnik</item>
      <item>ŽDO Građansko upravni odjel</item>
      <item>Maro Lujo, Dubrovnik</item>
      <item>Zdravko Merdžan, Dubrovnik</item>
      <item>CEMEX Hrvatska dioničko društvo za proizvodnju i prodaju cementa i drugih građevinskih materijala</item>
      <item>Predrag Tokmakčija, Dubrovnik</item>
      <item>Pero Jović, Dubrovnik</item>
      <item>Marijo Pušić, Dubrovnik</item>
      <item>Ivan Dobroslavić, Dubrovnik</item>
      <item>Mirko Bilandžija, Dubrovnik</item>
      <item>Josip Čuvalo, Dubrovnik</item>
      <item>ELEKTRO-TEAM d.o.o. za elektroinstalacije</item>
      <item>EUROHERC osiguranje - dioničko društvo za osiguranje imovine i osoba i druge poslove osiguranja</item>
      <item>Danijel Zvijerković, Dubrovnik</item>
      <item>Željko Bošnjak, Dubrovnik</item>
      <item>Marko Perković, Dubrovnik</item>
      <item>HRVATSKA GOSPODARSKA KOMORA</item>
      <item>Josip Tabak</item>
      <item>Šimun Cvitanović, Dubrovnik</item>
      <item>Neđo Mijović, Dubrovnik</item>
      <item>Božo Kvorić, Dubrovnik</item>
      <item>Stipe Miličević, Dubrovnik</item>
      <item>OTP Leasing dioničko društvo za usluge</item>
      <item>OCINJE-MARKET d.o.o. za građenje, trgovinu, poljoprivredu i usluge</item>
      <item>ĆOSIĆ NAFTNI DERIVATI d.o.o. za građenje, trgovinu i usluge</item>
      <item>NUOVA LIČILAC GORICA d.o.o. za završne radove u građevinarstvu</item>
      <item>JOVAN PEJOVIĆ</item>
      <item>BURAZIN d.o.o. za projektiranje, proizvodnju i montažu</item>
      <item>Nevenko Jurišić</item>
      <item>ŽELJKO FABIJANOVIĆ</item>
      <item>Pero Klarić</item>
      <item>KATE ČAKELIĆ</item>
      <item>SLAVICA GAGIĆ-ŠIMOVIĆ</item>
      <item>VODOVOD DUBROVNIK d.o.o. za vodoopskrbu i komunalnu hidrotehniku</item>
      <item>Želimir Par, odvjetnik</item>
      <item>OTP banka Hrvatska dioničko društvo</item>
      <item>Denis Orlić</item>
      <item>Pavo Perušina</item>
      <item>Muharrem Elshani</item>
      <item>Goran Vidović</item>
      <item>AKVAMONT d.o.o.</item>
      <item>BURAZIN d.o.o. za projektiranje, proizvodnju i montažu</item>
      <item>FRAN MARIN društvo s ograničenom odgovornošću za brodogradnju, trgovinu i marketing</item>
      <item>VIAM d.o.o.</item>
      <item>Nevenko Jurišić</item>
      <item>Kate Čakelić</item>
      <item>OTP Leasing dioničko društvo za usluge</item>
      <item>IPSUM d.o.o. za građevinarstvo i trgovinu</item>
      <item>Dinko Jakić</item>
      <item>Željko Vidović</item>
      <item>Građevinski obrt TIM</item>
      <item>Odvj. društvo Matijević,Jakirčević i Malkoč j.t.d.</item>
      <item>Dragan Baketarić vl. B-B-G,Mlini</item>
      <item>Odvj. društvo Jakšić, Mujo i Lujak</item>
      <item>Stipo Gabrić</item>
      <item>Marinko Milanović</item>
      <item>Viktor Siništaj</item>
      <item>Odvjetničko društvo PAR I GRADAC</item>
      <item>Tomislav Sopjanac</item>
      <item>Marijo Matić</item>
      <item>MILE MABIĆ</item>
      <item>Boris Radan</item>
      <item>VIKTOR SINIŠTAJ</item>
      <item>VIKTOR SINIŠTAJ</item>
      <item>VIKTOR SINIŠTAJ</item>
      <item>VIKTOR SINIŠTAJ</item>
      <item>Dragan-Josip Knežević</item>
      <item>MILE MABIĆ</item>
      <item>EKO-MONITORING d.o.o. za kontrolu i zaštitu okoliša i inženjering</item>
      <item>RAGUSA PALACE d.o.o. za turizam i graditeljstvo</item>
      <item>Hrvoje Tokić</item>
      <item>Akan Dilberović</item>
      <item>Mario Obradović</item>
      <item>Jelena Grbešić</item>
      <item>PEMO CENTAR d.o.o.</item>
      <item>DUBROVNIK GRADNJA d.o.o.</item>
      <item>VILLA LJUBICA d.o.o.</item>
      <item>PRIMORJE GRADNJA d.o.o.</item>
      <item>VYONYX d.o.o.</item>
      <item>Nikša Prlenda</item>
      <item>Oglasna ploča suda</item>
    </derivirana_varijabla>
  </DomainObject.Predmet.SudioniciListNaziv>
  <DomainObject.Predmet.SudioniciListAdressOIB>
    <izvorni_sadrzaj>
      <item>Mijo Bošnjak, Dubrovnik, 20000 Dubrovnik</item>
      <item>Slavko Garić, Dubrovnik, 20000 Dubrovnik</item>
      <item>Andrija Golemac, Dubrovnik, 20000 Dubrovnik</item>
      <item>Dubravko Mage, Dubrovnik, 20000 Dubrovnik</item>
      <item>Ivan Biskup, Dubrovnik, 20000 Dubrovnik</item>
      <item>Jelena Marušić, Dubrovnik, 20000 Dubrovnik</item>
      <item>Ivan Perić, Dubrovnik, 20000 Dubrovnik</item>
      <item>Ivko Jović, Dubrovnik, 20000 Dubrovnik</item>
      <item>Miho Kevo, Dubrovnik, 20000 Dubrovnik</item>
      <item>Niko Pošak, Dubrovnik, 20000 Dubrovnik</item>
      <item>Ivan Miličević, Dubrovnik, 20000 Dubrovnik</item>
      <item>Igor Dobroslavić, Dubrovnik, 20000 Dubrovnik</item>
      <item>HYPO ALPE-ADRIA-BANK dioničko društvo, OIB 14036333877, Slavonska avenija 6,10000 Zagreb</item>
      <item>Jakov Balarin, Dubrovnik, 20000 Dubrovnik</item>
      <item>Zoran Vukoja, Dubrovnik, 20000 Dubrovnik</item>
      <item>Pero Perović, Dubrovnik, 20000 Dubrovnik</item>
      <item>Antun Vukas, Dubrovnik, 20000 Dubrovnik</item>
      <item>Žarko Rajković, Dubrovnik, 20000 Dubrovnik</item>
      <item>Danijel Ravić, Dubrovnik, 20000 Dubrovnik</item>
      <item>Zoran Vodopija, Dubrovnik, 20000 Dubrovnik</item>
      <item>Stjepan Lakić, Dubrovnik, 20000 Dubrovnik</item>
      <item>Tereza Lakić, Dubrovnik, 20000 Dubrovnik</item>
      <item>Ivica Car, Dubrovnik, 20000 Dubrovnik</item>
      <item>Niko Sašilo, Dubrovnik, 20000 Dubrovnik</item>
      <item>Boris Centelege, Dubrovnik, 20000 Dubrovnik</item>
      <item>Esad Čokljat, Dubrovnik, 20000 Dubrovnik</item>
      <item>Antun Knežević, 20000 Dubrovnik</item>
      <item>SSSH / Anka Muhoberac, A. Hwbranga 83,20000 Dubrovnik</item>
      <item>Dragan Bender, Dubrovnik, 20000 Dubrovnik</item>
      <item>Ivan Potrebica, Dubrovnik, 20000 Dubrovnik</item>
      <item>Boško Rojević, Dubrovnik, 20000 Dubrovnik</item>
      <item>DUBROVNIK CESTE, dioničko društvo za održavanje, zaštitu, rekonstrukciju i izgradnju cesta, OIB 60216477432, Vladimira Nazora 8,Dubrovnik</item>
      <item>Ivo Andrić, Dubrovnik, 20000 Dubrovnik</item>
      <item>Mario Perić, Dubrovnik, 20000 Dubrovnik</item>
      <item>Marina Maslek</item>
      <item>VIAM društvo za građevinarstvo, trgovinu i projektiranje d.o.o., OIB 61581848671, Josipa Kosora 40,Dubrovnik</item>
      <item>Marko Čerlek, Dubrovnik, 20000 Dubrovnik</item>
      <item>Sberbank d.d., OIB 78427478595, Varšavska 9,10000 Zagreb</item>
      <item>Zdenka Ivanović, Dubrovnik, 20000 Dubrovnik</item>
      <item>Goran Vladić, Dubrovnik, 20000 Dubrovnik</item>
      <item>Ivan Šijalović, Dubrovnik, 20000 Dubrovnik</item>
      <item>Predrag Breljaš,  Dubrovnik, 20000 Dubrovnik</item>
      <item>Ante Kljusurić, Dubrovnik, 20000 Dubrovnik</item>
      <item>Doloris Baričević</item>
      <item>Izet Zelentrović, Dubrovnik, 20000 Dubrovnik</item>
      <item>Ardo Petko, Dubrovnik, 20000 Dubrovnik</item>
      <item>Husein Odobašić, Dubrovnik, 20000 Dubrovnik</item>
      <item>Vitomir Milanić, Dubrovnik, 20000 Dubrovnik</item>
      <item>Dražen Topić, Dubrovnik, 20000 Dubrovnik</item>
      <item>Ramo Hodžić, Dubrovnik, 20000 Dubrovnik</item>
      <item>Jovo Krunić, Dubrovnik, 20000 Dubrovnik</item>
      <item>Tihomir Trče, Dubrovnik, 20000 Dubrovnik</item>
      <item>Milo Nožica, Dubrovnik, 20000 Dubrovnik</item>
      <item>Ivica Abaz, Dubrovnik, 20000 Dubrovnik</item>
      <item>Goran Škrabo, Dubrovnik, 20000 Dubrovnik</item>
      <item>Pero Asanović, Dubrovnik, 20000 Dubrovnik</item>
      <item>Marko Kristić, Dubrovnik, 20000 Dubrovnik</item>
      <item>Lenka Sentić, Dubrovnik, 20000 Dubrovnik</item>
      <item>Robert Popović, Dubrovnik, 20000 Dubrovnik</item>
      <item>Marijana Temali</item>
      <item>Dragan Mendeš, Dubrovnik, 20000 Dubrovnik</item>
      <item>Mato Đurović, Dubrovnik, 20000 Dubrovnik</item>
      <item>GP DUBROVNIK d.d. Dubrovnik, OIB 03999116831, Điva Natali 7,20000 Dubrovnik</item>
      <item>Ivko Vide, Dubrovnik, 20000 Dubrovnik</item>
      <item>Jozo Dedov, Dubrovnik, 20000 Dubrovnik</item>
      <item>Rudolf Klečak, Dubrovnik, 20000 Dubrovnik</item>
      <item>Slavko Bošnjak, Dubrovnik, 20000 Dubrovnik</item>
      <item>Stjepan Matić, Dubrovnik, 20000 Dubrovnik</item>
      <item>Dragan Šanta, Dubrovnik, 20000 Dubrovnik</item>
      <item>Marko Kudrić, Dubrovnik, 20000 Dubrovnik</item>
      <item>Antun Knego, Dubrovnik, 20000 Dubrovnik</item>
      <item>Safet Elezović, Dubrovnik, 20000 Dubrovnik</item>
      <item>Marko Lovrić, Dubrovnik, 20000 Dubrovnik</item>
      <item>Ivan Bender, Dubrovnik, 20000 Dubrovnik</item>
      <item>Miroslav Ivandić, Dubrovnik, 20000 Dubrovnik</item>
      <item>Ivica Milinović, Dubrovnik, 20000 Dubrovnik</item>
      <item>Zulfo Ćotović, Dubrovnik, 20000 Dubrovnik</item>
      <item>Ivan Džidžić, Dubrovnik, 20000 Dubrovnik</item>
      <item>Ivan Zadro, Dubrovnik, 20000 Dubrovnik</item>
      <item>Ivica Prkačin, Dubrovnik, 20000 Dubrovnik</item>
      <item>Marin Srijemse, Dubrovnik, 20000 Dubrovnik</item>
      <item>Vlaho Cumeljan, Dubrovnik, 20000 Dubrovnik</item>
      <item>Mladen Vlahušić</item>
      <item>Vinka Radelj</item>
      <item>Munib Aganović, Dubrovnik, 20000 Dubrovnik</item>
      <item>Danijel Vidović, Dubrovnik, 20000 Dubrovnik</item>
      <item>AB KERAMIKA d.o.o., OIB 77285179745</item>
      <item>Ivan Zlatić, Dubrovnik, 20000 Dubrovnik</item>
      <item>Vinko Raguž, Dubrovnik, 20000 Dubrovnik</item>
      <item>Marija Kokošar, Dubrovnik, 20000 Dubrovnik</item>
      <item>Ante Majić, Dubrovnik, 20000 Dubrovnik</item>
      <item>Mato Ivanika, Dubrovnik, 20000 Dubrovnik</item>
      <item>Stjepan Barušić, Dubrovnik, 20000 Dubrovnik</item>
      <item>Dinko Biokšić, Dubrovnik, 20000 Dubrovnik</item>
      <item>Salko Sejdin, Dubrovnik, 20000 Dubrovnik</item>
      <item>Renejo Ćorsuljić, Dubrovnik, 20000 Dubrovnik</item>
      <item>Jure Grozdić, Dubrovnik, 20000 Dubrovnik</item>
      <item>Jospi Topić, Dubrovnik, 20000 Dubrovnik</item>
      <item>Ivo Župić, p.p.30,21218 Seget Doni</item>
      <item>Vlasta Lončarić, Dubrovnik, 20000 Dubrovnik</item>
      <item>Mato Monković, Dubrovnik, 20000 Dubrovnik</item>
      <item>Vlaho Vatović, Dubrovnik, 20000 Dubrovnik</item>
      <item>Davor Radivojević, Dubrovnik, 20000 Dubrovnik</item>
      <item>Dragan Baketarić, Put Dragovoljaca Domovinskog rata 136 Kod Đive Kesovija,20207 Mlini</item>
      <item>Zoran Radetić, Dubrovnik, 20000 Dubrovnik</item>
      <item>Gordan Cvitanović, Dubrovnik, 20000 Dubrovnik</item>
      <item>Aldin Hajdarović, Dubrovnik, 20000 Dubrovnik</item>
      <item>Stipo Franjić, Dubrovnik, 20000 Dubrovnik</item>
      <item>Smiljko Šitum, Dubrovnik, 20000 Dubrovnik</item>
      <item>Josip Radić, Dubrovnik, 20000 Dubrovnik</item>
      <item>Nikola Mlinarić, Dubrovnik, 20000 Dubrovnik</item>
      <item>Amel Ahmović, Dubrovnik, 20000 Dubrovnik</item>
      <item>LIFT MODUS d.o.o. za poizvodnju, trgovinu i usluge, OIB 15526597734, Zagrebačka cesta 145 A/III,10000 Zagreb</item>
      <item>Mujsira Majišević, Dubrovnik, 20000 Dubrovnik</item>
      <item>Vlaho Lepeš, Dubrovnik, 20000 Dubrovnik</item>
      <item>Pero Tomašević, Dubrovnik, 20000 Dubrovnik</item>
      <item>Franj Laco, Dubrovnik, 20000 Dubrovnik</item>
      <item>Dane Grubeša, Dubrovnik, 20000 Dubrovnik</item>
      <item>IMPULS-LEASING društvo s ograničenom odgovornošću za leasing, OIB 65918029671, Velimira Škorpika 24/1,10000 Zagreb</item>
      <item>Pavo Lukić, Dubrovnik, 20000 Dubrovnik</item>
      <item>Nikola Oberan, Dubronvik, 20000 Dubrovnik</item>
      <item>Pavo Sentić, Dubrovnik, 20000 Dubrovnik</item>
      <item>Marija Đurđević, Dubrovnik, 20000 Dubrovnik</item>
      <item>Raiffeisenbank Austria d.d., OIB 53056966535, Petrinjska 59,10000 Zagreb</item>
      <item>LIBERTAS - DUBROVNIK d.o.o. za prijevoz putnika, OIB 36411681446, Ogarići 12,Komolac</item>
      <item>Ante Topić, Dubrovnik, 20000 Dubrovnik</item>
      <item>Ante Kriste, Dubrovnik, 20000 Dubrovnik</item>
      <item>Ivan Pavličević, Dubrovnik, 20000 Dubrovnik</item>
      <item>Branko Jeličić, Dubrovnik, 20000 Dubrovnik</item>
      <item>Ivica Miletić, Dubrovnik, 20000 Dubrovnik</item>
      <item>Marina Osmić, Dubrovnik, 20000 Dubrovnik</item>
      <item>IVAN KOVAČ</item>
      <item>Mate Jurković, Dubrovnik, 20000 Dubrovnik</item>
      <item>Željko Crepulja, Dubrovnik, 20000 Dubrovnik</item>
      <item>Ivan Bendre, Dubrovnik, 20000 Dubrovnik</item>
      <item>OTP banka Hrvatska dioničko društvo, OIB 52508873833, Ulica Domovinskog rata 3,Zadar</item>
      <item>Slavko Krisitć, Dubrovnik, 20000 Dubrovnik</item>
      <item>Nezir Mujkić, Dubrovnik, 20000 Dubrovnik</item>
      <item>Zvonko Šijaković, Dubrovnik, 20000 Dubrovnik</item>
      <item>Srećko Kriste, Dubrovnik, 20000 Dubrovnik</item>
      <item>Dražen Marković</item>
      <item>Zoran Kapetanović, Dubrovnik, 20000 Dubrovnik</item>
      <item>Mirko Šimunović, Dubrovnik, 20000 Dubrovnik</item>
      <item>Dragan Litrica, Dubrovnik, 20000 Dubrovnik</item>
      <item>Mijo Brković, Dubrovnik, 20000 Dubrovnik</item>
      <item>Marinko Lučić, Dubrovnik, 20000 Dubrovnik</item>
      <item>Ivan Papk, Dubrovnik, 20000 Dubrovnik</item>
      <item>Nikša Jeljenić, Dubrovnik, 20000 Dubrovnik</item>
      <item>Mate Smoljko</item>
      <item>Slavko Lučić, Dubrovnik, 20000 Dubrovnik</item>
      <item>Milenko Ivanika,Dubrovnik, 20000 Dubrovnik</item>
      <item>Nikola Jurić, Dubrovnik, 20000 Dubrovnik</item>
      <item>Mato Topić, Dubrovnik, 20000 Dubrovnik</item>
      <item>Ivica Pušić, Dubrovnik, 20000 Dubrovnik</item>
      <item>Anita Tomašević</item>
      <item>Andrija Zvono, Dubrovnik, 20000 Dubrovnik</item>
      <item>Mario Papak, Dubrovnik, 20000 Dubrovnik</item>
      <item>Luka Franjić, Dubrovnik, 20000 Dubrovnik</item>
      <item>Damir Vladić, Dubrovnik, 20000 Dubrovnik</item>
      <item>Marinko Bradić, Dubrovnik, 20000 Dubrovnik</item>
      <item>Marko Pjević, Dubrovnik, 20000 Dubrovnik</item>
      <item>Petar Banušić, Dubrovnik, 20000 Dubrovnik</item>
      <item>Igor Centelege, Dubrovnik, 20000 Dubrovnik</item>
      <item>Vide Vuletić, Dubrovnik, 20000 Dubrovnik</item>
      <item>Niko Pavlović, Dubrovnik, 20000 Dubrovnik</item>
      <item>Ivo Mišura, Dubrovnik, 20000 Dubrovnik</item>
      <item>Mario Topić, Dubrovnik, 20000 Dubrovnik</item>
      <item>Ivo Šimunović, Dubrovnik, 20000 Dubrovnik</item>
      <item>Tomas Pavlović, Dubrovnik, 20000 Dubrovnik</item>
      <item>Jozo Papak, Dubrovnik, 20000 Dubrovnik</item>
      <item>Martin Žeravica, Dubrovnik, 20000 Dubrovnik</item>
      <item>Nade Matijaši, Dubrovnik, 20000 Dubrovnik</item>
      <item>Zičrija Hasanspahić, Dubrovnik, 20000 Dubrovnik</item>
      <item>Katica Mašković, Dubrovnik, 20000 Dubrovnik</item>
      <item>Franjo Džano, Dubrovnik, 20000 Dubrovnik</item>
      <item>Tomislav Topić, Dubrovnik, 20000 Dubrovnik</item>
      <item>Zoran Tomašević, Dubrovnik, 20000 Dubrovnik</item>
      <item>Andrija Fabris</item>
      <item>Mijo Papić, Dubrovnik, 20000 Dubrovnik</item>
      <item>Ivan Zvono, Dubrovnik, 20000 Dubrovnik</item>
      <item>Berislav Bartulović, Dubrovnik, 20000 Dubrovnik</item>
      <item>Zdravko Bošnjak, Dubrovnik, 20000 Dubrovnik</item>
      <item>Mato Kevo, Dubrovnik, 20000 Dubrovnik</item>
      <item>Milenko Miletić, Dubrovnik, 20000 Dubrovnik</item>
      <item>Stipo Topić, Dubrovnik, 20000 Dubrovnik</item>
      <item>Niko Škoro, Dubrovnik, 20000 Dubrovnik</item>
      <item>Ivan Krešić, Dubrovnik, 20000 Dubrovnik</item>
      <item>Dragan Ivandić, Dubrovnik, 20000 Dubrovnik</item>
      <item>Božo Maslać, Dubrovnik, 20000 Dubrovnik</item>
      <item>Zdravko Balenović</item>
      <item>Ante Kljusurić, Dubrovnik, 20000 Dubrovnik</item>
      <item>ZARAKOP društvo s ograničenom odgovornošću za građevinarstvo i geoinženjering, OIB 47945843315, Baričevići 26,Murvica</item>
      <item>Mile Jeličić, Dubrovnik, 20000 Dubrovnik</item>
      <item>ŽDO GRAĐANSKO UPRAVNI ODJEL</item>
      <item>Branislav Filipović, Dubrovnik, 20000 Dubrovnik</item>
      <item>Dinko Pušić, Dubrovnik, 20000 Dubrovnik</item>
      <item>Nikša Brajević, Dubrovnik, 20000 Dubrovnik</item>
      <item>Jadranka Oberan, Dubrovnik, 20000 Dubrovnik</item>
      <item>Ante Marić, Dubrovnik, 20000 Dubrovnik</item>
      <item>Antun Marinović, Dubrovnik, 20000 Dubrovnik</item>
      <item>Šinan Bošnjaković, Dubrovnik, 20000 Dubrovnik</item>
      <item>Stipe Jeličić, Dubrovnik, 20000 Dubrovnik</item>
      <item>Ivica Radić, Dubrovnik, 20000 Dubrovnik</item>
      <item>Ivo Miletić, Dubrovnik, 20000 Dubrovnik</item>
      <item>Krešimir Drinovac, Dubrovnik, 20000 Dubrovnik</item>
      <item>Damir Vlahinić, Dubrovnik, Điva Natali 7 (GP Dubrovnik d.d.),20000 Dubrovnik</item>
      <item>Pero Raić, Dubrovnik, 20000 Dubrovnik</item>
      <item>Franjo Vnučec, Dubrovnik, 20000 Dubrovnik</item>
      <item>Robert Maras, Dubrovnik, 20000 Dubrovnik</item>
      <item>Stijepo Majkovica, Dubrovnik, 20000 Dubrovnik</item>
      <item>Mile Sičaja, Dubrovnik, 20000 Dubrovnik</item>
      <item>Nezir Mujkić, Od Izvora 51,20236 Mokošica</item>
      <item>Tonći Medi, Dubrovnik, 20000 Dubrovnik</item>
      <item>OBŠIVAČ, građevinsko, proizvodno, uslužno i trgovačko društvo s ograničenom odgovornošću, OIB 23196214755, Dubrovačka 100,Metković</item>
      <item>Ivan Lovrić, Dubrovnik, 20000 Dubrovnik</item>
      <item>Jerko Budimir, Dubrovnik, 20000 Dubrovnik</item>
      <item>Anto Beljo, Dubrovnik, 20000 Dubrovnik</item>
      <item>Almir Pelko, Dubrovnik, 20000 Dubrovnik</item>
      <item>Mirko Kolar, Dubrovnik, 20000 Dubrovnik</item>
      <item>Miloslav Kokošar, Dubrovnik, 20000 Dubrovnik</item>
      <item>Miroslav Jeličić, Dubrovnik, 20000 Dubrovnik</item>
      <item>Vojko Smoljanović, Dubrovnik, 20000 Dubrovnik</item>
      <item>Ilija Zadrić, Dubrovnik, 20000 Dubrovnik</item>
      <item>Jasmin Zelentrović, Dubrovnik, 20000 Dubrovnik</item>
      <item>Ministarsto Financija RH</item>
      <item>Joško Vučićević, Dubrovnik, 20000 Dubrovnik</item>
      <item>Petar Kovačević, Dubrovnik, 20000 Dubrovnik</item>
      <item>Mijodrag Vitković, Dubrovnik, 20000 Dubrovnik</item>
      <item>Vladimir Ivičević, Dubrovnik, 20000 Dubrovnik</item>
      <item>Milan Pemdo, Dubrovnik, 20000 Dubrovnik</item>
      <item>Maro Duper, Dubrovnik, 20000 Dubrovnik</item>
      <item>Mario Sole, Dubrovnik, 20000 Dubrovnik</item>
      <item>Vlaho Bukvić, Dubrovnik, 20000 Dubrovnik</item>
      <item>Ivica Hladilo, Dubrovnik, 20000 Dubrovnik</item>
      <item>Ivan Oberan, Dubrovnik, 20000 Dubrovnik</item>
      <item>Viktor Majić, Dubrovnik, 20000 Dubrovnik</item>
      <item>Nikolina Zvjerković</item>
      <item>Mišo Previšić, Dubrovnik, 20000 Dubrovnik</item>
      <item>Ivan Radoš, Dubrovnik, 20000 Dubrovnik</item>
      <item>Antun Njirić, Dubrovnik, 20000 Dubrovnik</item>
      <item>KONAVLE METAL d.o.o. za proizvodnju, trgovinu i usluge, OIB 55470127232, Gruda 4,Gruda</item>
      <item>Kate Galić</item>
      <item>Mato Lovrić, Dubrovnik, 20000 Dubrovnik</item>
      <item>Nikša Škrabo, Dubrovnik, 20000 Dubrovnik</item>
      <item>Dubravko Arapović</item>
      <item>Slavko Bošnjak, Dubrovnik, 20000 Dubrovnik</item>
      <item>Jozo Morić, Dubrovnik, 20000 Dubrovnik</item>
      <item>Darko Topić, Dubrovnik, 20000 Dubrovnik</item>
      <item>Ivan Pavlović, Dubrovnik, 20000 Dubrovnik</item>
      <item>Mare Jerković, Dubrovnik, 20000 Dubrovnik</item>
      <item>Andrija Beljo, Dubrovnik, 20000 Dubrovnik</item>
      <item>Halim Dedović, Dubrovnik, 20000 Dubrovnik</item>
      <item>Amir Alijagić</item>
      <item>Ivica Topić, Dubrovnik, 20000 Dubrovnik</item>
      <item>Nikša Škrabo, Dubrovnik, 20000 Dubrovnik</item>
      <item>Stjepan Drljo, Dubrovnik, 20000 Dubrovnik</item>
      <item>Pero Andrić, Dubrovnik, 20000 Dubrovnik</item>
      <item>Ervin Nukić, Dubrovnik, 20000 Dubrovnik</item>
      <item>Antun Žabić, Dubrovnik, 20000 Dubrovnik</item>
      <item>ŽDO Građansko upravni odjel, Dropčeva 1,20000 Dubrovnik</item>
      <item>Maro Lujo, Dubrovnik, 20000 Dubrovnik</item>
      <item>Zdravko Merdžan, Dubrovnik, 20000 Dubrovnik</item>
      <item>CEMEX Hrvatska dioničko društvo za proizvodnju i prodaju cementa i drugih građevinskih materijala, OIB 94136335132, F. Tuđmana 45,Kaštel Sućurac</item>
      <item>Predrag Tokmakčija, Dubrovnik, 20000 Dubrovnik</item>
      <item>Pero Jović, Dubrovnik, 20000 Dubrovnik</item>
      <item>Marijo Pušić, Dubrovnik, 20000 Dubrovnik</item>
      <item>Ivan Dobroslavić, Dubrovnik, 20000 Dubrovnik</item>
      <item>Mirko Bilandžija, Dubrovnik, 20000 Dubrovnik</item>
      <item>Josip Čuvalo, Dubrovnik, 20000 Dubrovnik</item>
      <item>ELEKTRO-TEAM d.o.o. za elektroinstalacije, OIB 26176974494, Riječka 16/A,Dubrovnik</item>
      <item>EUROHERC osiguranje - dioničko društvo za osiguranje imovine i osoba i druge poslove osiguranja, OIB 22694857747, Ulica grada Vukovara 282,10000 Zagreb</item>
      <item>Danijel Zvijerković, Dubrovnik, 20000 Dubrovnik</item>
      <item>Željko Bošnjak, Dubrovnik, 20000 Dubrovnik</item>
      <item>Marko Perković, Dubrovnik, 20000 Dubrovnik</item>
      <item>HRVATSKA GOSPODARSKA KOMORA, OIB 85167032587, P.Čingrije 6,20000 Dubrovnik</item>
      <item>Josip Tabak, Jordanovac 113/II,10000 Zagreb</item>
      <item>Šimun Cvitanović, Dubrovnik, 20000 Dubrovnik</item>
      <item>Neđo Mijović, Dubrovnik, 20000 Dubrovnik</item>
      <item>Božo Kvorić, Dubrovnik, 20000 Dubrovnik</item>
      <item>Stipe Miličević, Dubrovnik, 20000 Dubrovnik</item>
      <item>OTP Leasing dioničko društvo za usluge, OIB 23780250353, Av. Dubrovnik 16/V,10000 Zagreb</item>
      <item>OCINJE-MARKET d.o.o. za građenje, trgovinu, poljoprivredu i usluge, OIB 81175245130, Od Izvora 2,Nova Mokošica</item>
      <item>ĆOSIĆ NAFTNI DERIVATI d.o.o. za građenje, trgovinu i usluge, OIB 26472579320, Kneza Branimira 19/1,Metković</item>
      <item>NUOVA LIČILAC GORICA d.o.o. za završne radove u građevinarstvu, OIB 30431178883, Put Republike 12,Dubrovnik</item>
      <item>JOVAN PEJOVIĆ</item>
      <item>BURAZIN d.o.o. za projektiranje, proizvodnju i montažu, OIB 81401044478, Velebitska 5,Split</item>
      <item>Nevenko Jurišić, Sukoišanska 19,21000 Split</item>
      <item>ŽELJKO FABIJANOVIĆ</item>
      <item>Pero Klarić</item>
      <item>KATE ČAKELIĆ, VRELO 11,20207 Mlini</item>
      <item>SLAVICA GAGIĆ-ŠIMOVIĆ</item>
      <item>VODOVOD DUBROVNIK d.o.o. za vodoopskrbu i komunalnu hidrotehniku, OIB 00862047577, Vladimira Nazora 19,Dubrovnik</item>
      <item>Želimir Par, odvjetnik, K. Držislava 2,10000 Zagreb</item>
      <item>OTP banka Hrvatska dioničko društvo, OIB 52508873833, Ulica Domovinskog rata 3,Zadar</item>
      <item>Denis Orlić, Vukovarska 26,20000 Dubrovnik</item>
      <item>Pavo Perušina</item>
      <item>Muharrem Elshani</item>
      <item>Goran Vidović</item>
      <item>AKVAMONT d.o.o., OIB 05678625092, Malo selo 3,20230 Ston</item>
      <item>BURAZIN d.o.o. za projektiranje, proizvodnju i montažu, OIB 81401044478, Velebitska 5,Split</item>
      <item>FRAN MARIN društvo s ograničenom odgovornošću za brodogradnju, trgovinu i marketing, OIB 84037773633, Poljičkih knezova 21,21312 Podrstana</item>
      <item>VIAM d.o.o., OIB 61581848671, Josipa Kosora 40,20000 Dubrovnik</item>
      <item>Nevenko Jurišić, Sukoišanska 19,21000 Split</item>
      <item>Kate Čakelić</item>
      <item>OTP Leasing dioničko društvo za usluge, OIB 23780250353, Avenue Center, Avenija Dubrovnik 16/V,10000 Zagreb</item>
      <item>IPSUM d.o.o. za građevinarstvo i trgovinu, OIB 26472901970, Mostarska b.b.,20350 Metković</item>
      <item>Dinko Jakić, Neretljanskih gusara 10,20340 Ploče</item>
      <item>Željko Vidović</item>
      <item>Građevinski obrt TIM</item>
      <item>Odvj. društvo Matijević,Jakirčević i Malkoč j.t.d., Bednjanska 8a,10000 Zagreb</item>
      <item>Dragan Baketarić vl. B-B-G,Mlini, Put Dragovoljaca Domovinskog rata 136,20207 Mlini</item>
      <item>Odvj. društvo Jakšić, Mujo i Lujak</item>
      <item>Stipo Gabrić, OIB 36026452457, Petra Krešimira IV/59,20350 Metković</item>
      <item>Marinko Milanović, OIB 88320164934</item>
      <item>Viktor Siništaj</item>
      <item>Odvjetničko društvo PAR I GRADAC, OIB 30444829514, Kralja Držislava 2,10000 Zagreb</item>
      <item>Tomislav Sopjanac, 20000 Dubrovnik</item>
      <item>Marijo Matić, Od škara 3,20000 Dubrovnik</item>
      <item>MILE MABIĆ, Bana J. Jelačića 69a,20000 Dubrovnik</item>
      <item>Boris Radan, Šestinski dol 40,10000 Zagreb</item>
      <item>VIKTOR SINIŠTAJ, OIB 69504425025, OD IZVORA 9,20000 Dubrovnik</item>
      <item>VIKTOR SINIŠTAJ, OIB 69504425025, OD IZVORA 9,20000 Dubrovnik</item>
      <item>VIKTOR SINIŠTAJ, OIB 69504425025, OD IZVORA 9,20000 Dubrovnik</item>
      <item>VIKTOR SINIŠTAJ, OIB 69504425025, OD IZVORA 9,20000 Dubrovnik</item>
      <item>Dragan-Josip Knežević, OIB 97076984856, Palmotićeva 11,20000 Dubrovnik</item>
      <item>MILE MABIĆ, Bana J. Jelačića 69a,20000 Dubrovnik</item>
      <item>EKO-MONITORING d.o.o. za kontrolu i zaštitu okoliša i inženjering, OIB 82818873408, Kućanska 15,42000 Varaždin</item>
      <item>RAGUSA PALACE d.o.o. za turizam i graditeljstvo, OIB 65099561424, Vukovarska 13,20000 Dubrovnik</item>
      <item>Hrvoje Tokić</item>
      <item>Akan Dilberović</item>
      <item>Mario Obradović</item>
      <item>Jelena Grbešić</item>
      <item>PEMO CENTAR d.o.o., OIB 96916374875</item>
      <item>DUBROVNIK GRADNJA d.o.o.</item>
      <item>VILLA LJUBICA d.o.o.</item>
      <item>PRIMORJE GRADNJA d.o.o.</item>
      <item>VYONYX d.o.o.</item>
      <item>Nikša Prlenda</item>
      <item>Oglasna ploča suda</item>
    </izvorni_sadrzaj>
    <derivirana_varijabla naziv="DomainObject.Predmet.SudioniciListAdressOIB_1">
      <item>Mijo Bošnjak, Dubrovnik, 20000 Dubrovnik</item>
      <item>Slavko Garić, Dubrovnik, 20000 Dubrovnik</item>
      <item>Andrija Golemac, Dubrovnik, 20000 Dubrovnik</item>
      <item>Dubravko Mage, Dubrovnik, 20000 Dubrovnik</item>
      <item>Ivan Biskup, Dubrovnik, 20000 Dubrovnik</item>
      <item>Jelena Marušić, Dubrovnik, 20000 Dubrovnik</item>
      <item>Ivan Perić, Dubrovnik, 20000 Dubrovnik</item>
      <item>Ivko Jović, Dubrovnik, 20000 Dubrovnik</item>
      <item>Miho Kevo, Dubrovnik, 20000 Dubrovnik</item>
      <item>Niko Pošak, Dubrovnik, 20000 Dubrovnik</item>
      <item>Ivan Miličević, Dubrovnik, 20000 Dubrovnik</item>
      <item>Igor Dobroslavić, Dubrovnik, 20000 Dubrovnik</item>
      <item>HYPO ALPE-ADRIA-BANK dioničko društvo, OIB 14036333877, Slavonska avenija 6,10000 Zagreb</item>
      <item>Jakov Balarin, Dubrovnik, 20000 Dubrovnik</item>
      <item>Zoran Vukoja, Dubrovnik, 20000 Dubrovnik</item>
      <item>Pero Perović, Dubrovnik, 20000 Dubrovnik</item>
      <item>Antun Vukas, Dubrovnik, 20000 Dubrovnik</item>
      <item>Žarko Rajković, Dubrovnik, 20000 Dubrovnik</item>
      <item>Danijel Ravić, Dubrovnik, 20000 Dubrovnik</item>
      <item>Zoran Vodopija, Dubrovnik, 20000 Dubrovnik</item>
      <item>Stjepan Lakić, Dubrovnik, 20000 Dubrovnik</item>
      <item>Tereza Lakić, Dubrovnik, 20000 Dubrovnik</item>
      <item>Ivica Car, Dubrovnik, 20000 Dubrovnik</item>
      <item>Niko Sašilo, Dubrovnik, 20000 Dubrovnik</item>
      <item>Boris Centelege, Dubrovnik, 20000 Dubrovnik</item>
      <item>Esad Čokljat, Dubrovnik, 20000 Dubrovnik</item>
      <item>Antun Knežević, 20000 Dubrovnik</item>
      <item>SSSH / Anka Muhoberac, A. Hwbranga 83,20000 Dubrovnik</item>
      <item>Dragan Bender, Dubrovnik, 20000 Dubrovnik</item>
      <item>Ivan Potrebica, Dubrovnik, 20000 Dubrovnik</item>
      <item>Boško Rojević, Dubrovnik, 20000 Dubrovnik</item>
      <item>DUBROVNIK CESTE, dioničko društvo za održavanje, zaštitu, rekonstrukciju i izgradnju cesta, OIB 60216477432, Vladimira Nazora 8,Dubrovnik</item>
      <item>Ivo Andrić, Dubrovnik, 20000 Dubrovnik</item>
      <item>Mario Perić, Dubrovnik, 20000 Dubrovnik</item>
      <item>Marina Maslek</item>
      <item>VIAM društvo za građevinarstvo, trgovinu i projektiranje d.o.o., OIB 61581848671, Josipa Kosora 40,Dubrovnik</item>
      <item>Marko Čerlek, Dubrovnik, 20000 Dubrovnik</item>
      <item>Sberbank d.d., OIB 78427478595, Varšavska 9,10000 Zagreb</item>
      <item>Zdenka Ivanović, Dubrovnik, 20000 Dubrovnik</item>
      <item>Goran Vladić, Dubrovnik, 20000 Dubrovnik</item>
      <item>Ivan Šijalović, Dubrovnik, 20000 Dubrovnik</item>
      <item>Predrag Breljaš,  Dubrovnik, 20000 Dubrovnik</item>
      <item>Ante Kljusurić, Dubrovnik, 20000 Dubrovnik</item>
      <item>Doloris Baričević</item>
      <item>Izet Zelentrović, Dubrovnik, 20000 Dubrovnik</item>
      <item>Ardo Petko, Dubrovnik, 20000 Dubrovnik</item>
      <item>Husein Odobašić, Dubrovnik, 20000 Dubrovnik</item>
      <item>Vitomir Milanić, Dubrovnik, 20000 Dubrovnik</item>
      <item>Dražen Topić, Dubrovnik, 20000 Dubrovnik</item>
      <item>Ramo Hodžić, Dubrovnik, 20000 Dubrovnik</item>
      <item>Jovo Krunić, Dubrovnik, 20000 Dubrovnik</item>
      <item>Tihomir Trče, Dubrovnik, 20000 Dubrovnik</item>
      <item>Milo Nožica, Dubrovnik, 20000 Dubrovnik</item>
      <item>Ivica Abaz, Dubrovnik, 20000 Dubrovnik</item>
      <item>Goran Škrabo, Dubrovnik, 20000 Dubrovnik</item>
      <item>Pero Asanović, Dubrovnik, 20000 Dubrovnik</item>
      <item>Marko Kristić, Dubrovnik, 20000 Dubrovnik</item>
      <item>Lenka Sentić, Dubrovnik, 20000 Dubrovnik</item>
      <item>Robert Popović, Dubrovnik, 20000 Dubrovnik</item>
      <item>Marijana Temali</item>
      <item>Dragan Mendeš, Dubrovnik, 20000 Dubrovnik</item>
      <item>Mato Đurović, Dubrovnik, 20000 Dubrovnik</item>
      <item>GP DUBROVNIK d.d. Dubrovnik, OIB 03999116831, Điva Natali 7,20000 Dubrovnik</item>
      <item>Ivko Vide, Dubrovnik, 20000 Dubrovnik</item>
      <item>Jozo Dedov, Dubrovnik, 20000 Dubrovnik</item>
      <item>Rudolf Klečak, Dubrovnik, 20000 Dubrovnik</item>
      <item>Slavko Bošnjak, Dubrovnik, 20000 Dubrovnik</item>
      <item>Stjepan Matić, Dubrovnik, 20000 Dubrovnik</item>
      <item>Dragan Šanta, Dubrovnik, 20000 Dubrovnik</item>
      <item>Marko Kudrić, Dubrovnik, 20000 Dubrovnik</item>
      <item>Antun Knego, Dubrovnik, 20000 Dubrovnik</item>
      <item>Safet Elezović, Dubrovnik, 20000 Dubrovnik</item>
      <item>Marko Lovrić, Dubrovnik, 20000 Dubrovnik</item>
      <item>Ivan Bender, Dubrovnik, 20000 Dubrovnik</item>
      <item>Miroslav Ivandić, Dubrovnik, 20000 Dubrovnik</item>
      <item>Ivica Milinović, Dubrovnik, 20000 Dubrovnik</item>
      <item>Zulfo Ćotović, Dubrovnik, 20000 Dubrovnik</item>
      <item>Ivan Džidžić, Dubrovnik, 20000 Dubrovnik</item>
      <item>Ivan Zadro, Dubrovnik, 20000 Dubrovnik</item>
      <item>Ivica Prkačin, Dubrovnik, 20000 Dubrovnik</item>
      <item>Marin Srijemse, Dubrovnik, 20000 Dubrovnik</item>
      <item>Vlaho Cumeljan, Dubrovnik, 20000 Dubrovnik</item>
      <item>Mladen Vlahušić</item>
      <item>Vinka Radelj</item>
      <item>Munib Aganović, Dubrovnik, 20000 Dubrovnik</item>
      <item>Danijel Vidović, Dubrovnik, 20000 Dubrovnik</item>
      <item>AB KERAMIKA d.o.o., OIB 77285179745</item>
      <item>Ivan Zlatić, Dubrovnik, 20000 Dubrovnik</item>
      <item>Vinko Raguž, Dubrovnik, 20000 Dubrovnik</item>
      <item>Marija Kokošar, Dubrovnik, 20000 Dubrovnik</item>
      <item>Ante Majić, Dubrovnik, 20000 Dubrovnik</item>
      <item>Mato Ivanika, Dubrovnik, 20000 Dubrovnik</item>
      <item>Stjepan Barušić, Dubrovnik, 20000 Dubrovnik</item>
      <item>Dinko Biokšić, Dubrovnik, 20000 Dubrovnik</item>
      <item>Salko Sejdin, Dubrovnik, 20000 Dubrovnik</item>
      <item>Renejo Ćorsuljić, Dubrovnik, 20000 Dubrovnik</item>
      <item>Jure Grozdić, Dubrovnik, 20000 Dubrovnik</item>
      <item>Jospi Topić, Dubrovnik, 20000 Dubrovnik</item>
      <item>Ivo Župić, p.p.30,21218 Seget Doni</item>
      <item>Vlasta Lončarić, Dubrovnik, 20000 Dubrovnik</item>
      <item>Mato Monković, Dubrovnik, 20000 Dubrovnik</item>
      <item>Vlaho Vatović, Dubrovnik, 20000 Dubrovnik</item>
      <item>Davor Radivojević, Dubrovnik, 20000 Dubrovnik</item>
      <item>Dragan Baketarić, Put Dragovoljaca Domovinskog rata 136 Kod Đive Kesovija,20207 Mlini</item>
      <item>Zoran Radetić, Dubrovnik, 20000 Dubrovnik</item>
      <item>Gordan Cvitanović, Dubrovnik, 20000 Dubrovnik</item>
      <item>Aldin Hajdarović, Dubrovnik, 20000 Dubrovnik</item>
      <item>Stipo Franjić, Dubrovnik, 20000 Dubrovnik</item>
      <item>Smiljko Šitum, Dubrovnik, 20000 Dubrovnik</item>
      <item>Josip Radić, Dubrovnik, 20000 Dubrovnik</item>
      <item>Nikola Mlinarić, Dubrovnik, 20000 Dubrovnik</item>
      <item>Amel Ahmović, Dubrovnik, 20000 Dubrovnik</item>
      <item>LIFT MODUS d.o.o. za poizvodnju, trgovinu i usluge, OIB 15526597734, Zagrebačka cesta 145 A/III,10000 Zagreb</item>
      <item>Mujsira Majišević, Dubrovnik, 20000 Dubrovnik</item>
      <item>Vlaho Lepeš, Dubrovnik, 20000 Dubrovnik</item>
      <item>Pero Tomašević, Dubrovnik, 20000 Dubrovnik</item>
      <item>Franj Laco, Dubrovnik, 20000 Dubrovnik</item>
      <item>Dane Grubeša, Dubrovnik, 20000 Dubrovnik</item>
      <item>IMPULS-LEASING društvo s ograničenom odgovornošću za leasing, OIB 65918029671, Velimira Škorpika 24/1,10000 Zagreb</item>
      <item>Pavo Lukić, Dubrovnik, 20000 Dubrovnik</item>
      <item>Nikola Oberan, Dubronvik, 20000 Dubrovnik</item>
      <item>Pavo Sentić, Dubrovnik, 20000 Dubrovnik</item>
      <item>Marija Đurđević, Dubrovnik, 20000 Dubrovnik</item>
      <item>Raiffeisenbank Austria d.d., OIB 53056966535, Petrinjska 59,10000 Zagreb</item>
      <item>LIBERTAS - DUBROVNIK d.o.o. za prijevoz putnika, OIB 36411681446, Ogarići 12,Komolac</item>
      <item>Ante Topić, Dubrovnik, 20000 Dubrovnik</item>
      <item>Ante Kriste, Dubrovnik, 20000 Dubrovnik</item>
      <item>Ivan Pavličević, Dubrovnik, 20000 Dubrovnik</item>
      <item>Branko Jeličić, Dubrovnik, 20000 Dubrovnik</item>
      <item>Ivica Miletić, Dubrovnik, 20000 Dubrovnik</item>
      <item>Marina Osmić, Dubrovnik, 20000 Dubrovnik</item>
      <item>IVAN KOVAČ</item>
      <item>Mate Jurković, Dubrovnik, 20000 Dubrovnik</item>
      <item>Željko Crepulja, Dubrovnik, 20000 Dubrovnik</item>
      <item>Ivan Bendre, Dubrovnik, 20000 Dubrovnik</item>
      <item>OTP banka Hrvatska dioničko društvo, OIB 52508873833, Ulica Domovinskog rata 3,Zadar</item>
      <item>Slavko Krisitć, Dubrovnik, 20000 Dubrovnik</item>
      <item>Nezir Mujkić, Dubrovnik, 20000 Dubrovnik</item>
      <item>Zvonko Šijaković, Dubrovnik, 20000 Dubrovnik</item>
      <item>Srećko Kriste, Dubrovnik, 20000 Dubrovnik</item>
      <item>Dražen Marković</item>
      <item>Zoran Kapetanović, Dubrovnik, 20000 Dubrovnik</item>
      <item>Mirko Šimunović, Dubrovnik, 20000 Dubrovnik</item>
      <item>Dragan Litrica, Dubrovnik, 20000 Dubrovnik</item>
      <item>Mijo Brković, Dubrovnik, 20000 Dubrovnik</item>
      <item>Marinko Lučić, Dubrovnik, 20000 Dubrovnik</item>
      <item>Ivan Papk, Dubrovnik, 20000 Dubrovnik</item>
      <item>Nikša Jeljenić, Dubrovnik, 20000 Dubrovnik</item>
      <item>Mate Smoljko</item>
      <item>Slavko Lučić, Dubrovnik, 20000 Dubrovnik</item>
      <item>Milenko Ivanika,Dubrovnik, 20000 Dubrovnik</item>
      <item>Nikola Jurić, Dubrovnik, 20000 Dubrovnik</item>
      <item>Mato Topić, Dubrovnik, 20000 Dubrovnik</item>
      <item>Ivica Pušić, Dubrovnik, 20000 Dubrovnik</item>
      <item>Anita Tomašević</item>
      <item>Andrija Zvono, Dubrovnik, 20000 Dubrovnik</item>
      <item>Mario Papak, Dubrovnik, 20000 Dubrovnik</item>
      <item>Luka Franjić, Dubrovnik, 20000 Dubrovnik</item>
      <item>Damir Vladić, Dubrovnik, 20000 Dubrovnik</item>
      <item>Marinko Bradić, Dubrovnik, 20000 Dubrovnik</item>
      <item>Marko Pjević, Dubrovnik, 20000 Dubrovnik</item>
      <item>Petar Banušić, Dubrovnik, 20000 Dubrovnik</item>
      <item>Igor Centelege, Dubrovnik, 20000 Dubrovnik</item>
      <item>Vide Vuletić, Dubrovnik, 20000 Dubrovnik</item>
      <item>Niko Pavlović, Dubrovnik, 20000 Dubrovnik</item>
      <item>Ivo Mišura, Dubrovnik, 20000 Dubrovnik</item>
      <item>Mario Topić, Dubrovnik, 20000 Dubrovnik</item>
      <item>Ivo Šimunović, Dubrovnik, 20000 Dubrovnik</item>
      <item>Tomas Pavlović, Dubrovnik, 20000 Dubrovnik</item>
      <item>Jozo Papak, Dubrovnik, 20000 Dubrovnik</item>
      <item>Martin Žeravica, Dubrovnik, 20000 Dubrovnik</item>
      <item>Nade Matijaši, Dubrovnik, 20000 Dubrovnik</item>
      <item>Zičrija Hasanspahić, Dubrovnik, 20000 Dubrovnik</item>
      <item>Katica Mašković, Dubrovnik, 20000 Dubrovnik</item>
      <item>Franjo Džano, Dubrovnik, 20000 Dubrovnik</item>
      <item>Tomislav Topić, Dubrovnik, 20000 Dubrovnik</item>
      <item>Zoran Tomašević, Dubrovnik, 20000 Dubrovnik</item>
      <item>Andrija Fabris</item>
      <item>Mijo Papić, Dubrovnik, 20000 Dubrovnik</item>
      <item>Ivan Zvono, Dubrovnik, 20000 Dubrovnik</item>
      <item>Berislav Bartulović, Dubrovnik, 20000 Dubrovnik</item>
      <item>Zdravko Bošnjak, Dubrovnik, 20000 Dubrovnik</item>
      <item>Mato Kevo, Dubrovnik, 20000 Dubrovnik</item>
      <item>Milenko Miletić, Dubrovnik, 20000 Dubrovnik</item>
      <item>Stipo Topić, Dubrovnik, 20000 Dubrovnik</item>
      <item>Niko Škoro, Dubrovnik, 20000 Dubrovnik</item>
      <item>Ivan Krešić, Dubrovnik, 20000 Dubrovnik</item>
      <item>Dragan Ivandić, Dubrovnik, 20000 Dubrovnik</item>
      <item>Božo Maslać, Dubrovnik, 20000 Dubrovnik</item>
      <item>Zdravko Balenović</item>
      <item>Ante Kljusurić, Dubrovnik, 20000 Dubrovnik</item>
      <item>ZARAKOP društvo s ograničenom odgovornošću za građevinarstvo i geoinženjering, OIB 47945843315, Baričevići 26,Murvica</item>
      <item>Mile Jeličić, Dubrovnik, 20000 Dubrovnik</item>
      <item>ŽDO GRAĐANSKO UPRAVNI ODJEL</item>
      <item>Branislav Filipović, Dubrovnik, 20000 Dubrovnik</item>
      <item>Dinko Pušić, Dubrovnik, 20000 Dubrovnik</item>
      <item>Nikša Brajević, Dubrovnik, 20000 Dubrovnik</item>
      <item>Jadranka Oberan, Dubrovnik, 20000 Dubrovnik</item>
      <item>Ante Marić, Dubrovnik, 20000 Dubrovnik</item>
      <item>Antun Marinović, Dubrovnik, 20000 Dubrovnik</item>
      <item>Šinan Bošnjaković, Dubrovnik, 20000 Dubrovnik</item>
      <item>Stipe Jeličić, Dubrovnik, 20000 Dubrovnik</item>
      <item>Ivica Radić, Dubrovnik, 20000 Dubrovnik</item>
      <item>Ivo Miletić, Dubrovnik, 20000 Dubrovnik</item>
      <item>Krešimir Drinovac, Dubrovnik, 20000 Dubrovnik</item>
      <item>Damir Vlahinić, Dubrovnik, Điva Natali 7 (GP Dubrovnik d.d.),20000 Dubrovnik</item>
      <item>Pero Raić, Dubrovnik, 20000 Dubrovnik</item>
      <item>Franjo Vnučec, Dubrovnik, 20000 Dubrovnik</item>
      <item>Robert Maras, Dubrovnik, 20000 Dubrovnik</item>
      <item>Stijepo Majkovica, Dubrovnik, 20000 Dubrovnik</item>
      <item>Mile Sičaja, Dubrovnik, 20000 Dubrovnik</item>
      <item>Nezir Mujkić, Od Izvora 51,20236 Mokošica</item>
      <item>Tonći Medi, Dubrovnik, 20000 Dubrovnik</item>
      <item>OBŠIVAČ, građevinsko, proizvodno, uslužno i trgovačko društvo s ograničenom odgovornošću, OIB 23196214755, Dubrovačka 100,Metković</item>
      <item>Ivan Lovrić, Dubrovnik, 20000 Dubrovnik</item>
      <item>Jerko Budimir, Dubrovnik, 20000 Dubrovnik</item>
      <item>Anto Beljo, Dubrovnik, 20000 Dubrovnik</item>
      <item>Almir Pelko, Dubrovnik, 20000 Dubrovnik</item>
      <item>Mirko Kolar, Dubrovnik, 20000 Dubrovnik</item>
      <item>Miloslav Kokošar, Dubrovnik, 20000 Dubrovnik</item>
      <item>Miroslav Jeličić, Dubrovnik, 20000 Dubrovnik</item>
      <item>Vojko Smoljanović, Dubrovnik, 20000 Dubrovnik</item>
      <item>Ilija Zadrić, Dubrovnik, 20000 Dubrovnik</item>
      <item>Jasmin Zelentrović, Dubrovnik, 20000 Dubrovnik</item>
      <item>Ministarsto Financija RH</item>
      <item>Joško Vučićević, Dubrovnik, 20000 Dubrovnik</item>
      <item>Petar Kovačević, Dubrovnik, 20000 Dubrovnik</item>
      <item>Mijodrag Vitković, Dubrovnik, 20000 Dubrovnik</item>
      <item>Vladimir Ivičević, Dubrovnik, 20000 Dubrovnik</item>
      <item>Milan Pemdo, Dubrovnik, 20000 Dubrovnik</item>
      <item>Maro Duper, Dubrovnik, 20000 Dubrovnik</item>
      <item>Mario Sole, Dubrovnik, 20000 Dubrovnik</item>
      <item>Vlaho Bukvić, Dubrovnik, 20000 Dubrovnik</item>
      <item>Ivica Hladilo, Dubrovnik, 20000 Dubrovnik</item>
      <item>Ivan Oberan, Dubrovnik, 20000 Dubrovnik</item>
      <item>Viktor Majić, Dubrovnik, 20000 Dubrovnik</item>
      <item>Nikolina Zvjerković</item>
      <item>Mišo Previšić, Dubrovnik, 20000 Dubrovnik</item>
      <item>Ivan Radoš, Dubrovnik, 20000 Dubrovnik</item>
      <item>Antun Njirić, Dubrovnik, 20000 Dubrovnik</item>
      <item>KONAVLE METAL d.o.o. za proizvodnju, trgovinu i usluge, OIB 55470127232, Gruda 4,Gruda</item>
      <item>Kate Galić</item>
      <item>Mato Lovrić, Dubrovnik, 20000 Dubrovnik</item>
      <item>Nikša Škrabo, Dubrovnik, 20000 Dubrovnik</item>
      <item>Dubravko Arapović</item>
      <item>Slavko Bošnjak, Dubrovnik, 20000 Dubrovnik</item>
      <item>Jozo Morić, Dubrovnik, 20000 Dubrovnik</item>
      <item>Darko Topić, Dubrovnik, 20000 Dubrovnik</item>
      <item>Ivan Pavlović, Dubrovnik, 20000 Dubrovnik</item>
      <item>Mare Jerković, Dubrovnik, 20000 Dubrovnik</item>
      <item>Andrija Beljo, Dubrovnik, 20000 Dubrovnik</item>
      <item>Halim Dedović, Dubrovnik, 20000 Dubrovnik</item>
      <item>Amir Alijagić</item>
      <item>Ivica Topić, Dubrovnik, 20000 Dubrovnik</item>
      <item>Nikša Škrabo, Dubrovnik, 20000 Dubrovnik</item>
      <item>Stjepan Drljo, Dubrovnik, 20000 Dubrovnik</item>
      <item>Pero Andrić, Dubrovnik, 20000 Dubrovnik</item>
      <item>Ervin Nukić, Dubrovnik, 20000 Dubrovnik</item>
      <item>Antun Žabić, Dubrovnik, 20000 Dubrovnik</item>
      <item>ŽDO Građansko upravni odjel, Dropčeva 1,20000 Dubrovnik</item>
      <item>Maro Lujo, Dubrovnik, 20000 Dubrovnik</item>
      <item>Zdravko Merdžan, Dubrovnik, 20000 Dubrovnik</item>
      <item>CEMEX Hrvatska dioničko društvo za proizvodnju i prodaju cementa i drugih građevinskih materijala, OIB 94136335132, F. Tuđmana 45,Kaštel Sućurac</item>
      <item>Predrag Tokmakčija, Dubrovnik, 20000 Dubrovnik</item>
      <item>Pero Jović, Dubrovnik, 20000 Dubrovnik</item>
      <item>Marijo Pušić, Dubrovnik, 20000 Dubrovnik</item>
      <item>Ivan Dobroslavić, Dubrovnik, 20000 Dubrovnik</item>
      <item>Mirko Bilandžija, Dubrovnik, 20000 Dubrovnik</item>
      <item>Josip Čuvalo, Dubrovnik, 20000 Dubrovnik</item>
      <item>ELEKTRO-TEAM d.o.o. za elektroinstalacije, OIB 26176974494, Riječka 16/A,Dubrovnik</item>
      <item>EUROHERC osiguranje - dioničko društvo za osiguranje imovine i osoba i druge poslove osiguranja, OIB 22694857747, Ulica grada Vukovara 282,10000 Zagreb</item>
      <item>Danijel Zvijerković, Dubrovnik, 20000 Dubrovnik</item>
      <item>Željko Bošnjak, Dubrovnik, 20000 Dubrovnik</item>
      <item>Marko Perković, Dubrovnik, 20000 Dubrovnik</item>
      <item>HRVATSKA GOSPODARSKA KOMORA, OIB 85167032587, P.Čingrije 6,20000 Dubrovnik</item>
      <item>Josip Tabak, Jordanovac 113/II,10000 Zagreb</item>
      <item>Šimun Cvitanović, Dubrovnik, 20000 Dubrovnik</item>
      <item>Neđo Mijović, Dubrovnik, 20000 Dubrovnik</item>
      <item>Božo Kvorić, Dubrovnik, 20000 Dubrovnik</item>
      <item>Stipe Miličević, Dubrovnik, 20000 Dubrovnik</item>
      <item>OTP Leasing dioničko društvo za usluge, OIB 23780250353, Av. Dubrovnik 16/V,10000 Zagreb</item>
      <item>OCINJE-MARKET d.o.o. za građenje, trgovinu, poljoprivredu i usluge, OIB 81175245130, Od Izvora 2,Nova Mokošica</item>
      <item>ĆOSIĆ NAFTNI DERIVATI d.o.o. za građenje, trgovinu i usluge, OIB 26472579320, Kneza Branimira 19/1,Metković</item>
      <item>NUOVA LIČILAC GORICA d.o.o. za završne radove u građevinarstvu, OIB 30431178883, Put Republike 12,Dubrovnik</item>
      <item>JOVAN PEJOVIĆ</item>
      <item>BURAZIN d.o.o. za projektiranje, proizvodnju i montažu, OIB 81401044478, Velebitska 5,Split</item>
      <item>Nevenko Jurišić, Sukoišanska 19,21000 Split</item>
      <item>ŽELJKO FABIJANOVIĆ</item>
      <item>Pero Klarić</item>
      <item>KATE ČAKELIĆ, VRELO 11,20207 Mlini</item>
      <item>SLAVICA GAGIĆ-ŠIMOVIĆ</item>
      <item>VODOVOD DUBROVNIK d.o.o. za vodoopskrbu i komunalnu hidrotehniku, OIB 00862047577, Vladimira Nazora 19,Dubrovnik</item>
      <item>Želimir Par, odvjetnik, K. Držislava 2,10000 Zagreb</item>
      <item>OTP banka Hrvatska dioničko društvo, OIB 52508873833, Ulica Domovinskog rata 3,Zadar</item>
      <item>Denis Orlić, Vukovarska 26,20000 Dubrovnik</item>
      <item>Pavo Perušina</item>
      <item>Muharrem Elshani</item>
      <item>Goran Vidović</item>
      <item>AKVAMONT d.o.o., OIB 05678625092, Malo selo 3,20230 Ston</item>
      <item>BURAZIN d.o.o. za projektiranje, proizvodnju i montažu, OIB 81401044478, Velebitska 5,Split</item>
      <item>FRAN MARIN društvo s ograničenom odgovornošću za brodogradnju, trgovinu i marketing, OIB 84037773633, Poljičkih knezova 21,21312 Podrstana</item>
      <item>VIAM d.o.o., OIB 61581848671, Josipa Kosora 40,20000 Dubrovnik</item>
      <item>Nevenko Jurišić, Sukoišanska 19,21000 Split</item>
      <item>Kate Čakelić</item>
      <item>OTP Leasing dioničko društvo za usluge, OIB 23780250353, Avenue Center, Avenija Dubrovnik 16/V,10000 Zagreb</item>
      <item>IPSUM d.o.o. za građevinarstvo i trgovinu, OIB 26472901970, Mostarska b.b.,20350 Metković</item>
      <item>Dinko Jakić, Neretljanskih gusara 10,20340 Ploče</item>
      <item>Željko Vidović</item>
      <item>Građevinski obrt TIM</item>
      <item>Odvj. društvo Matijević,Jakirčević i Malkoč j.t.d., Bednjanska 8a,10000 Zagreb</item>
      <item>Dragan Baketarić vl. B-B-G,Mlini, Put Dragovoljaca Domovinskog rata 136,20207 Mlini</item>
      <item>Odvj. društvo Jakšić, Mujo i Lujak</item>
      <item>Stipo Gabrić, OIB 36026452457, Petra Krešimira IV/59,20350 Metković</item>
      <item>Marinko Milanović, OIB 88320164934</item>
      <item>Viktor Siništaj</item>
      <item>Odvjetničko društvo PAR I GRADAC, OIB 30444829514, Kralja Držislava 2,10000 Zagreb</item>
      <item>Tomislav Sopjanac, 20000 Dubrovnik</item>
      <item>Marijo Matić, Od škara 3,20000 Dubrovnik</item>
      <item>MILE MABIĆ, Bana J. Jelačića 69a,20000 Dubrovnik</item>
      <item>Boris Radan, Šestinski dol 40,10000 Zagreb</item>
      <item>VIKTOR SINIŠTAJ, OIB 69504425025, OD IZVORA 9,20000 Dubrovnik</item>
      <item>VIKTOR SINIŠTAJ, OIB 69504425025, OD IZVORA 9,20000 Dubrovnik</item>
      <item>VIKTOR SINIŠTAJ, OIB 69504425025, OD IZVORA 9,20000 Dubrovnik</item>
      <item>VIKTOR SINIŠTAJ, OIB 69504425025, OD IZVORA 9,20000 Dubrovnik</item>
      <item>Dragan-Josip Knežević, OIB 97076984856, Palmotićeva 11,20000 Dubrovnik</item>
      <item>MILE MABIĆ, Bana J. Jelačića 69a,20000 Dubrovnik</item>
      <item>EKO-MONITORING d.o.o. za kontrolu i zaštitu okoliša i inženjering, OIB 82818873408, Kućanska 15,42000 Varaždin</item>
      <item>RAGUSA PALACE d.o.o. za turizam i graditeljstvo, OIB 65099561424, Vukovarska 13,20000 Dubrovnik</item>
      <item>Hrvoje Tokić</item>
      <item>Akan Dilberović</item>
      <item>Mario Obradović</item>
      <item>Jelena Grbešić</item>
      <item>PEMO CENTAR d.o.o., OIB 96916374875</item>
      <item>DUBROVNIK GRADNJA d.o.o.</item>
      <item>VILLA LJUBICA d.o.o.</item>
      <item>PRIMORJE GRADNJA d.o.o.</item>
      <item>VYONYX d.o.o.</item>
      <item>Nikša Prlenda</item>
      <item>Oglasna ploča suda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null</item>
      <item>, OIB null</item>
      <item>, OIB null</item>
      <item>, OIB null</item>
      <item>, OIB null</item>
      <item>, OIB null</item>
      <item>, OIB null</item>
      <item>, OIB null</item>
      <item>, OIB null</item>
      <item>, OIB null</item>
      <item>, OIB null</item>
      <item>, OIB 14036333877</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60216477432</item>
      <item>, OIB null</item>
      <item>, OIB null</item>
      <item>, OIB null</item>
      <item>, OIB 61581848671</item>
      <item>, OIB null</item>
      <item>, OIB 78427478595</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03999116831</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77285179745</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15526597734</item>
      <item>, OIB null</item>
      <item>, OIB null</item>
      <item>, OIB null</item>
      <item>, OIB null</item>
      <item>, OIB null</item>
      <item>, OIB 65918029671</item>
      <item>, OIB null</item>
      <item>, OIB null</item>
      <item>, OIB null</item>
      <item>, OIB null</item>
      <item>, OIB 53056966535</item>
      <item>, OIB 36411681446</item>
      <item>, OIB null</item>
      <item>, OIB null</item>
      <item>, OIB null</item>
      <item>, OIB null</item>
      <item>, OIB null</item>
      <item>, OIB null</item>
      <item>, OIB null</item>
      <item>, OIB null</item>
      <item>, OIB null</item>
      <item>, OIB null</item>
      <item>, OIB 52508873833</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47945843315</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23196214755</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55470127232</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94136335132</item>
      <item>, OIB null</item>
      <item>, OIB null</item>
      <item>, OIB null</item>
      <item>, OIB null</item>
      <item>, OIB null</item>
      <item>, OIB null</item>
      <item>, OIB 26176974494</item>
      <item>, OIB 22694857747</item>
      <item>, OIB null</item>
      <item>, OIB null</item>
      <item>, OIB null</item>
      <item>, OIB 85167032587</item>
      <item>, OIB null</item>
      <item>, OIB null</item>
      <item>, OIB null</item>
      <item>, OIB null</item>
      <item>, OIB null</item>
      <item>, OIB 23780250353</item>
      <item>, OIB 81175245130</item>
      <item>, OIB 26472579320</item>
      <item>, OIB 30431178883</item>
      <item>, OIB null</item>
      <item>, OIB 81401044478</item>
      <item>, OIB null</item>
      <item>, OIB null</item>
      <item>, OIB null</item>
      <item>, OIB null</item>
      <item>, OIB null</item>
      <item>, OIB 00862047577</item>
      <item>, OIB null</item>
      <item>, OIB 52508873833</item>
      <item>, OIB null</item>
      <item>, OIB null</item>
      <item>, OIB null</item>
      <item>, OIB null</item>
      <item>, OIB 05678625092</item>
      <item>, OIB 81401044478</item>
      <item>, OIB 84037773633</item>
      <item>, OIB 61581848671</item>
      <item>, OIB null</item>
      <item>, OIB null</item>
      <item>, OIB 23780250353</item>
      <item>, OIB 26472901970</item>
      <item>, OIB null</item>
      <item>, OIB null</item>
      <item>, OIB null</item>
      <item>, OIB null</item>
      <item>, OIB null</item>
      <item>, OIB null</item>
      <item>, OIB 36026452457</item>
      <item>, OIB 88320164934</item>
      <item>, OIB null</item>
      <item>, OIB 30444829514</item>
      <item>, OIB null</item>
      <item>, OIB null</item>
      <item>, OIB null</item>
      <item>, OIB null</item>
      <item>, OIB 69504425025</item>
      <item>, OIB 69504425025</item>
      <item>, OIB 69504425025</item>
      <item>, OIB 69504425025</item>
      <item>, OIB 97076984856</item>
      <item>, OIB null</item>
      <item>, OIB 82818873408</item>
      <item>, OIB 65099561424</item>
      <item>, OIB null</item>
      <item>, OIB null</item>
      <item>, OIB null</item>
      <item>, OIB null</item>
      <item>, OIB 96916374875</item>
      <item>, OIB null</item>
      <item>, OIB null</item>
      <item>, OIB null</item>
      <item>, OIB null</item>
      <item>, OIB null</item>
      <item>, OIB null</item>
    </izvorni_sadrzaj>
    <derivirana_varijabla naziv="DomainObject.Predmet.SudioniciListNazivOIB_1">
      <item>, OIB null</item>
      <item>, OIB null</item>
      <item>, OIB null</item>
      <item>, OIB null</item>
      <item>, OIB null</item>
      <item>, OIB null</item>
      <item>, OIB null</item>
      <item>, OIB null</item>
      <item>, OIB null</item>
      <item>, OIB null</item>
      <item>, OIB null</item>
      <item>, OIB null</item>
      <item>, OIB 14036333877</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60216477432</item>
      <item>, OIB null</item>
      <item>, OIB null</item>
      <item>, OIB null</item>
      <item>, OIB 61581848671</item>
      <item>, OIB null</item>
      <item>, OIB 78427478595</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03999116831</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77285179745</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15526597734</item>
      <item>, OIB null</item>
      <item>, OIB null</item>
      <item>, OIB null</item>
      <item>, OIB null</item>
      <item>, OIB null</item>
      <item>, OIB 65918029671</item>
      <item>, OIB null</item>
      <item>, OIB null</item>
      <item>, OIB null</item>
      <item>, OIB null</item>
      <item>, OIB 53056966535</item>
      <item>, OIB 36411681446</item>
      <item>, OIB null</item>
      <item>, OIB null</item>
      <item>, OIB null</item>
      <item>, OIB null</item>
      <item>, OIB null</item>
      <item>, OIB null</item>
      <item>, OIB null</item>
      <item>, OIB null</item>
      <item>, OIB null</item>
      <item>, OIB null</item>
      <item>, OIB 52508873833</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47945843315</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23196214755</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55470127232</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94136335132</item>
      <item>, OIB null</item>
      <item>, OIB null</item>
      <item>, OIB null</item>
      <item>, OIB null</item>
      <item>, OIB null</item>
      <item>, OIB null</item>
      <item>, OIB 26176974494</item>
      <item>, OIB 22694857747</item>
      <item>, OIB null</item>
      <item>, OIB null</item>
      <item>, OIB null</item>
      <item>, OIB 85167032587</item>
      <item>, OIB null</item>
      <item>, OIB null</item>
      <item>, OIB null</item>
      <item>, OIB null</item>
      <item>, OIB null</item>
      <item>, OIB 23780250353</item>
      <item>, OIB 81175245130</item>
      <item>, OIB 26472579320</item>
      <item>, OIB 30431178883</item>
      <item>, OIB null</item>
      <item>, OIB 81401044478</item>
      <item>, OIB null</item>
      <item>, OIB null</item>
      <item>, OIB null</item>
      <item>, OIB null</item>
      <item>, OIB null</item>
      <item>, OIB 00862047577</item>
      <item>, OIB null</item>
      <item>, OIB 52508873833</item>
      <item>, OIB null</item>
      <item>, OIB null</item>
      <item>, OIB null</item>
      <item>, OIB null</item>
      <item>, OIB 05678625092</item>
      <item>, OIB 81401044478</item>
      <item>, OIB 84037773633</item>
      <item>, OIB 61581848671</item>
      <item>, OIB null</item>
      <item>, OIB null</item>
      <item>, OIB 23780250353</item>
      <item>, OIB 26472901970</item>
      <item>, OIB null</item>
      <item>, OIB null</item>
      <item>, OIB null</item>
      <item>, OIB null</item>
      <item>, OIB null</item>
      <item>, OIB null</item>
      <item>, OIB 36026452457</item>
      <item>, OIB 88320164934</item>
      <item>, OIB null</item>
      <item>, OIB 30444829514</item>
      <item>, OIB null</item>
      <item>, OIB null</item>
      <item>, OIB null</item>
      <item>, OIB null</item>
      <item>, OIB 69504425025</item>
      <item>, OIB 69504425025</item>
      <item>, OIB 69504425025</item>
      <item>, OIB 69504425025</item>
      <item>, OIB 97076984856</item>
      <item>, OIB null</item>
      <item>, OIB 82818873408</item>
      <item>, OIB 65099561424</item>
      <item>, OIB null</item>
      <item>, OIB null</item>
      <item>, OIB null</item>
      <item>, OIB null</item>
      <item>, OIB 96916374875</item>
      <item>, OIB null</item>
      <item>, OIB null</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Dragan Josip Knežević, OIB 97076984856, Palmotićeva 11 Dubrovnik</item>
    </izvorni_sadrzaj>
    <derivirana_varijabla naziv="DomainObject.Predmet.StecajniUpraviteljiListAddressOIB_1">
      <item>Dragan Josip Knežević, OIB 97076984856, Palmotićeva 11 Dubrovnik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1</properties:Pages>
  <properties:Words>154</properties:Words>
  <properties:Characters>738</properties:Characters>
  <properties:Lines>43</properties:Lines>
  <properties:Paragraphs>18</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917</properties:CharactersWithSpaces>
  <properties:SharedDoc>false</properties:SharedDoc>
  <properties:HLinks>
    <vt:vector size="12" baseType="variant">
      <vt:variant>
        <vt:i4>7012470</vt:i4>
      </vt:variant>
      <vt:variant>
        <vt:i4>0</vt:i4>
      </vt:variant>
      <vt:variant>
        <vt:i4>0</vt:i4>
      </vt:variant>
      <vt:variant>
        <vt:i4>5</vt:i4>
      </vt:variant>
      <vt:variant>
        <vt:lpwstr>http://images.google.hr/imgres?imgurl=http://www.hnv.org.yu/images/grb-rh.jpg&amp;imgrefurl=http://www.hnv.org.yu/obelezja-rh.php&amp;h=129&amp;w=99&amp;sz=22&amp;hl=hr&amp;start=1&amp;tbnid=8lIypWC5bJjP1M:&amp;tbnh=91&amp;tbnw=70&amp;prev=/images%3Fq%3Dgrb%2Brh%26gbv%3D2%26svnum%3D10%26hl%3Dhr</vt:lpwstr>
      </vt:variant>
      <vt:variant>
        <vt:lpwstr/>
      </vt:variant>
      <vt:variant>
        <vt:i4>2752569</vt:i4>
      </vt:variant>
      <vt:variant>
        <vt:i4>2450</vt:i4>
      </vt:variant>
      <vt:variant>
        <vt:i4>1025</vt:i4>
      </vt:variant>
      <vt:variant>
        <vt:i4>1</vt:i4>
      </vt:variant>
      <vt:variant>
        <vt:lpwstr>http://tbn0.google.com/images?q=tbn:8lIypWC5bJjP1M:http://www.hnv.org.yu/images/grb-rh.jpg</vt:lpwstr>
      </vt:variant>
      <vt:variant>
        <vt:lpwstr/>
      </vt:variant>
    </vt:vector>
  </properties:HLinks>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2017-08-29T12:39:00Z</dcterms:created>
  <dc:creator>Ante Kačić</dc:creator>
  <cp:lastModifiedBy>Srđan Gavranić</cp:lastModifiedBy>
  <cp:lastPrinted>2014-06-09T09:42:00Z</cp:lastPrinted>
  <dcterms:modified xmlns:xsi="http://www.w3.org/2001/XMLSchema-instance" xsi:type="dcterms:W3CDTF">2017-08-29T12:41:00Z</dcterms:modified>
  <cp:revision>3</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1</vt:i4>
  </prop:property>
</prop:Properties>
</file>