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78d658" w14:paraId="678d658" w:rsidRDefault="00FD2E5D" w:rsidP="00B06363" w:rsidR="00B06363" w:rsidRPr="002E3D11">
      <w:pPr>
        <w:jc w:val="right"/>
        <w15:collapsed w:val="false"/>
      </w:pPr>
      <w:r>
        <w:t>Poslovni br. 18</w:t>
      </w:r>
      <w:r w:rsidR="00675C18">
        <w:t xml:space="preserve"> St-1077</w:t>
      </w:r>
      <w:r w:rsidR="00A90A44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>Trgovački sud u Osijeku, po sutkinji Nadi Roso, na temelju prijedloga suds</w:t>
      </w:r>
      <w:r w:rsidR="00675C18">
        <w:t>kog savjetnika Augustina Jalšovec</w:t>
      </w:r>
      <w:r>
        <w:t>,</w:t>
      </w:r>
      <w:r w:rsidR="00675C18">
        <w:t xml:space="preserve"> </w:t>
      </w:r>
      <w:r>
        <w:t xml:space="preserve"> u stečajnom predmetu povodom zahtjeva Financijske agencije, Regionalni centar Osijek, L. Jagera 3, Osijek, OIB 85821130368 za provedbu skraćenog stečajnog postupka nad dužnikom </w:t>
      </w:r>
      <w:r w:rsidR="00675C18">
        <w:t>KORMORAN j.d.o.o. za trgovinu i usluge, Tenja, Tituša Brezovačkog 18, MBS: 030157062, OIB: 46363414626</w:t>
      </w:r>
      <w:r w:rsidR="00CA0175">
        <w:t xml:space="preserve">,  dana </w:t>
      </w:r>
      <w:r w:rsidR="00675C18">
        <w:t xml:space="preserve">13. rujna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675C18">
        <w:t>KORMORAN j.d.o.o. za trgovinu i usluge, Tenja, Tituša Brezovačkog 18</w:t>
      </w:r>
      <w:r w:rsidR="0067352A">
        <w:t>.</w:t>
      </w:r>
      <w:r w:rsidR="00675C18">
        <w:t>, MBS: 030157062, OIB: 46363414626.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675C18">
        <w:t xml:space="preserve"> 17</w:t>
      </w:r>
      <w:r>
        <w:t xml:space="preserve">. </w:t>
      </w:r>
      <w:r w:rsidR="00675C18">
        <w:t>kolovoza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675C18">
        <w:t>3596</w:t>
      </w:r>
      <w:r w:rsidR="009A3B8A">
        <w:t xml:space="preserve"> </w:t>
      </w:r>
      <w:r>
        <w:t xml:space="preserve">od </w:t>
      </w:r>
      <w:r w:rsidR="00675C18">
        <w:t>16. kolovoza 2018</w:t>
      </w:r>
      <w:r>
        <w:t xml:space="preserve">. nad stečajnim dužnikom </w:t>
      </w:r>
      <w:r w:rsidR="00675C18">
        <w:t>KORMORAN j.d.o.o. za trgovinu i usluge, Tenja, Tituša Brezovačkog 18, MBS: 030157062, OIB: 46363414626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675C18">
        <w:t xml:space="preserve"> 27</w:t>
      </w:r>
      <w:r>
        <w:t xml:space="preserve">. </w:t>
      </w:r>
      <w:r w:rsidR="00675C18">
        <w:t>kolovoza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A90A44" w:rsidP="003C1EC7" w:rsidR="00A90A44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675C18">
        <w:t>1077</w:t>
      </w:r>
      <w:r w:rsidR="003C1EC7">
        <w:t>/18-</w:t>
      </w:r>
      <w:r w:rsidR="00A90A44">
        <w:t>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675C18">
        <w:t xml:space="preserve"> 7. rujna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675C18">
        <w:t>163/2018</w:t>
      </w:r>
      <w:r w:rsidR="009A3B8A">
        <w:t xml:space="preserve"> </w:t>
      </w:r>
      <w:r w:rsidR="00757D2F">
        <w:t xml:space="preserve"> od </w:t>
      </w:r>
      <w:r w:rsidR="00675C18">
        <w:t>7. rujna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675C18">
        <w:t>11.611,79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675C18">
        <w:t>30. kolovoza</w:t>
      </w:r>
      <w:r w:rsidR="00757D2F">
        <w:t xml:space="preserve">  2018. prema podacima iz Potvrde o bl</w:t>
      </w:r>
      <w:r w:rsidR="003C1EC7">
        <w:t>okadi, u neprekidnoj blokadi 13</w:t>
      </w:r>
      <w:r w:rsidR="00675C18">
        <w:t>4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675C18">
        <w:t>14.560,75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675C18">
        <w:rPr>
          <w:bCs/>
        </w:rPr>
        <w:t>13. rujna</w:t>
      </w:r>
      <w:r w:rsidR="009A3B8A">
        <w:rPr>
          <w:bCs/>
        </w:rPr>
        <w:t xml:space="preserve">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</w:t>
      </w:r>
      <w:r w:rsidR="00675C18">
        <w:t>13/11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892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21822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7352A"/>
    <w:rsid w:val="00675C18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16AF"/>
    <w:rsid w:val="009158AC"/>
    <w:rsid w:val="00927558"/>
    <w:rsid w:val="00947F82"/>
    <w:rsid w:val="009A3B8A"/>
    <w:rsid w:val="009C4D46"/>
    <w:rsid w:val="00A324F9"/>
    <w:rsid w:val="00A90A44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4589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5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45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St-1077/2018</izvorni_sadrzaj>
    <derivirana_varijabla naziv="DomainObject.Predmet.OznakaBroj_1">St-1077/2018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KORMORAN j.d.o.o. za trgovinu i usluge</izvorni_sadrzaj>
    <derivirana_varijabla naziv="DomainObject.Predmet.ProtustrankaFormated_1">  KORMORAN j.d.o.o. za trgovinu i usluge</derivirana_varijabla>
  </DomainObject.Predmet.ProtustrankaFormated>
  <DomainObject.Predmet.ProtustrankaFormatedOIB>
    <izvorni_sadrzaj>  KORMORAN j.d.o.o. za trgovinu i usluge, OIB 46363414626</izvorni_sadrzaj>
    <derivirana_varijabla naziv="DomainObject.Predmet.ProtustrankaFormatedOIB_1">  KORMORAN j.d.o.o. za trgovinu i usluge, OIB 46363414626</derivirana_varijabla>
  </DomainObject.Predmet.ProtustrankaFormatedOIB>
  <DomainObject.Predmet.ProtustrankaFormatedWithAdress>
    <izvorni_sadrzaj> KORMORAN j.d.o.o. za trgovinu i usluge, Tituša Brezovačkog 18, 31207 Tenja</izvorni_sadrzaj>
    <derivirana_varijabla naziv="DomainObject.Predmet.ProtustrankaFormatedWithAdress_1"> KORMORAN j.d.o.o. za trgovinu i usluge, Tituša Brezovačkog 18, 31207 Tenja</derivirana_varijabla>
  </DomainObject.Predmet.ProtustrankaFormatedWithAdress>
  <DomainObject.Predmet.ProtustrankaFormatedWithAdressOIB>
    <izvorni_sadrzaj> KORMORAN j.d.o.o. za trgovinu i usluge, OIB 46363414626, Tituša Brezovačkog 18, 31207 Tenja</izvorni_sadrzaj>
    <derivirana_varijabla naziv="DomainObject.Predmet.ProtustrankaFormatedWithAdressOIB_1"> KORMORAN j.d.o.o. za trgovinu i usluge, OIB 46363414626, Tituša Brezovačkog 18, 31207 Tenja</derivirana_varijabla>
  </DomainObject.Predmet.ProtustrankaFormatedWithAdressOIB>
  <DomainObject.Predmet.ProtustrankaWithAdress>
    <izvorni_sadrzaj>KORMORAN j.d.o.o. za trgovinu i usluge Tituša Brezovačkog 18, 31207 Tenja</izvorni_sadrzaj>
    <derivirana_varijabla naziv="DomainObject.Predmet.ProtustrankaWithAdress_1">KORMORAN j.d.o.o. za trgovinu i usluge Tituša Brezovačkog 18, 31207 Tenja</derivirana_varijabla>
  </DomainObject.Predmet.ProtustrankaWithAdress>
  <DomainObject.Predmet.ProtustrankaWithAdressOIB>
    <izvorni_sadrzaj>KORMORAN j.d.o.o. za trgovinu i usluge, OIB 46363414626, Tituša Brezovačkog 18, 31207 Tenja</izvorni_sadrzaj>
    <derivirana_varijabla naziv="DomainObject.Predmet.ProtustrankaWithAdressOIB_1">KORMORAN j.d.o.o. za trgovinu i usluge, OIB 46363414626, Tituša Brezovačkog 18, 31207 Tenja</derivirana_varijabla>
  </DomainObject.Predmet.ProtustrankaWithAdressOIB>
  <DomainObject.Predmet.ProtustrankaNazivFormated>
    <izvorni_sadrzaj>KORMORAN j.d.o.o. za trgovinu i usluge</izvorni_sadrzaj>
    <derivirana_varijabla naziv="DomainObject.Predmet.ProtustrankaNazivFormated_1">KORMORAN j.d.o.o. za trgovinu i usluge</derivirana_varijabla>
  </DomainObject.Predmet.ProtustrankaNazivFormated>
  <DomainObject.Predmet.ProtustrankaNazivFormatedOIB>
    <izvorni_sadrzaj>KORMORAN j.d.o.o. za trgovinu i usluge, OIB 46363414626</izvorni_sadrzaj>
    <derivirana_varijabla naziv="DomainObject.Predmet.ProtustrankaNazivFormatedOIB_1">KORMORAN j.d.o.o. za trgovinu i usluge, OIB 46363414626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KORMORAN j.d.o.o. za trgovinu i usluge</item>
    </izvorni_sadrzaj>
    <derivirana_varijabla naziv="DomainObject.Predmet.ProtuStrankaListFormated_1">
      <item>KORMORAN j.d.o.o. za trgovinu i usluge</item>
    </derivirana_varijabla>
  </DomainObject.Predmet.ProtuStrankaListFormated>
  <DomainObject.Predmet.ProtuStrankaListFormatedOIB>
    <izvorni_sadrzaj>
      <item>KORMORAN j.d.o.o. za trgovinu i usluge, OIB 46363414626</item>
    </izvorni_sadrzaj>
    <derivirana_varijabla naziv="DomainObject.Predmet.ProtuStrankaListFormatedOIB_1">
      <item>KORMORAN j.d.o.o. za trgovinu i usluge, OIB 46363414626</item>
    </derivirana_varijabla>
  </DomainObject.Predmet.ProtuStrankaListFormatedOIB>
  <DomainObject.Predmet.ProtuStrankaListFormatedWithAdress>
    <izvorni_sadrzaj>
      <item>KORMORAN j.d.o.o. za trgovinu i usluge, Tituša Brezovačkog 18, 31207 Tenja</item>
    </izvorni_sadrzaj>
    <derivirana_varijabla naziv="DomainObject.Predmet.ProtuStrankaListFormatedWithAdress_1">
      <item>KORMORAN j.d.o.o. za trgovinu i usluge, Tituša Brezovačkog 18, 31207 Tenja</item>
    </derivirana_varijabla>
  </DomainObject.Predmet.ProtuStrankaListFormatedWithAdress>
  <DomainObject.Predmet.ProtuStrankaListFormatedWithAdressOIB>
    <izvorni_sadrzaj>
      <item>KORMORAN j.d.o.o. za trgovinu i usluge, OIB 46363414626, Tituša Brezovačkog 18, 31207 Tenja</item>
    </izvorni_sadrzaj>
    <derivirana_varijabla naziv="DomainObject.Predmet.ProtuStrankaListFormatedWithAdressOIB_1">
      <item>KORMORAN j.d.o.o. za trgovinu i usluge, OIB 46363414626, Tituša Brezovačkog 18, 31207 Tenja</item>
    </derivirana_varijabla>
  </DomainObject.Predmet.ProtuStrankaListFormatedWithAdressOIB>
  <DomainObject.Predmet.ProtuStrankaListNazivFormated>
    <izvorni_sadrzaj>
      <item>KORMORAN j.d.o.o. za trgovinu i usluge</item>
    </izvorni_sadrzaj>
    <derivirana_varijabla naziv="DomainObject.Predmet.ProtuStrankaListNazivFormated_1">
      <item>KORMORAN j.d.o.o. za trgovinu i usluge</item>
    </derivirana_varijabla>
  </DomainObject.Predmet.ProtuStrankaListNazivFormated>
  <DomainObject.Predmet.ProtuStrankaListNazivFormatedOIB>
    <izvorni_sadrzaj>
      <item>KORMORAN j.d.o.o. za trgovinu i usluge, OIB 46363414626</item>
    </izvorni_sadrzaj>
    <derivirana_varijabla naziv="DomainObject.Predmet.ProtuStrankaListNazivFormatedOIB_1">
      <item>KORMORAN j.d.o.o. za trgovinu i usluge, OIB 46363414626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KORMORAN j.d.o.o. za trgovinu i usluge</izvorni_sadrzaj>
    <derivirana_varijabla naziv="DomainObject.Predmet.ProtustrankaIDrugi_1">KORMORAN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KORMORAN j.d.o.o. za trgovinu i usluge, OIB 46363414626, Tituša Brezovačkog 18, 31207 Tenja</izvorni_sadrzaj>
    <derivirana_varijabla naziv="DomainObject.Predmet.ProtustrankaIDrugiAdressOIB_1">KORMORAN j.d.o.o. za trgovinu i usluge, OIB 46363414626, Tituša Brezovačkog 18,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KORMORAN j.d.o.o. za trgovinu i usluge</item>
    </izvorni_sadrzaj>
    <derivirana_varijabla naziv="DomainObject.Predmet.SudioniciListNaziv_1">
      <item>FINA RC OSIJEK</item>
      <item>KORMORAN j.d.o.o. za trgovinu i usluge</item>
    </derivirana_varijabla>
  </DomainObject.Predmet.SudioniciListNaziv>
  <DomainObject.Predmet.SudioniciListAdressOIB>
    <izvorni_sadrzaj>
      <item>FINA RC OSIJEK, OIB 85821130368</item>
      <item>KORMORAN j.d.o.o. za trgovinu i usluge, OIB 46363414626, Tituša Brezovačkog 18,31207 Tenja</item>
    </izvorni_sadrzaj>
    <derivirana_varijabla naziv="DomainObject.Predmet.SudioniciListAdressOIB_1">
      <item>FINA RC OSIJEK, OIB 85821130368</item>
      <item>KORMORAN j.d.o.o. za trgovinu i usluge, OIB 46363414626, Tituša Brezovačkog 18,31207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46363414626</item>
    </izvorni_sadrzaj>
    <derivirana_varijabla naziv="DomainObject.Predmet.SudioniciListNazivOIB_1">
      <item>, OIB 85821130368</item>
      <item>, OIB 46363414626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2945</properties:Characters>
  <properties:Lines>90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2018-09-13T08:03:00Z</dcterms:created>
  <dc:creator>Snježana Andrijanić</dc:creator>
  <cp:lastModifiedBy>Gordana Harc</cp:lastModifiedBy>
  <cp:lastPrinted>2018-09-13T08:03:00Z</cp:lastPrinted>
  <dcterms:modified xmlns:xsi="http://www.w3.org/2001/XMLSchema-instance" xsi:type="dcterms:W3CDTF">2018-09-13T08:07:00Z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St-1077-18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