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f21b" w14:paraId="0a9f21b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091600">
        <w:t>DOLLAR – TOP d.o.o., OIB: 02137730074, Split, Trg hrvatske bratske zajednice 2, Split</w:t>
      </w:r>
      <w:r w:rsidR="00FD72BB">
        <w:t>,</w:t>
      </w:r>
      <w:r>
        <w:t xml:space="preserve"> dana </w:t>
      </w:r>
      <w:r w:rsidR="006009AD">
        <w:t>23</w:t>
      </w:r>
      <w:r w:rsidR="00CF6EE7">
        <w:t>. listopada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091600">
        <w:t>DOLLAR – TOP d.o.o., OIB: 02137730074, Split, Trg hrvatske bratske zajednice 2, Split</w:t>
      </w:r>
      <w:r>
        <w:t xml:space="preserve">, na dan </w:t>
      </w:r>
      <w:r w:rsidR="006009AD">
        <w:t>20. ožujka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6009AD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4F07EE">
        <w:t>6.</w:t>
      </w:r>
      <w:r w:rsidR="006009AD">
        <w:t>779,09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6009AD">
        <w:t>23</w:t>
      </w:r>
      <w:r w:rsidR="00CF6EE7">
        <w:t>. listopada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22A" w:rsidR="00DF422A">
      <w:r>
        <w:separator/>
      </w:r>
    </w:p>
  </w:endnote>
  <w:endnote w:id="0" w:type="continuationSeparator">
    <w:p w:rsidRDefault="00DF422A" w:rsidR="00DF4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22A" w:rsidR="00DF422A">
      <w:r>
        <w:separator/>
      </w:r>
    </w:p>
  </w:footnote>
  <w:footnote w:id="0" w:type="continuationSeparator">
    <w:p w:rsidRDefault="00DF422A" w:rsidR="00DF42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EC3353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091600">
      <w:t>399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91600"/>
    <w:rsid w:val="000B4D96"/>
    <w:rsid w:val="000D5416"/>
    <w:rsid w:val="000E6D83"/>
    <w:rsid w:val="00241518"/>
    <w:rsid w:val="002A4375"/>
    <w:rsid w:val="003521E3"/>
    <w:rsid w:val="003C2F22"/>
    <w:rsid w:val="00417EA6"/>
    <w:rsid w:val="004527ED"/>
    <w:rsid w:val="00464561"/>
    <w:rsid w:val="004F07EE"/>
    <w:rsid w:val="005C7005"/>
    <w:rsid w:val="006009AD"/>
    <w:rsid w:val="006C4FFF"/>
    <w:rsid w:val="006F2A25"/>
    <w:rsid w:val="0071519E"/>
    <w:rsid w:val="007311D7"/>
    <w:rsid w:val="00761B70"/>
    <w:rsid w:val="007F7A84"/>
    <w:rsid w:val="00804278"/>
    <w:rsid w:val="00814EDB"/>
    <w:rsid w:val="00815142"/>
    <w:rsid w:val="00816867"/>
    <w:rsid w:val="00853B3E"/>
    <w:rsid w:val="00981D37"/>
    <w:rsid w:val="009C22CD"/>
    <w:rsid w:val="00A51DE9"/>
    <w:rsid w:val="00B46C21"/>
    <w:rsid w:val="00B7506F"/>
    <w:rsid w:val="00BD1274"/>
    <w:rsid w:val="00CF6EE7"/>
    <w:rsid w:val="00D8632A"/>
    <w:rsid w:val="00DD0D50"/>
    <w:rsid w:val="00DF422A"/>
    <w:rsid w:val="00E62055"/>
    <w:rsid w:val="00EB6A52"/>
    <w:rsid w:val="00EB7F5D"/>
    <w:rsid w:val="00EC3353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3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3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3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3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DOLLAR - TOP d.o.o. za trgovinu i usluge</izvorni_sadrzaj>
    <derivirana_varijabla naziv="DomainObject.Predmet.ProtustrankaFormated_1">  DOLLAR - TOP d.o.o. za trgovinu i usluge</derivirana_varijabla>
  </DomainObject.Predmet.ProtustrankaFormated>
  <DomainObject.Predmet.ProtustrankaFormatedOIB>
    <izvorni_sadrzaj>  DOLLAR - TOP d.o.o. za trgovinu i usluge, OIB 02137730074</izvorni_sadrzaj>
    <derivirana_varijabla naziv="DomainObject.Predmet.ProtustrankaFormatedOIB_1">  DOLLAR - TOP d.o.o. za trgovinu i usluge, OIB 02137730074</derivirana_varijabla>
  </DomainObject.Predmet.ProtustrankaFormatedOIB>
  <DomainObject.Predmet.ProtustrankaFormatedWithAdress>
    <izvorni_sadrzaj> DOLLAR - TOP d.o.o. za trgovinu i usluge, Trg hrvatske bratske zajednice 2, 21000 Split</izvorni_sadrzaj>
    <derivirana_varijabla naziv="DomainObject.Predmet.ProtustrankaFormatedWithAdress_1"> DOLLAR - TOP d.o.o. za trgovinu i usluge, Trg hrvatske bratske zajednice 2, 21000 Split</derivirana_varijabla>
  </DomainObject.Predmet.ProtustrankaFormatedWithAdress>
  <DomainObject.Predmet.ProtustrankaFormatedWithAdressOIB>
    <izvorni_sadrzaj> DOLLAR - TOP d.o.o. za trgovinu i usluge, OIB 02137730074, Trg hrvatske bratske zajednice 2, 21000 Split</izvorni_sadrzaj>
    <derivirana_varijabla naziv="DomainObject.Predmet.ProtustrankaFormatedWithAdressOIB_1"> DOLLAR - TOP d.o.o. za trgovinu i usluge, OIB 02137730074, Trg hrvatske bratske zajednice 2, 21000 Split</derivirana_varijabla>
  </DomainObject.Predmet.ProtustrankaFormatedWithAdressOIB>
  <DomainObject.Predmet.ProtustrankaWithAdress>
    <izvorni_sadrzaj>DOLLAR - TOP d.o.o. za trgovinu i usluge Trg hrvatske bratske zajednice 2, 21000 Split</izvorni_sadrzaj>
    <derivirana_varijabla naziv="DomainObject.Predmet.ProtustrankaWithAdress_1">DOLLAR - TOP d.o.o. za trgovinu i usluge Trg hrvatske bratske zajednice 2, 21000 Split</derivirana_varijabla>
  </DomainObject.Predmet.ProtustrankaWithAdress>
  <DomainObject.Predmet.ProtustrankaWithAdressOIB>
    <izvorni_sadrzaj>DOLLAR - TOP d.o.o. za trgovinu i usluge, OIB 02137730074, Trg hrvatske bratske zajednice 2, 21000 Split</izvorni_sadrzaj>
    <derivirana_varijabla naziv="DomainObject.Predmet.ProtustrankaWithAdressOIB_1">DOLLAR - TOP d.o.o. za trgovinu i usluge, OIB 02137730074, Trg hrvatske bratske zajednice 2, 21000 Split</derivirana_varijabla>
  </DomainObject.Predmet.ProtustrankaWithAdressOIB>
  <DomainObject.Predmet.ProtustrankaNazivFormated>
    <izvorni_sadrzaj>DOLLAR - TOP d.o.o. za trgovinu i usluge</izvorni_sadrzaj>
    <derivirana_varijabla naziv="DomainObject.Predmet.ProtustrankaNazivFormated_1">DOLLAR - TOP d.o.o. za trgovinu i usluge</derivirana_varijabla>
  </DomainObject.Predmet.ProtustrankaNazivFormated>
  <DomainObject.Predmet.ProtustrankaNazivFormatedOIB>
    <izvorni_sadrzaj>DOLLAR - TOP d.o.o. za trgovinu i usluge, OIB 02137730074</izvorni_sadrzaj>
    <derivirana_varijabla naziv="DomainObject.Predmet.ProtustrankaNazivFormatedOIB_1">DOLLAR - TOP d.o.o. za trgovinu i usluge, OIB 02137730074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6779.09</izvorni_sadrzaj>
    <derivirana_varijabla naziv="DomainObject.Predmet.TrenutnaVrijednost_1">6779.09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DOLLAR - TOP d.o.o. za trgovinu i usluge</item>
    </izvorni_sadrzaj>
    <derivirana_varijabla naziv="DomainObject.Predmet.ProtuStrankaListFormated_1">
      <item>DOLLAR - TOP d.o.o. za trgovinu i usluge</item>
    </derivirana_varijabla>
  </DomainObject.Predmet.ProtuStrankaListFormated>
  <DomainObject.Predmet.ProtuStrankaListFormatedOIB>
    <izvorni_sadrzaj>
      <item>DOLLAR - TOP d.o.o. za trgovinu i usluge, OIB 02137730074</item>
    </izvorni_sadrzaj>
    <derivirana_varijabla naziv="DomainObject.Predmet.ProtuStrankaListFormatedOIB_1">
      <item>DOLLAR - TOP d.o.o. za trgovinu i usluge, OIB 02137730074</item>
    </derivirana_varijabla>
  </DomainObject.Predmet.ProtuStrankaListFormatedOIB>
  <DomainObject.Predmet.ProtuStrankaListFormatedWithAdress>
    <izvorni_sadrzaj>
      <item>DOLLAR - TOP d.o.o. za trgovinu i usluge, Trg hrvatske bratske zajednice 2, 21000 Split</item>
    </izvorni_sadrzaj>
    <derivirana_varijabla naziv="DomainObject.Predmet.ProtuStrankaListFormatedWithAdress_1">
      <item>DOLLAR - TOP d.o.o. za trgovinu i usluge, Trg hrvatske bratske zajednice 2, 21000 Split</item>
    </derivirana_varijabla>
  </DomainObject.Predmet.ProtuStrankaListFormatedWithAdress>
  <DomainObject.Predmet.ProtuStrankaListFormatedWithAdressOIB>
    <izvorni_sadrzaj>
      <item>DOLLAR - TOP d.o.o. za trgovinu i usluge, OIB 02137730074, Trg hrvatske bratske zajednice 2, 21000 Split</item>
    </izvorni_sadrzaj>
    <derivirana_varijabla naziv="DomainObject.Predmet.ProtuStrankaListFormatedWithAdressOIB_1">
      <item>DOLLAR - TOP d.o.o. za trgovinu i usluge, OIB 02137730074, Trg hrvatske bratske zajednice 2, 21000 Split</item>
    </derivirana_varijabla>
  </DomainObject.Predmet.ProtuStrankaListFormatedWithAdressOIB>
  <DomainObject.Predmet.ProtuStrankaListNazivFormated>
    <izvorni_sadrzaj>
      <item>DOLLAR - TOP d.o.o. za trgovinu i usluge</item>
    </izvorni_sadrzaj>
    <derivirana_varijabla naziv="DomainObject.Predmet.ProtuStrankaListNazivFormated_1">
      <item>DOLLAR - TOP d.o.o. za trgovinu i usluge</item>
    </derivirana_varijabla>
  </DomainObject.Predmet.ProtuStrankaListNazivFormated>
  <DomainObject.Predmet.ProtuStrankaListNazivFormatedOIB>
    <izvorni_sadrzaj>
      <item>DOLLAR - TOP d.o.o. za trgovinu i usluge, OIB 02137730074</item>
    </izvorni_sadrzaj>
    <derivirana_varijabla naziv="DomainObject.Predmet.ProtuStrankaListNazivFormatedOIB_1">
      <item>DOLLAR - TOP d.o.o. za trgovinu i usluge, OIB 02137730074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DOLLAR - TOP d.o.o. za trgovinu i usluge</izvorni_sadrzaj>
    <derivirana_varijabla naziv="DomainObject.Predmet.ProtustrankaIDrugi_1">DOLLAR - TOP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DOLLAR - TOP d.o.o. za trgovinu i usluge, OIB 02137730074, Trg hrvatske bratske zajednice 2, 21000 Split</izvorni_sadrzaj>
    <derivirana_varijabla naziv="DomainObject.Predmet.ProtustrankaIDrugiAdressOIB_1">DOLLAR - TOP d.o.o. za trgovinu i usluge, OIB 02137730074, Trg hrvatske bratske zajednice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DOLLAR - TOP d.o.o. za trgovinu i usluge</item>
      <item>FINANCIJSKA AGENCIJA, RC SPLIT</item>
    </izvorni_sadrzaj>
    <derivirana_varijabla naziv="DomainObject.Predmet.SudioniciListNaziv_1">
      <item>DOLLAR - TOP d.o.o. za trgovinu i usluge</item>
      <item>FINANCIJSKA AGENCIJA, RC SPLIT</item>
    </derivirana_varijabla>
  </DomainObject.Predmet.SudioniciListNaziv>
  <DomainObject.Predmet.SudioniciListAdressOIB>
    <izvorni_sadrzaj>
      <item>DOLLAR - TOP d.o.o. za trgovinu i usluge, OIB 02137730074, Trg hrvatske bratske zajednice 2,21000 Split</item>
      <item>FINANCIJSKA AGENCIJA, RC SPLIT, OIB 85821130368, Mažuranićevo šetalište 24 b,21000 Split</item>
    </izvorni_sadrzaj>
    <derivirana_varijabla naziv="DomainObject.Predmet.SudioniciListAdressOIB_1">
      <item>DOLLAR - TOP d.o.o. za trgovinu i usluge, OIB 02137730074, Trg hrvatske bratske zajednice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02137730074</item>
      <item>, OIB 85821130368</item>
    </izvorni_sadrzaj>
    <derivirana_varijabla naziv="DomainObject.Predmet.SudioniciListNazivOIB_1">
      <item>, OIB 02137730074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1855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2017-10-18T07:55:00Z</dcterms:created>
  <dc:creator>Katarina Mikulić</dc:creator>
  <cp:lastModifiedBy>Katarina Mikulić</cp:lastModifiedBy>
  <cp:lastPrinted>2017-10-20T13:01:00Z</cp:lastPrinted>
  <dcterms:modified xmlns:xsi="http://www.w3.org/2001/XMLSchema-instance" xsi:type="dcterms:W3CDTF">2017-10-23T05:35:00Z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