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7c0ea8" w14:paraId="77c0ea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45893">
        <w:rPr>
          <w:rFonts w:hAnsi="Times New Roman" w:ascii="Times New Roman"/>
          <w:b/>
          <w:sz w:val="24"/>
          <w:szCs w:val="24"/>
        </w:rPr>
        <w:t>1104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745893">
        <w:rPr>
          <w:rFonts w:hAnsi="Times New Roman" w:ascii="Times New Roman"/>
          <w:sz w:val="24"/>
          <w:szCs w:val="24"/>
        </w:rPr>
        <w:t>1104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45893" w:rsidRPr="00745893">
        <w:rPr>
          <w:rFonts w:hAnsi="Times New Roman" w:ascii="Times New Roman"/>
          <w:sz w:val="24"/>
          <w:szCs w:val="24"/>
        </w:rPr>
        <w:t>MIOČEV</w:t>
      </w:r>
      <w:proofErr w:type="spellEnd"/>
      <w:r w:rsidR="00745893" w:rsidRPr="00745893">
        <w:rPr>
          <w:rFonts w:hAnsi="Times New Roman" w:ascii="Times New Roman"/>
          <w:sz w:val="24"/>
          <w:szCs w:val="24"/>
        </w:rPr>
        <w:t xml:space="preserve"> UGOSTITELJSTVO j.d.o.o. u likvidaciji</w:t>
      </w:r>
      <w:r w:rsidR="00745893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FB1D7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45893" w:rsidRPr="00745893">
        <w:rPr>
          <w:rFonts w:hAnsi="Times New Roman" w:ascii="Times New Roman"/>
          <w:sz w:val="24"/>
          <w:szCs w:val="24"/>
        </w:rPr>
        <w:t>54037289648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64B17"/>
    <w:rsid w:val="0077295E"/>
    <w:rsid w:val="007A6ADB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B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64B1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64B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64B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4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B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64B1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64B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64B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MIOČEV UGOSTITELJSTVO jednostavno društvo s ograničenom odgovornošću za usluge u likvidaciji</izvorni_sadrzaj>
    <derivirana_varijabla naziv="DomainObject.Predmet.ProtustrankaFormated_1">  MIOČEV UGOSTITELJSTVO jednostavno društvo s ograničenom odgovornošću za usluge u likvidaciji</derivirana_varijabla>
  </DomainObject.Predmet.ProtustrankaFormated>
  <DomainObject.Predmet.ProtustrankaFormatedOIB>
    <izvorni_sadrzaj>  MIOČEV UGOSTITELJSTVO jednostavno društvo s ograničenom odgovornošću za usluge u likvidaciji, OIB 54037289648</izvorni_sadrzaj>
    <derivirana_varijabla naziv="DomainObject.Predmet.ProtustrankaFormatedOIB_1">  MIOČEV UGOSTITELJSTVO jednostavno društvo s ograničenom odgovornošću za usluge u likvidaciji, OIB 54037289648</derivirana_varijabla>
  </DomainObject.Predmet.ProtustrankaFormatedOIB>
  <DomainObject.Predmet.ProtustrankaFormatedWithAdress>
    <izvorni_sadrzaj> MIOČEV UGOSTITELJSTVO jednostavno društvo s ograničenom odgovornošću za usluge u likvidaciji, Dobojska 11, 10000 Zagreb</izvorni_sadrzaj>
    <derivirana_varijabla naziv="DomainObject.Predmet.ProtustrankaFormatedWithAdress_1"> MIOČEV UGOSTITELJSTVO jednostavno društvo s ograničenom odgovornošću za usluge u likvidaciji, Dobojska 11, 10000 Zagreb</derivirana_varijabla>
  </DomainObject.Predmet.ProtustrankaFormatedWithAdress>
  <DomainObject.Predmet.ProtustrankaFormatedWithAdressOIB>
    <izvorni_sadrzaj> MIOČEV UGOSTITELJSTVO jednostavno društvo s ograničenom odgovornošću za usluge u likvidaciji, OIB 54037289648, Dobojska 11, 10000 Zagreb</izvorni_sadrzaj>
    <derivirana_varijabla naziv="DomainObject.Predmet.ProtustrankaFormatedWithAdressOIB_1"> MIOČEV UGOSTITELJSTVO jednostavno društvo s ograničenom odgovornošću za usluge u likvidaciji, OIB 54037289648, Dobojska 11, 10000 Zagreb</derivirana_varijabla>
  </DomainObject.Predmet.ProtustrankaFormatedWithAdressOIB>
  <DomainObject.Predmet.ProtustrankaWithAdress>
    <izvorni_sadrzaj>MIOČEV UGOSTITELJSTVO jednostavno društvo s ograničenom odgovornošću za usluge u likvidaciji Dobojska 11, 10000 Zagreb</izvorni_sadrzaj>
    <derivirana_varijabla naziv="DomainObject.Predmet.ProtustrankaWithAdress_1">MIOČEV UGOSTITELJSTVO jednostavno društvo s ograničenom odgovornošću za usluge u likvidaciji Dobojska 11, 10000 Zagreb</derivirana_varijabla>
  </DomainObject.Predmet.ProtustrankaWithAdress>
  <DomainObject.Predmet.ProtustrankaWithAdressOIB>
    <izvorni_sadrzaj>MIOČEV UGOSTITELJSTVO jednostavno društvo s ograničenom odgovornošću za usluge u likvidaciji, OIB 54037289648, Dobojska 11, 10000 Zagreb</izvorni_sadrzaj>
    <derivirana_varijabla naziv="DomainObject.Predmet.ProtustrankaWithAdressOIB_1">MIOČEV UGOSTITELJSTVO jednostavno društvo s ograničenom odgovornošću za usluge u likvidaciji, OIB 54037289648, Dobojska 11, 10000 Zagreb</derivirana_varijabla>
  </DomainObject.Predmet.ProtustrankaWithAdressOIB>
  <DomainObject.Predmet.ProtustrankaNazivFormated>
    <izvorni_sadrzaj>MIOČEV UGOSTITELJSTVO jednostavno društvo s ograničenom odgovornošću za usluge u likvidaciji</izvorni_sadrzaj>
    <derivirana_varijabla naziv="DomainObject.Predmet.ProtustrankaNazivFormated_1">MIOČEV UGOSTITELJSTVO jednostavno društvo s ograničenom odgovornošću za usluge u likvidaciji</derivirana_varijabla>
  </DomainObject.Predmet.ProtustrankaNazivFormated>
  <DomainObject.Predmet.ProtustrankaNazivFormatedOIB>
    <izvorni_sadrzaj>MIOČEV UGOSTITELJSTVO jednostavno društvo s ograničenom odgovornošću za usluge u likvidaciji, OIB 54037289648</izvorni_sadrzaj>
    <derivirana_varijabla naziv="DomainObject.Predmet.ProtustrankaNazivFormatedOIB_1">MIOČEV UGOSTITELJSTVO jednostavno društvo s ograničenom odgovornošću za usluge u likvidaciji, OIB 54037289648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MIOČEV UGOSTITELJSTVO jednostavno društvo s ograničenom odgovornošću za usluge u likvidaciji</item>
    </izvorni_sadrzaj>
    <derivirana_varijabla naziv="DomainObject.Predmet.ProtuStrankaListFormated_1">
      <item>MIOČEV UGOSTITELJSTVO jednostavno društvo s ograničenom odgovornošću za usluge u likvidaciji</item>
    </derivirana_varijabla>
  </DomainObject.Predmet.ProtuStrankaListFormated>
  <DomainObject.Predmet.ProtuStrankaListFormatedOIB>
    <izvorni_sadrzaj>
      <item>MIOČEV UGOSTITELJSTVO jednostavno društvo s ograničenom odgovornošću za usluge u likvidaciji, OIB 54037289648</item>
    </izvorni_sadrzaj>
    <derivirana_varijabla naziv="DomainObject.Predmet.ProtuStrankaListFormatedOIB_1">
      <item>MIOČEV UGOSTITELJSTVO jednostavno društvo s ograničenom odgovornošću za usluge u likvidaciji, OIB 54037289648</item>
    </derivirana_varijabla>
  </DomainObject.Predmet.ProtuStrankaListFormatedOIB>
  <DomainObject.Predmet.ProtuStrankaListFormatedWithAdress>
    <izvorni_sadrzaj>
      <item>MIOČEV UGOSTITELJSTVO jednostavno društvo s ograničenom odgovornošću za usluge u likvidaciji, Dobojska 11, 10000 Zagreb</item>
    </izvorni_sadrzaj>
    <derivirana_varijabla naziv="DomainObject.Predmet.ProtuStrankaListFormatedWithAdress_1">
      <item>MIOČEV UGOSTITELJSTVO jednostavno društvo s ograničenom odgovornošću za usluge u likvidaciji, Dobojska 11, 10000 Zagreb</item>
    </derivirana_varijabla>
  </DomainObject.Predmet.ProtuStrankaListFormatedWithAdress>
  <DomainObject.Predmet.ProtuStrankaListFormatedWithAdressOIB>
    <izvorni_sadrzaj>
      <item>MIOČEV UGOSTITELJSTVO jednostavno društvo s ograničenom odgovornošću za usluge u likvidaciji, OIB 54037289648, Dobojska 11, 10000 Zagreb</item>
    </izvorni_sadrzaj>
    <derivirana_varijabla naziv="DomainObject.Predmet.ProtuStrankaListFormatedWithAdressOIB_1">
      <item>MIOČEV UGOSTITELJSTVO jednostavno društvo s ograničenom odgovornošću za usluge u likvidaciji, OIB 54037289648, Dobojska 11, 10000 Zagreb</item>
    </derivirana_varijabla>
  </DomainObject.Predmet.ProtuStrankaListFormatedWithAdressOIB>
  <DomainObject.Predmet.ProtuStrankaListNazivFormated>
    <izvorni_sadrzaj>
      <item>MIOČEV UGOSTITELJSTVO jednostavno društvo s ograničenom odgovornošću za usluge u likvidaciji</item>
    </izvorni_sadrzaj>
    <derivirana_varijabla naziv="DomainObject.Predmet.ProtuStrankaListNazivFormated_1">
      <item>MIOČEV UGOSTITELJSTVO jednostavno društvo s ograničenom odgovornošću za usluge u likvidaciji</item>
    </derivirana_varijabla>
  </DomainObject.Predmet.ProtuStrankaListNazivFormated>
  <DomainObject.Predmet.ProtuStrankaListNazivFormatedOIB>
    <izvorni_sadrzaj>
      <item>MIOČEV UGOSTITELJSTVO jednostavno društvo s ograničenom odgovornošću za usluge u likvidaciji, OIB 54037289648</item>
    </izvorni_sadrzaj>
    <derivirana_varijabla naziv="DomainObject.Predmet.ProtuStrankaListNazivFormatedOIB_1">
      <item>MIOČEV UGOSTITELJSTVO jednostavno društvo s ograničenom odgovornošću za usluge u likvidaciji, OIB 54037289648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MIOČEV UGOSTITELJSTVO jednostavno društvo s ograničenom odgovornošću za usluge u likvidaciji</izvorni_sadrzaj>
    <derivirana_varijabla naziv="DomainObject.Predmet.ProtustrankaIDrugi_1">MIOČEV UGOSTITELJSTVO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MIOČEV UGOSTITELJSTVO jednostavno društvo s ograničenom odgovornošću za usluge u likvidaciji, OIB 54037289648, Dobojska 11, 10000 Zagreb</izvorni_sadrzaj>
    <derivirana_varijabla naziv="DomainObject.Predmet.ProtustrankaIDrugiAdressOIB_1">MIOČEV UGOSTITELJSTVO jednostavno društvo s ograničenom odgovornošću za usluge u likvidaciji, OIB 54037289648, Dobojska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MIOČEV UGOSTITELJSTVO jednostavno društvo s ograničenom odgovornošću za usluge u likvidaciji</item>
      <item>FINA Regionalni centar Zagreb</item>
    </izvorni_sadrzaj>
    <derivirana_varijabla naziv="DomainObject.Predmet.SudioniciListNaziv_1">
      <item>MIOČEV UGOSTITELJSTVO jednostavno društvo s ograničenom odgovornošću za usluge u likvidaciji</item>
      <item>FINA Regionalni centar Zagreb</item>
    </derivirana_varijabla>
  </DomainObject.Predmet.SudioniciListNaziv>
  <DomainObject.Predmet.SudioniciListAdressOIB>
    <izvorni_sadrzaj>
      <item>MIOČEV UGOSTITELJSTVO jednostavno društvo s ograničenom odgovornošću za usluge u likvidaciji, OIB 54037289648, Dobojska 11,10000 Zagreb</item>
      <item>FINA Regionalni centar Zagreb, OIB 85821130368, Trg svibanjskih žrtava 1995. br. 1,10000 Zagreb</item>
    </izvorni_sadrzaj>
    <derivirana_varijabla naziv="DomainObject.Predmet.SudioniciListAdressOIB_1">
      <item>MIOČEV UGOSTITELJSTVO jednostavno društvo s ograničenom odgovornošću za usluge u likvidaciji, OIB 54037289648, Dobojska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54037289648</item>
      <item>, OIB 85821130368</item>
    </izvorni_sadrzaj>
    <derivirana_varijabla naziv="DomainObject.Predmet.SudioniciListNazivOIB_1">
      <item>, OIB 54037289648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804</properties:Characters>
  <properties:Lines>45</properties:Lines>
  <properties:Paragraphs>21</properties:Paragraphs>
  <properties:TotalTime>322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2016-04-15T10:50:00Z</cp:lastPrinted>
  <dcterms:modified xmlns:xsi="http://www.w3.org/2001/XMLSchema-instance" xsi:type="dcterms:W3CDTF">2016-04-15T10:55:00Z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