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e0e6" w14:paraId="138e0e6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DF6B4D">
        <w:t>1040/18-11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C9364C">
        <w:t xml:space="preserve">FINA RC Osijek Podružnica Osijek za otvaranje stečajnog postupka nad dužnikom </w:t>
      </w:r>
      <w:r w:rsidR="00DF6B4D">
        <w:rPr>
          <w:b/>
        </w:rPr>
        <w:t>MOJ KRUH d.o.o. Županja, Veliki kraj 12, OIB: 73390805299, MBS: 030148426</w:t>
      </w:r>
      <w:r>
        <w:rPr>
          <w:b/>
        </w:rPr>
        <w:t xml:space="preserve">, </w:t>
      </w:r>
      <w:r>
        <w:t xml:space="preserve">dana </w:t>
      </w:r>
      <w:r w:rsidR="00DF6B4D">
        <w:t>9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DF6B4D">
        <w:t>Marija Puljić, Županja, Vladimira Nazora 37, OIB: 41903613430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DF6B4D">
        <w:t>1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DF6B4D">
        <w:rPr>
          <w:b/>
        </w:rPr>
        <w:t>1040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DF6B4D">
        <w:t>Marija Puljić, Županja, Vladimira Nazora 37, OIB: 41903613430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DF6B4D">
        <w:t>1</w:t>
      </w:r>
      <w:r>
        <w:t>00,00 kn,  za koji je određena ovrha, zaplijeni i prenese na žiro račun Trgovačkog suda u Osijeku broj HR31 2390 0011 3000 0020 0 s pozivom na  broj HR05 272-</w:t>
      </w:r>
      <w:r w:rsidR="00DF6B4D">
        <w:rPr>
          <w:b/>
        </w:rPr>
        <w:t>1040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DF6B4D">
        <w:t>Marija Puljić, Županja, Vladimira Nazora 37, OIB: 41903613430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DF6B4D">
        <w:t>Marija Puljić, Županja, Vladimira Nazora 37, OIB: 41903613430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DF6B4D" w:rsidP="00DF6B4D" w:rsidR="00DF6B4D">
      <w:pPr>
        <w:jc w:val="right"/>
      </w:pPr>
      <w:r>
        <w:t>Broj: 6 St-1040/18-11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DF6B4D">
        <w:rPr>
          <w:bCs/>
        </w:rPr>
        <w:t>25. srpnja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DF6B4D">
        <w:rPr>
          <w:b/>
        </w:rPr>
        <w:t>MOJ KRUH d.o.o. Županja, Veliki kraj 12, OIB: 73390805299, MBS: 030148426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DF6B4D">
        <w:rPr>
          <w:b/>
        </w:rPr>
        <w:t>25. srpnja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DF6B4D">
        <w:t>1040/18-3 od 21. rujna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DF6B4D">
        <w:t xml:space="preserve">Blanka </w:t>
      </w:r>
      <w:proofErr w:type="spellStart"/>
      <w:r w:rsidR="00DF6B4D">
        <w:t>Gambiraža</w:t>
      </w:r>
      <w:proofErr w:type="spellEnd"/>
      <w:r w:rsidR="00DF6B4D">
        <w:t xml:space="preserve"> iz Osijeka dana 11. listopada 2018. g.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</w:t>
      </w:r>
      <w:r w:rsidR="00DF6B4D">
        <w:t>1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</w:t>
      </w:r>
      <w:r w:rsidR="00DF6B4D">
        <w:t>1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DF6B4D">
        <w:rPr>
          <w:b/>
        </w:rPr>
        <w:t>25. srpnja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DF6B4D">
        <w:t>217.178,45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</w:t>
      </w:r>
      <w:r w:rsidR="00DF6B4D">
        <w:t>1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DF6B4D" w:rsidP="00DF6B4D" w:rsidR="00DF6B4D">
      <w:pPr>
        <w:jc w:val="right"/>
      </w:pPr>
      <w:r>
        <w:t>Broj: 6 St-1040/18-11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</w:t>
      </w:r>
      <w:r w:rsidR="00DF6B4D">
        <w:t>1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F6B4D">
        <w:t>9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DF6B4D" w:rsidP="002E5413" w:rsidR="00DF6B4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</w:t>
      </w:r>
      <w:proofErr w:type="spellStart"/>
      <w:r>
        <w:t>dužnikaMarija</w:t>
      </w:r>
      <w:proofErr w:type="spellEnd"/>
      <w:r>
        <w:t xml:space="preserve"> Puljić, Županja, Vladimira Nazora 37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F6B4D" w:rsidP="00B97155" w:rsidR="002E5413">
      <w:pPr>
        <w:numPr>
          <w:ilvl w:val="0"/>
          <w:numId w:val="13"/>
        </w:numPr>
      </w:pPr>
      <w:r>
        <w:t>k-9.12.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FA3CA5" w:rsidR="00E75FA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224A" w:rsidP="00C06AA6" w:rsidR="00A9224A">
      <w:r>
        <w:separator/>
      </w:r>
    </w:p>
  </w:endnote>
  <w:endnote w:id="0" w:type="continuationSeparator">
    <w:p w:rsidRDefault="00A9224A" w:rsidP="00C06AA6" w:rsidR="00A92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224A" w:rsidP="00C06AA6" w:rsidR="00A9224A">
      <w:r>
        <w:separator/>
      </w:r>
    </w:p>
  </w:footnote>
  <w:footnote w:id="0" w:type="continuationSeparator">
    <w:p w:rsidRDefault="00A9224A" w:rsidP="00C06AA6" w:rsidR="00A92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3CA5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9224A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A3CA5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3C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3C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St-1040/2018</izvorni_sadrzaj>
    <derivirana_varijabla naziv="DomainObject.Predmet.OznakaBroj_1">St-1040/2018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KRUH društvo s ograničenom odgovornošću za proizvodnju, trgovinu i usluge</izvorni_sadrzaj>
    <derivirana_varijabla naziv="DomainObject.Predmet.ProtustrankaFormated_1">  MOJ KRUH društvo s ograničenom odgovornošću za proizvodnju, trgovinu i usluge</derivirana_varijabla>
  </DomainObject.Predmet.ProtustrankaFormated>
  <DomainObject.Predmet.ProtustrankaFormatedOIB>
    <izvorni_sadrzaj>  MOJ KRUH društvo s ograničenom odgovornošću za proizvodnju, trgovinu i usluge, OIB 73390805299</izvorni_sadrzaj>
    <derivirana_varijabla naziv="DomainObject.Predmet.ProtustrankaFormatedOIB_1">  MOJ KRUH društvo s ograničenom odgovornošću za proizvodnju, trgovinu i usluge, OIB 73390805299</derivirana_varijabla>
  </DomainObject.Predmet.ProtustrankaFormatedOIB>
  <DomainObject.Predmet.ProtustrankaFormatedWithAdress>
    <izvorni_sadrzaj> MOJ KRUH društvo s ograničenom odgovornošću za proizvodnju, trgovinu i usluge, Veliki kraj 12, 32270 Županja</izvorni_sadrzaj>
    <derivirana_varijabla naziv="DomainObject.Predmet.ProtustrankaFormatedWithAdress_1"> MOJ KRUH društvo s ograničenom odgovornošću za proizvodnju, trgovinu i usluge, Veliki kraj 12, 32270 Županja</derivirana_varijabla>
  </DomainObject.Predmet.ProtustrankaFormatedWithAdress>
  <DomainObject.Predmet.ProtustrankaFormatedWithAdressOIB>
    <izvorni_sadrzaj> MOJ KRUH društvo s ograničenom odgovornošću za proizvodnju, trgovinu i usluge, OIB 73390805299, Veliki kraj 12, 32270 Županja</izvorni_sadrzaj>
    <derivirana_varijabla naziv="DomainObject.Predmet.ProtustrankaFormatedWithAdressOIB_1"> MOJ KRUH društvo s ograničenom odgovornošću za proizvodnju, trgovinu i usluge, OIB 73390805299, Veliki kraj 12, 32270 Županja</derivirana_varijabla>
  </DomainObject.Predmet.ProtustrankaFormatedWithAdressOIB>
  <DomainObject.Predmet.ProtustrankaWithAdress>
    <izvorni_sadrzaj>MOJ KRUH društvo s ograničenom odgovornošću za proizvodnju, trgovinu i usluge Veliki kraj 12, 32270 Županja</izvorni_sadrzaj>
    <derivirana_varijabla naziv="DomainObject.Predmet.ProtustrankaWithAdress_1">MOJ KRUH društvo s ograničenom odgovornošću za proizvodnju, trgovinu i usluge Veliki kraj 12, 32270 Županja</derivirana_varijabla>
  </DomainObject.Predmet.ProtustrankaWithAdress>
  <DomainObject.Predmet.ProtustrankaWithAdressOIB>
    <izvorni_sadrzaj>MOJ KRUH društvo s ograničenom odgovornošću za proizvodnju, trgovinu i usluge, OIB 73390805299, Veliki kraj 12, 32270 Županja</izvorni_sadrzaj>
    <derivirana_varijabla naziv="DomainObject.Predmet.ProtustrankaWithAdressOIB_1">MOJ KRUH društvo s ograničenom odgovornošću za proizvodnju, trgovinu i usluge, OIB 73390805299, Veliki kraj 12, 32270 Županja</derivirana_varijabla>
  </DomainObject.Predmet.ProtustrankaWithAdressOIB>
  <DomainObject.Predmet.ProtustrankaNazivFormated>
    <izvorni_sadrzaj>MOJ KRUH društvo s ograničenom odgovornošću za proizvodnju, trgovinu i usluge</izvorni_sadrzaj>
    <derivirana_varijabla naziv="DomainObject.Predmet.ProtustrankaNazivFormated_1">MOJ KRUH društvo s ograničenom odgovornošću za proizvodnju, trgovinu i usluge</derivirana_varijabla>
  </DomainObject.Predmet.ProtustrankaNazivFormated>
  <DomainObject.Predmet.ProtustrankaNazivFormatedOIB>
    <izvorni_sadrzaj>MOJ KRUH društvo s ograničenom odgovornošću za proizvodnju, trgovinu i usluge, OIB 73390805299</izvorni_sadrzaj>
    <derivirana_varijabla naziv="DomainObject.Predmet.ProtustrankaNazivFormatedOIB_1">MOJ KRUH društvo s ograničenom odgovornošću za proizvodnju, trgovinu i usluge, OIB 73390805299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MOJ KRUH društvo s ograničenom odgovornošću za proizvodnju, trgovinu i usluge</item>
    </izvorni_sadrzaj>
    <derivirana_varijabla naziv="DomainObject.Predmet.ProtuStrankaListFormated_1">
      <item>MOJ KRUH društvo s ograničenom odgovornošću za proizvodnju, trgovinu i usluge</item>
    </derivirana_varijabla>
  </DomainObject.Predmet.ProtuStrankaListFormated>
  <DomainObject.Predmet.ProtuStrankaListFormatedOIB>
    <izvorni_sadrzaj>
      <item>MOJ KRUH društvo s ograničenom odgovornošću za proizvodnju, trgovinu i usluge, OIB 73390805299</item>
    </izvorni_sadrzaj>
    <derivirana_varijabla naziv="DomainObject.Predmet.ProtuStrankaListFormatedOIB_1">
      <item>MOJ KRUH društvo s ograničenom odgovornošću za proizvodnju, trgovinu i usluge, OIB 73390805299</item>
    </derivirana_varijabla>
  </DomainObject.Predmet.ProtuStrankaListFormatedOIB>
  <DomainObject.Predmet.ProtuStrankaListFormatedWithAdress>
    <izvorni_sadrzaj>
      <item>MOJ KRUH društvo s ograničenom odgovornošću za proizvodnju, trgovinu i usluge, Veliki kraj 12, 32270 Županja</item>
    </izvorni_sadrzaj>
    <derivirana_varijabla naziv="DomainObject.Predmet.ProtuStrankaListFormatedWithAdress_1">
      <item>MOJ KRUH društvo s ograničenom odgovornošću za proizvodnju, trgovinu i usluge, Veliki kraj 12, 32270 Županja</item>
    </derivirana_varijabla>
  </DomainObject.Predmet.ProtuStrankaListFormatedWithAdress>
  <DomainObject.Predmet.ProtuStrankaListFormatedWithAdressOIB>
    <izvorni_sadrzaj>
      <item>MOJ KRUH društvo s ograničenom odgovornošću za proizvodnju, trgovinu i usluge, OIB 73390805299, Veliki kraj 12, 32270 Županja</item>
    </izvorni_sadrzaj>
    <derivirana_varijabla naziv="DomainObject.Predmet.ProtuStrankaListFormatedWithAdressOIB_1">
      <item>MOJ KRUH društvo s ograničenom odgovornošću za proizvodnju, trgovinu i usluge, OIB 73390805299, Veliki kraj 12, 32270 Županja</item>
    </derivirana_varijabla>
  </DomainObject.Predmet.ProtuStrankaListFormatedWithAdressOIB>
  <DomainObject.Predmet.ProtuStrankaListNazivFormated>
    <izvorni_sadrzaj>
      <item>MOJ KRUH društvo s ograničenom odgovornošću za proizvodnju, trgovinu i usluge</item>
    </izvorni_sadrzaj>
    <derivirana_varijabla naziv="DomainObject.Predmet.ProtuStrankaListNazivFormated_1">
      <item>MOJ KRUH društvo s ograničenom odgovornošću za proizvodnju, trgovinu i usluge</item>
    </derivirana_varijabla>
  </DomainObject.Predmet.ProtuStrankaListNazivFormated>
  <DomainObject.Predmet.ProtuStrankaListNazivFormatedOIB>
    <izvorni_sadrzaj>
      <item>MOJ KRUH društvo s ograničenom odgovornošću za proizvodnju, trgovinu i usluge, OIB 73390805299</item>
    </izvorni_sadrzaj>
    <derivirana_varijabla naziv="DomainObject.Predmet.ProtuStrankaListNazivFormatedOIB_1">
      <item>MOJ KRUH društvo s ograničenom odgovornošću za proizvodnju, trgovinu i usluge, OIB 73390805299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MOJ KRUH društvo s ograničenom odgovornošću za proizvodnju, trgovinu i usluge</izvorni_sadrzaj>
    <derivirana_varijabla naziv="DomainObject.Predmet.ProtustrankaIDrugi_1">MOJ KRUH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MOJ KRUH društvo s ograničenom odgovornošću za proizvodnju, trgovinu i usluge, OIB 73390805299, Veliki kraj 12, 32270 Županja</izvorni_sadrzaj>
    <derivirana_varijabla naziv="DomainObject.Predmet.ProtustrankaIDrugiAdressOIB_1">MOJ KRUH društvo s ograničenom odgovornošću za proizvodnju, trgovinu i usluge, OIB 73390805299, Veliki kraj 12,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MOJ KRUH društvo s ograničenom odgovornošću za proizvodnju, trgovinu i usluge</item>
    </izvorni_sadrzaj>
    <derivirana_varijabla naziv="DomainObject.Predmet.SudioniciListNaziv_1">
      <item>FINA RC OSIJEK</item>
      <item>MOJ KRUH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MOJ KRUH društvo s ograničenom odgovornošću za proizvodnju, trgovinu i usluge, OIB 73390805299, Veliki kraj 12,32270 Županja</item>
    </izvorni_sadrzaj>
    <derivirana_varijabla naziv="DomainObject.Predmet.SudioniciListAdressOIB_1">
      <item>FINA RC OSIJEK, OIB 85821130368</item>
      <item>MOJ KRUH društvo s ograničenom odgovornošću za proizvodnju, trgovinu i usluge, OIB 73390805299, Veliki kraj 12,32270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73390805299</item>
    </izvorni_sadrzaj>
    <derivirana_varijabla naziv="DomainObject.Predmet.SudioniciListNazivOIB_1">
      <item>, OIB 85821130368</item>
      <item>, OIB 73390805299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St-1040/2018-7</izvorni_sadrzaj>
    <derivirana_varijabla naziv="DomainObject.PredzadnjaOdlukaIzPredmeta.Oznaka_1">St-1040/2018-7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B8695-6BF9-41C4-8EA5-735579C97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857</properties:Words>
  <properties:Characters>4517</properties:Characters>
  <properties:Lines>159</properties:Lines>
  <properties:Paragraphs>36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2018-11-09T13:31:00Z</cp:lastPrinted>
  <dcterms:modified xmlns:xsi="http://www.w3.org/2001/XMLSchema-instance" xsi:type="dcterms:W3CDTF">2018-11-09T13:32:00Z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