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9965" w14:paraId="d3d9965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0142AC">
        <w:rPr>
          <w:lang w:val="hr-HR"/>
        </w:rPr>
        <w:t>St-199/15-6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0142AC">
        <w:t>PODRAVSKI ZVON-Društvo za očuvanje i promicanje kulturnog identiteta Podravine, OIB: 07506177581 sa sjedištem u Mihovila Pavleka Miškine 1, 48316 Đelekovec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0142AC">
        <w:t>PODRAVSKI ZVON-Društvo za očuvanje i promicanje kulturnog identiteta Podravine, OIB: 07506177581 sa sjedištem u Mihovila Pavleka Miškine 1, 48316 Đelekovec</w:t>
      </w:r>
      <w:r w:rsidR="00830E49">
        <w:t xml:space="preserve">, iznosi </w:t>
      </w:r>
      <w:r w:rsidR="000142AC">
        <w:t>10.386,60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0142AC">
        <w:t>predsjednik</w:t>
      </w:r>
      <w:r w:rsidR="002E00D7">
        <w:t xml:space="preserve"> dužnika </w:t>
      </w:r>
      <w:r w:rsidR="000142AC">
        <w:t>Siniša Cmrk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0142AC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0142AC" w:rsidR="00830E49" w:rsidRPr="000142AC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0142AC">
        <w:rPr>
          <w:lang w:val="hr-HR"/>
        </w:rPr>
        <w:t>29.10.2015.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0142AC">
        <w:t>PODRAVSKI ZVON-Društvo za očuvanje i promicanje kulturnog identiteta Podravine, OIB: 07506177581 sa sjedištem u Mihovila Pavleka Miškine 1, 48316 Đelekovec</w:t>
      </w:r>
      <w:r>
        <w:t>, navodeći da du</w:t>
      </w:r>
      <w:r w:rsidR="00715C85">
        <w:t xml:space="preserve">žnik na dan </w:t>
      </w:r>
      <w:r w:rsidR="000142AC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0142AC">
        <w:t>10.386,60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62B" w:rsidP="007F64E0" w:rsidR="00EC762B">
      <w:r>
        <w:separator/>
      </w:r>
    </w:p>
  </w:endnote>
  <w:endnote w:id="0" w:type="continuationSeparator">
    <w:p w:rsidRDefault="00EC762B" w:rsidP="007F64E0" w:rsidR="00EC7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62B" w:rsidP="007F64E0" w:rsidR="00EC762B">
      <w:r>
        <w:separator/>
      </w:r>
    </w:p>
  </w:footnote>
  <w:footnote w:id="0" w:type="continuationSeparator">
    <w:p w:rsidRDefault="00EC762B" w:rsidP="007F64E0" w:rsidR="00EC76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5987" w:rsidRPr="00D25987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0142AC">
      <w:rPr>
        <w:lang w:val="hr-HR"/>
      </w:rPr>
      <w:t>St-199/15-6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2AC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25987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762B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St-199/2015</izvorni_sadrzaj>
    <derivirana_varijabla naziv="DomainObject.Predmet.OznakaBroj_1">St-199/2015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PODRAVSKI ZVON-Društvo za očuvanje i promicanje kulturnog identiteta Podravine</izvorni_sadrzaj>
    <derivirana_varijabla naziv="DomainObject.Predmet.ProtustrankaFormated_1">  PODRAVSKI ZVON-Društvo za očuvanje i promicanje kulturnog identiteta Podravine</derivirana_varijabla>
  </DomainObject.Predmet.ProtustrankaFormated>
  <DomainObject.Predmet.ProtustrankaFormatedOIB>
    <izvorni_sadrzaj>  PODRAVSKI ZVON-Društvo za očuvanje i promicanje kulturnog identiteta Podravine, OIB 07506177581</izvorni_sadrzaj>
    <derivirana_varijabla naziv="DomainObject.Predmet.ProtustrankaFormatedOIB_1">  PODRAVSKI ZVON-Društvo za očuvanje i promicanje kulturnog identiteta Podravine, OIB 07506177581</derivirana_varijabla>
  </DomainObject.Predmet.ProtustrankaFormatedOIB>
  <DomainObject.Predmet.ProtustrankaFormatedWithAdress>
    <izvorni_sadrzaj> PODRAVSKI ZVON-Društvo za očuvanje i promicanje kulturnog identiteta Podravine, M. P. Miškine 1, 48316 Đelekovec</izvorni_sadrzaj>
    <derivirana_varijabla naziv="DomainObject.Predmet.ProtustrankaFormatedWithAdress_1"> PODRAVSKI ZVON-Društvo za očuvanje i promicanje kulturnog identiteta Podravine, M. P. Miškine 1, 48316 Đelekovec</derivirana_varijabla>
  </DomainObject.Predmet.ProtustrankaFormatedWithAdress>
  <DomainObject.Predmet.ProtustrankaFormatedWithAdressOIB>
    <izvorni_sadrzaj> PODRAVSKI ZVON-Društvo za očuvanje i promicanje kulturnog identiteta Podravine, OIB 07506177581, M. P. Miškine 1, 48316 Đelekovec</izvorni_sadrzaj>
    <derivirana_varijabla naziv="DomainObject.Predmet.ProtustrankaFormatedWithAdressOIB_1"> PODRAVSKI ZVON-Društvo za očuvanje i promicanje kulturnog identiteta Podravine, OIB 07506177581, M. P. Miškine 1, 48316 Đelekovec</derivirana_varijabla>
  </DomainObject.Predmet.ProtustrankaFormatedWithAdressOIB>
  <DomainObject.Predmet.ProtustrankaWithAdress>
    <izvorni_sadrzaj>PODRAVSKI ZVON-Društvo za očuvanje i promicanje kulturnog identiteta Podravine M. P. Miškine 1, 48316 Đelekovec</izvorni_sadrzaj>
    <derivirana_varijabla naziv="DomainObject.Predmet.ProtustrankaWithAdress_1">PODRAVSKI ZVON-Društvo za očuvanje i promicanje kulturnog identiteta Podravine M. P. Miškine 1, 48316 Đelekovec</derivirana_varijabla>
  </DomainObject.Predmet.ProtustrankaWithAdress>
  <DomainObject.Predmet.ProtustrankaWithAdressOIB>
    <izvorni_sadrzaj>PODRAVSKI ZVON-Društvo za očuvanje i promicanje kulturnog identiteta Podravine, OIB 07506177581, M. P. Miškine 1, 48316 Đelekovec</izvorni_sadrzaj>
    <derivirana_varijabla naziv="DomainObject.Predmet.ProtustrankaWithAdressOIB_1">PODRAVSKI ZVON-Društvo za očuvanje i promicanje kulturnog identiteta Podravine, OIB 07506177581, M. P. Miškine 1, 48316 Đelekovec</derivirana_varijabla>
  </DomainObject.Predmet.ProtustrankaWithAdressOIB>
  <DomainObject.Predmet.ProtustrankaNazivFormated>
    <izvorni_sadrzaj>PODRAVSKI ZVON-Društvo za očuvanje i promicanje kulturnog identiteta Podravine</izvorni_sadrzaj>
    <derivirana_varijabla naziv="DomainObject.Predmet.ProtustrankaNazivFormated_1">PODRAVSKI ZVON-Društvo za očuvanje i promicanje kulturnog identiteta Podravine</derivirana_varijabla>
  </DomainObject.Predmet.ProtustrankaNazivFormated>
  <DomainObject.Predmet.ProtustrankaNazivFormatedOIB>
    <izvorni_sadrzaj>PODRAVSKI ZVON-Društvo za očuvanje i promicanje kulturnog identiteta Podravine, OIB 07506177581</izvorni_sadrzaj>
    <derivirana_varijabla naziv="DomainObject.Predmet.ProtustrankaNazivFormatedOIB_1">PODRAVSKI ZVON-Društvo za očuvanje i promicanje kulturnog identiteta Podravine, OIB 07506177581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10386.60</izvorni_sadrzaj>
    <derivirana_varijabla naziv="DomainObject.Predmet.TrenutnaVrijednost_1">10386.60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PODRAVSKI ZVON-Društvo za očuvanje i promicanje kulturnog identiteta Podravine</item>
    </izvorni_sadrzaj>
    <derivirana_varijabla naziv="DomainObject.Predmet.ProtuStrankaListFormated_1">
      <item>PODRAVSKI ZVON-Društvo za očuvanje i promicanje kulturnog identiteta Podravine</item>
    </derivirana_varijabla>
  </DomainObject.Predmet.ProtuStrankaListFormated>
  <DomainObject.Predmet.ProtuStrankaListFormatedOIB>
    <izvorni_sadrzaj>
      <item>PODRAVSKI ZVON-Društvo za očuvanje i promicanje kulturnog identiteta Podravine, OIB 07506177581</item>
    </izvorni_sadrzaj>
    <derivirana_varijabla naziv="DomainObject.Predmet.ProtuStrankaListFormatedOIB_1">
      <item>PODRAVSKI ZVON-Društvo za očuvanje i promicanje kulturnog identiteta Podravine, OIB 07506177581</item>
    </derivirana_varijabla>
  </DomainObject.Predmet.ProtuStrankaListFormatedOIB>
  <DomainObject.Predmet.ProtuStrankaListFormatedWithAdress>
    <izvorni_sadrzaj>
      <item>PODRAVSKI ZVON-Društvo za očuvanje i promicanje kulturnog identiteta Podravine, M. P. Miškine 1, 48316 Đelekovec</item>
    </izvorni_sadrzaj>
    <derivirana_varijabla naziv="DomainObject.Predmet.ProtuStrankaListFormatedWithAdress_1">
      <item>PODRAVSKI ZVON-Društvo za očuvanje i promicanje kulturnog identiteta Podravine, M. P. Miškine 1, 48316 Đelekovec</item>
    </derivirana_varijabla>
  </DomainObject.Predmet.ProtuStrankaListFormatedWithAdress>
  <DomainObject.Predmet.ProtuStrankaListFormatedWithAdressOIB>
    <izvorni_sadrzaj>
      <item>PODRAVSKI ZVON-Društvo za očuvanje i promicanje kulturnog identiteta Podravine, OIB 07506177581, M. P. Miškine 1, 48316 Đelekovec</item>
    </izvorni_sadrzaj>
    <derivirana_varijabla naziv="DomainObject.Predmet.ProtuStrankaListFormatedWithAdressOIB_1">
      <item>PODRAVSKI ZVON-Društvo za očuvanje i promicanje kulturnog identiteta Podravine, OIB 07506177581, M. P. Miškine 1, 48316 Đelekovec</item>
    </derivirana_varijabla>
  </DomainObject.Predmet.ProtuStrankaListFormatedWithAdressOIB>
  <DomainObject.Predmet.ProtuStrankaListNazivFormated>
    <izvorni_sadrzaj>
      <item>PODRAVSKI ZVON-Društvo za očuvanje i promicanje kulturnog identiteta Podravine</item>
    </izvorni_sadrzaj>
    <derivirana_varijabla naziv="DomainObject.Predmet.ProtuStrankaListNazivFormated_1">
      <item>PODRAVSKI ZVON-Društvo za očuvanje i promicanje kulturnog identiteta Podravine</item>
    </derivirana_varijabla>
  </DomainObject.Predmet.ProtuStrankaListNazivFormated>
  <DomainObject.Predmet.ProtuStrankaListNazivFormatedOIB>
    <izvorni_sadrzaj>
      <item>PODRAVSKI ZVON-Društvo za očuvanje i promicanje kulturnog identiteta Podravine, OIB 07506177581</item>
    </izvorni_sadrzaj>
    <derivirana_varijabla naziv="DomainObject.Predmet.ProtuStrankaListNazivFormatedOIB_1">
      <item>PODRAVSKI ZVON-Društvo za očuvanje i promicanje kulturnog identiteta Podravine, OIB 07506177581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PODRAVSKI ZVON-Društvo za očuvanje i promicanje kulturnog identiteta Podravine</izvorni_sadrzaj>
    <derivirana_varijabla naziv="DomainObject.Predmet.ProtustrankaIDrugi_1">PODRAVSKI ZVON-Društvo za očuvanje i promicanje kulturnog identiteta Podravine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PODRAVSKI ZVON-Društvo za očuvanje i promicanje kulturnog identiteta Podravine, OIB 07506177581, M. P. Miškine 1, 48316 Đelekovec</izvorni_sadrzaj>
    <derivirana_varijabla naziv="DomainObject.Predmet.ProtustrankaIDrugiAdressOIB_1">PODRAVSKI ZVON-Društvo za očuvanje i promicanje kulturnog identiteta Podravine, OIB 07506177581, M. P. Miškine 1, 48316 Đelekovec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PODRAVSKI ZVON-Društvo za očuvanje i promicanje kulturnog identiteta Podravine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PODRAVSKI ZVON-Društvo za očuvanje i promicanje kulturnog identiteta Podravine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PODRAVSKI ZVON-Društvo za očuvanje i promicanje kulturnog identiteta Podravine, OIB 07506177581, M. P. Miškine 1,48316 Đelekovec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PODRAVSKI ZVON-Društvo za očuvanje i promicanje kulturnog identiteta Podravine, OIB 07506177581, M. P. Miškine 1,48316 Đelekovec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07506177581</item>
      <item>, OIB null</item>
      <item>, OIB null</item>
    </izvorni_sadrzaj>
    <derivirana_varijabla naziv="DomainObject.Predmet.SudioniciListNazivOIB_1">
      <item>, OIB null</item>
      <item>, OIB 07506177581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484</properties:Words>
  <properties:Characters>2688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2015-11-12T09:50:00Z</dcterms:created>
  <dc:creator>user</dc:creator>
  <cp:lastModifiedBy>Marko Makaj</cp:lastModifiedBy>
  <cp:lastPrinted>2015-11-12T09:50:00Z</cp:lastPrinted>
  <dcterms:modified xmlns:xsi="http://www.w3.org/2001/XMLSchema-instance" xsi:type="dcterms:W3CDTF">2015-11-13T12:30:00Z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