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ec30" w14:paraId="eb5ec30" w:rsidRDefault="002A4713" w:rsidP="002A4713" w:rsidR="002A4713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4713" w:rsidP="002A4713" w:rsidR="002A4713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2A4713" w:rsidP="002A4713" w:rsidR="002A4713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2A4713" w:rsidP="002A4713" w:rsidR="002A4713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2A4713" w:rsidP="002A4713" w:rsidR="002A4713">
      <w:pPr>
        <w:spacing w:after="0"/>
        <w:rPr>
          <w:rFonts w:eastAsia="Calibri"/>
        </w:rPr>
      </w:pPr>
    </w:p>
    <w:p w:rsidRDefault="002A4713" w:rsidP="002A4713" w:rsidR="002A4713">
      <w:pPr>
        <w:spacing w:after="0"/>
        <w:rPr>
          <w:rFonts w:eastAsia="Times New Roman"/>
          <w:lang w:eastAsia="hr-HR"/>
        </w:rPr>
      </w:pPr>
    </w:p>
    <w:p w:rsidRDefault="002A4713" w:rsidP="002A4713" w:rsidR="002A4713">
      <w:pPr>
        <w:spacing w:after="0"/>
        <w:jc w:val="center"/>
      </w:pPr>
      <w:r>
        <w:t>U  I M E  R E P U B L I K E  H R V A T S K E</w:t>
      </w:r>
    </w:p>
    <w:p w:rsidRDefault="002A4713" w:rsidP="002A4713" w:rsidR="002A4713">
      <w:pPr>
        <w:spacing w:after="0"/>
      </w:pPr>
    </w:p>
    <w:p w:rsidRDefault="002A4713" w:rsidP="002A4713" w:rsidR="002A4713">
      <w:pPr>
        <w:spacing w:after="0"/>
        <w:jc w:val="center"/>
      </w:pPr>
      <w:r>
        <w:t>R J E Š E NJ E</w:t>
      </w:r>
    </w:p>
    <w:p w:rsidRDefault="002A4713" w:rsidP="002A4713" w:rsidR="002A4713">
      <w:pPr>
        <w:spacing w:after="0"/>
      </w:pPr>
    </w:p>
    <w:p w:rsidRDefault="002A4713" w:rsidP="002A4713" w:rsidR="002A4713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VERA TRANS j.d.o.o., Koprivnica, Josipa </w:t>
      </w:r>
      <w:proofErr w:type="spellStart"/>
      <w:r>
        <w:t>Vargovića</w:t>
      </w:r>
      <w:proofErr w:type="spellEnd"/>
      <w:r>
        <w:t xml:space="preserve"> 4, OIB: 71557185191, dana </w:t>
      </w:r>
      <w:r w:rsidRPr="002A4713">
        <w:t>21. siječnja</w:t>
      </w:r>
      <w:r w:rsidRPr="002A4713">
        <w:t xml:space="preserve"> </w:t>
      </w:r>
      <w:r w:rsidRPr="002A4713">
        <w:t>2016</w:t>
      </w:r>
      <w:r w:rsidRPr="002A4713">
        <w:t xml:space="preserve">. </w:t>
      </w:r>
    </w:p>
    <w:p w:rsidRDefault="002A4713" w:rsidP="002A4713" w:rsidR="002A4713">
      <w:pPr>
        <w:spacing w:after="0"/>
        <w:jc w:val="both"/>
      </w:pPr>
    </w:p>
    <w:p w:rsidRDefault="002A4713" w:rsidP="002A4713" w:rsidR="002A4713">
      <w:pPr>
        <w:spacing w:after="0"/>
        <w:jc w:val="center"/>
      </w:pPr>
      <w:r>
        <w:t>r i j e š i o  j e</w:t>
      </w:r>
    </w:p>
    <w:p w:rsidRDefault="002A4713" w:rsidP="002A4713" w:rsidR="002A4713">
      <w:pPr>
        <w:spacing w:after="0"/>
      </w:pPr>
    </w:p>
    <w:p w:rsidRDefault="002A4713" w:rsidP="002A4713" w:rsidR="002A4713">
      <w:pPr>
        <w:spacing w:after="0"/>
        <w:ind w:firstLine="708"/>
        <w:jc w:val="both"/>
      </w:pPr>
      <w:r>
        <w:t xml:space="preserve">I/ Otvara se stečajni postupak nad stečajnim dužnikom VERA TRANS j.d.o.o., Koprivnica, Josipa </w:t>
      </w:r>
      <w:proofErr w:type="spellStart"/>
      <w:r>
        <w:t>Vargovića</w:t>
      </w:r>
      <w:proofErr w:type="spellEnd"/>
      <w:r>
        <w:t xml:space="preserve"> 4, OIB: 71557185191, s danom </w:t>
      </w:r>
      <w:r w:rsidRPr="002A4713">
        <w:t>21. siječnja</w:t>
      </w:r>
      <w:r w:rsidRPr="002A4713">
        <w:t xml:space="preserve"> </w:t>
      </w:r>
      <w:r w:rsidRPr="002A4713">
        <w:t>2016</w:t>
      </w:r>
      <w:r>
        <w:t>. u 15,00 sati.</w:t>
      </w:r>
    </w:p>
    <w:p w:rsidRDefault="002A4713" w:rsidP="002A4713" w:rsidR="002A4713">
      <w:pPr>
        <w:spacing w:after="0"/>
        <w:jc w:val="both"/>
      </w:pPr>
    </w:p>
    <w:p w:rsidRDefault="002A4713" w:rsidP="002A4713" w:rsidR="002A4713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VERA TRANS j.d.o.o., Koprivnica, Josipa </w:t>
      </w:r>
      <w:proofErr w:type="spellStart"/>
      <w:r>
        <w:t>Vargovića</w:t>
      </w:r>
      <w:proofErr w:type="spellEnd"/>
      <w:r>
        <w:t xml:space="preserve"> 4, OIB: 71557185191.</w:t>
      </w:r>
    </w:p>
    <w:p w:rsidRDefault="002A4713" w:rsidP="002A4713" w:rsidR="002A4713">
      <w:pPr>
        <w:spacing w:after="0"/>
        <w:jc w:val="both"/>
      </w:pPr>
    </w:p>
    <w:p w:rsidRDefault="002A4713" w:rsidP="002A4713" w:rsidR="002A4713" w:rsidRPr="002A4713">
      <w:pPr>
        <w:spacing w:after="0"/>
        <w:ind w:firstLine="708"/>
        <w:jc w:val="both"/>
      </w:pPr>
      <w:r>
        <w:t xml:space="preserve">III/ Za stečajnog upravitelja imenuje </w:t>
      </w:r>
      <w:r w:rsidRPr="002A4713">
        <w:t xml:space="preserve">se </w:t>
      </w:r>
      <w:r w:rsidRPr="002A4713">
        <w:t xml:space="preserve">Marijan </w:t>
      </w:r>
      <w:proofErr w:type="spellStart"/>
      <w:r w:rsidRPr="002A4713">
        <w:t>Drljanovčan</w:t>
      </w:r>
      <w:proofErr w:type="spellEnd"/>
      <w:r w:rsidRPr="002A4713">
        <w:t xml:space="preserve">, </w:t>
      </w:r>
      <w:proofErr w:type="spellStart"/>
      <w:r w:rsidRPr="002A4713">
        <w:t>Miholjanec</w:t>
      </w:r>
      <w:proofErr w:type="spellEnd"/>
      <w:r w:rsidRPr="002A4713">
        <w:t xml:space="preserve">, </w:t>
      </w:r>
      <w:r w:rsidRPr="002A4713">
        <w:t>Antuna Mihanovića 131, OIB: 49708160625</w:t>
      </w:r>
      <w:r w:rsidRPr="002A4713">
        <w:t>.</w:t>
      </w:r>
    </w:p>
    <w:p w:rsidRDefault="002A4713" w:rsidP="002A4713" w:rsidR="002A4713" w:rsidRPr="002A4713">
      <w:pPr>
        <w:spacing w:after="0"/>
        <w:jc w:val="both"/>
      </w:pPr>
    </w:p>
    <w:p w:rsidRDefault="002A4713" w:rsidP="002A4713" w:rsidR="002A4713">
      <w:pPr>
        <w:spacing w:after="0"/>
        <w:ind w:firstLine="708"/>
        <w:jc w:val="both"/>
      </w:pPr>
      <w:r>
        <w:t>IV/ Ovo rješenje objavit će se na e-oglasnoj ploči suda.</w:t>
      </w:r>
    </w:p>
    <w:p w:rsidRDefault="002A4713" w:rsidP="002A4713" w:rsidR="002A4713">
      <w:pPr>
        <w:spacing w:after="0"/>
        <w:jc w:val="both"/>
      </w:pPr>
    </w:p>
    <w:p w:rsidRDefault="002A4713" w:rsidP="002A4713" w:rsidR="002A4713">
      <w:pPr>
        <w:spacing w:after="0"/>
        <w:ind w:firstLine="708"/>
        <w:jc w:val="both"/>
      </w:pPr>
      <w:r>
        <w:t xml:space="preserve">V/ Po pravomoćnosti ovoga rješenja stečajni dužnik VERA TRANS j.d.o.o., Koprivnica, Josipa </w:t>
      </w:r>
      <w:proofErr w:type="spellStart"/>
      <w:r>
        <w:t>Vargovića</w:t>
      </w:r>
      <w:proofErr w:type="spellEnd"/>
      <w:r>
        <w:t xml:space="preserve"> 4, OIB: 71557185191, biti će brisan iz sudskog registra.</w:t>
      </w:r>
    </w:p>
    <w:p w:rsidRDefault="002A4713" w:rsidP="002A4713" w:rsidR="002A4713">
      <w:pPr>
        <w:spacing w:after="0"/>
      </w:pPr>
    </w:p>
    <w:p w:rsidRDefault="002A4713" w:rsidP="002A4713" w:rsidR="002A4713">
      <w:pPr>
        <w:spacing w:after="0"/>
      </w:pPr>
    </w:p>
    <w:p w:rsidRDefault="002A4713" w:rsidP="002A4713" w:rsidR="002A4713">
      <w:pPr>
        <w:spacing w:after="0"/>
        <w:jc w:val="center"/>
      </w:pPr>
      <w:r>
        <w:t>Obrazloženje</w:t>
      </w:r>
    </w:p>
    <w:p w:rsidRDefault="002A4713" w:rsidP="002A4713" w:rsidR="002A4713">
      <w:pPr>
        <w:spacing w:after="0"/>
      </w:pPr>
    </w:p>
    <w:p w:rsidRDefault="002A4713" w:rsidP="002A4713" w:rsidR="002A4713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2A4713" w:rsidP="002A4713" w:rsidR="002A4713">
      <w:pPr>
        <w:spacing w:after="0"/>
      </w:pPr>
    </w:p>
    <w:p w:rsidRDefault="002A4713" w:rsidP="002A4713" w:rsidR="002A4713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2A4713" w:rsidP="002A4713" w:rsidR="002A4713">
      <w:pPr>
        <w:spacing w:after="0"/>
      </w:pPr>
    </w:p>
    <w:p w:rsidRDefault="002A4713" w:rsidP="002A4713" w:rsidR="002A4713">
      <w:pPr>
        <w:spacing w:after="0"/>
      </w:pPr>
    </w:p>
    <w:p w:rsidRDefault="002A4713" w:rsidP="002A4713" w:rsidR="002A4713">
      <w:pPr>
        <w:spacing w:after="0"/>
        <w:jc w:val="center"/>
      </w:pPr>
      <w:r>
        <w:t>U Varaždin</w:t>
      </w:r>
      <w:r w:rsidRPr="002A4713">
        <w:t xml:space="preserve">u, </w:t>
      </w:r>
      <w:r w:rsidRPr="002A4713">
        <w:t>21. siječnja</w:t>
      </w:r>
      <w:r w:rsidRPr="002A4713">
        <w:t xml:space="preserve"> </w:t>
      </w:r>
      <w:r w:rsidRPr="002A4713">
        <w:t>2016</w:t>
      </w:r>
      <w:r w:rsidRPr="002A4713">
        <w:t>.</w:t>
      </w:r>
    </w:p>
    <w:p w:rsidRDefault="002A4713" w:rsidP="002A4713" w:rsidR="002A4713">
      <w:pPr>
        <w:spacing w:after="0"/>
        <w:jc w:val="center"/>
      </w:pPr>
    </w:p>
    <w:p w:rsidRDefault="002A4713" w:rsidP="002A4713" w:rsidR="002A4713">
      <w:pPr>
        <w:spacing w:after="0"/>
        <w:jc w:val="center"/>
      </w:pPr>
    </w:p>
    <w:p w:rsidRDefault="002A4713" w:rsidP="002A4713" w:rsidR="002A4713">
      <w:pPr>
        <w:spacing w:after="0"/>
        <w:ind w:left="4956"/>
        <w:jc w:val="center"/>
      </w:pPr>
      <w:r>
        <w:t>Sutkinja</w:t>
      </w:r>
    </w:p>
    <w:p w:rsidRDefault="002A4713" w:rsidP="002A4713" w:rsidR="002A4713">
      <w:pPr>
        <w:spacing w:after="0"/>
        <w:ind w:left="4956"/>
        <w:jc w:val="center"/>
      </w:pPr>
    </w:p>
    <w:p w:rsidRDefault="002A4713" w:rsidP="002A4713" w:rsidR="002A4713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2A4713" w:rsidP="002A4713" w:rsidR="002A4713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A4713" w:rsidP="002A4713" w:rsidR="002A4713">
      <w:pPr>
        <w:spacing w:after="0"/>
      </w:pPr>
      <w:r>
        <w:t xml:space="preserve">                                               </w:t>
      </w:r>
    </w:p>
    <w:p w:rsidRDefault="002A4713" w:rsidP="002A4713" w:rsidR="002A4713">
      <w:pPr>
        <w:spacing w:after="0"/>
      </w:pPr>
      <w:r>
        <w:tab/>
        <w:t xml:space="preserve">UPUTA O PRAVNOM LIJEKU: </w:t>
      </w:r>
    </w:p>
    <w:p w:rsidRDefault="002A4713" w:rsidP="002A4713" w:rsidR="002A4713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2A4713" w:rsidP="002A4713" w:rsidR="002A471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A4713" w:rsidP="002A4713" w:rsidR="002A4713">
      <w:pPr>
        <w:spacing w:after="0"/>
      </w:pPr>
    </w:p>
    <w:p w:rsidRDefault="002A4713" w:rsidP="002A4713" w:rsidR="002A4713">
      <w:pPr>
        <w:spacing w:after="0"/>
      </w:pPr>
    </w:p>
    <w:p w:rsidRDefault="002A4713" w:rsidP="002A4713" w:rsidR="002A4713">
      <w:pPr>
        <w:spacing w:after="0"/>
      </w:pPr>
      <w:r>
        <w:t>DNA:</w:t>
      </w:r>
    </w:p>
    <w:p w:rsidRDefault="002A4713" w:rsidP="002A4713" w:rsidR="002A471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2A4713" w:rsidP="002A4713" w:rsidR="002A471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2A4713" w:rsidP="002A4713" w:rsidR="002A4713">
      <w:pPr>
        <w:numPr>
          <w:ilvl w:val="0"/>
          <w:numId w:val="47"/>
        </w:numPr>
        <w:spacing w:after="0"/>
        <w:jc w:val="both"/>
      </w:pPr>
      <w:r>
        <w:t xml:space="preserve">Dužnik VERA TRANS j.d.o.o., Koprivnica, Josipa </w:t>
      </w:r>
      <w:proofErr w:type="spellStart"/>
      <w:r>
        <w:t>Vargovića</w:t>
      </w:r>
      <w:proofErr w:type="spellEnd"/>
      <w:r>
        <w:t xml:space="preserve"> 4</w:t>
      </w:r>
    </w:p>
    <w:p w:rsidRDefault="002A4713" w:rsidP="002A4713" w:rsidR="002A4713">
      <w:pPr>
        <w:numPr>
          <w:ilvl w:val="0"/>
          <w:numId w:val="47"/>
        </w:numPr>
        <w:spacing w:after="0"/>
      </w:pPr>
      <w:r>
        <w:t xml:space="preserve">Direktor dužnika Darko </w:t>
      </w:r>
      <w:proofErr w:type="spellStart"/>
      <w:r>
        <w:t>Nemčić</w:t>
      </w:r>
      <w:proofErr w:type="spellEnd"/>
      <w:r>
        <w:t>, Bjelovar, Matije Gupca 26</w:t>
      </w:r>
    </w:p>
    <w:p w:rsidRDefault="002A4713" w:rsidP="002A4713" w:rsidR="002A4713">
      <w:pPr>
        <w:numPr>
          <w:ilvl w:val="0"/>
          <w:numId w:val="47"/>
        </w:numPr>
        <w:spacing w:after="0"/>
      </w:pPr>
      <w:r>
        <w:t>Sudski registar ovog suda</w:t>
      </w:r>
    </w:p>
    <w:p w:rsidRDefault="002A4713" w:rsidP="002A4713" w:rsidR="002A4713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2A4713" w:rsidP="002A4713" w:rsidR="002A4713">
      <w:pPr>
        <w:numPr>
          <w:ilvl w:val="0"/>
          <w:numId w:val="47"/>
        </w:numPr>
        <w:spacing w:after="0"/>
        <w:rPr>
          <w:color w:val="C00000"/>
        </w:rPr>
      </w:pPr>
      <w:r w:rsidRPr="002A4713">
        <w:t xml:space="preserve">Stečajni upravitelj Marijan </w:t>
      </w:r>
      <w:proofErr w:type="spellStart"/>
      <w:r w:rsidRPr="002A4713">
        <w:t>Drljanovčan</w:t>
      </w:r>
      <w:proofErr w:type="spellEnd"/>
      <w:r w:rsidRPr="002A4713">
        <w:t xml:space="preserve">, </w:t>
      </w:r>
      <w:proofErr w:type="spellStart"/>
      <w:r w:rsidRPr="002A4713">
        <w:t>Miholjanec</w:t>
      </w:r>
      <w:proofErr w:type="spellEnd"/>
      <w:r w:rsidRPr="002A4713">
        <w:t>, Antuna Mihanovića 131</w:t>
      </w:r>
    </w:p>
    <w:p w:rsidRDefault="002A4713" w:rsidP="002A4713" w:rsidR="002A4713">
      <w:pPr>
        <w:numPr>
          <w:ilvl w:val="0"/>
          <w:numId w:val="47"/>
        </w:numPr>
        <w:spacing w:after="0"/>
      </w:pPr>
      <w:r>
        <w:t>E-oglasna ploča suda</w:t>
      </w:r>
    </w:p>
    <w:p w:rsidRDefault="002A4713" w:rsidP="002A4713" w:rsidR="002A471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2A4713" w:rsidP="002A4713" w:rsidR="002A4713"/>
    <w:p w:rsidRDefault="00AE649C" w:rsidP="002A4713" w:rsidR="00AE649C" w:rsidRPr="00B76F3C">
      <w:pPr>
        <w:pStyle w:val="Naslov3"/>
        <w:numPr>
          <w:ilvl w:val="0"/>
          <w:numId w:val="0"/>
        </w:numPr>
        <w:ind w:hanging="432" w:left="720"/>
      </w:pPr>
    </w:p>
    <w:p w:rsidRDefault="002A471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2A4713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713" w:rsidP="002A4713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St-679/15-4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713" w:rsidR="002A4713">
    <w:pPr>
      <w:pStyle w:val="Zaglavlje"/>
    </w:pPr>
    <w:r>
      <w:t>Poslovni broj: 2 St-679/15-4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713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95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St-679/2015-4</izvorni_sadrzaj>
    <derivirana_varijabla naziv="DomainObject.Oznaka_1">St-679/2015-4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St-679/2015</izvorni_sadrzaj>
    <derivirana_varijabla naziv="DomainObject.Predmet.OznakaBroj_1">St-679/2015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 TRANS j.d.o.o. za prijevoz i ugostiteljstvo</izvorni_sadrzaj>
    <derivirana_varijabla naziv="DomainObject.Predmet.ProtustrankaFormated_1">  VERA TRANS j.d.o.o. za prijevoz i ugostiteljstvo</derivirana_varijabla>
  </DomainObject.Predmet.ProtustrankaFormated>
  <DomainObject.Predmet.ProtustrankaFormatedOIB>
    <izvorni_sadrzaj>  VERA TRANS j.d.o.o. za prijevoz i ugostiteljstvo, OIB 71557185191</izvorni_sadrzaj>
    <derivirana_varijabla naziv="DomainObject.Predmet.ProtustrankaFormatedOIB_1">  VERA TRANS j.d.o.o. za prijevoz i ugostiteljstvo, OIB 71557185191</derivirana_varijabla>
  </DomainObject.Predmet.ProtustrankaFormatedOIB>
  <DomainObject.Predmet.ProtustrankaFormatedWithAdress>
    <izvorni_sadrzaj> VERA TRANS j.d.o.o. za prijevoz i ugostiteljstvo, Josipa Vargovića 4, 48000 Koprivnica</izvorni_sadrzaj>
    <derivirana_varijabla naziv="DomainObject.Predmet.ProtustrankaFormatedWithAdress_1"> VERA TRANS j.d.o.o. za prijevoz i ugostiteljstvo, Josipa Vargovića 4, 48000 Koprivnica</derivirana_varijabla>
  </DomainObject.Predmet.ProtustrankaFormatedWithAdress>
  <DomainObject.Predmet.ProtustrankaFormatedWithAdressOIB>
    <izvorni_sadrzaj> VERA TRANS j.d.o.o. za prijevoz i ugostiteljstvo, OIB 71557185191, Josipa Vargovića 4, 48000 Koprivnica</izvorni_sadrzaj>
    <derivirana_varijabla naziv="DomainObject.Predmet.ProtustrankaFormatedWithAdressOIB_1"> VERA TRANS j.d.o.o. za prijevoz i ugostiteljstvo, OIB 71557185191, Josipa Vargovića 4, 48000 Koprivnica</derivirana_varijabla>
  </DomainObject.Predmet.ProtustrankaFormatedWithAdressOIB>
  <DomainObject.Predmet.ProtustrankaWithAdress>
    <izvorni_sadrzaj>VERA TRANS j.d.o.o. za prijevoz i ugostiteljstvo Josipa Vargovića 4, 48000 Koprivnica</izvorni_sadrzaj>
    <derivirana_varijabla naziv="DomainObject.Predmet.ProtustrankaWithAdress_1">VERA TRANS j.d.o.o. za prijevoz i ugostiteljstvo Josipa Vargovića 4, 48000 Koprivnica</derivirana_varijabla>
  </DomainObject.Predmet.ProtustrankaWithAdress>
  <DomainObject.Predmet.ProtustrankaWithAdressOIB>
    <izvorni_sadrzaj>VERA TRANS j.d.o.o. za prijevoz i ugostiteljstvo, OIB 71557185191, Josipa Vargovića 4, 48000 Koprivnica</izvorni_sadrzaj>
    <derivirana_varijabla naziv="DomainObject.Predmet.ProtustrankaWithAdressOIB_1">VERA TRANS j.d.o.o. za prijevoz i ugostiteljstvo, OIB 71557185191, Josipa Vargovića 4, 48000 Koprivnica</derivirana_varijabla>
  </DomainObject.Predmet.ProtustrankaWithAdressOIB>
  <DomainObject.Predmet.ProtustrankaNazivFormated>
    <izvorni_sadrzaj>VERA TRANS j.d.o.o. za prijevoz i ugostiteljstvo</izvorni_sadrzaj>
    <derivirana_varijabla naziv="DomainObject.Predmet.ProtustrankaNazivFormated_1">VERA TRANS j.d.o.o. za prijevoz i ugostiteljstvo</derivirana_varijabla>
  </DomainObject.Predmet.ProtustrankaNazivFormated>
  <DomainObject.Predmet.ProtustrankaNazivFormatedOIB>
    <izvorni_sadrzaj>VERA TRANS j.d.o.o. za prijevoz i ugostiteljstvo, OIB 71557185191</izvorni_sadrzaj>
    <derivirana_varijabla naziv="DomainObject.Predmet.ProtustrankaNazivFormatedOIB_1">VERA TRANS j.d.o.o. za prijevoz i ugostiteljstvo, OIB 71557185191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32421.04</izvorni_sadrzaj>
    <derivirana_varijabla naziv="DomainObject.Predmet.TrenutnaVrijednost_1">32421.04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VERA TRANS j.d.o.o. za prijevoz i ugostiteljstvo</item>
    </izvorni_sadrzaj>
    <derivirana_varijabla naziv="DomainObject.Predmet.ProtuStrankaListFormated_1">
      <item>VERA TRANS j.d.o.o. za prijevoz i ugostiteljstvo</item>
    </derivirana_varijabla>
  </DomainObject.Predmet.ProtuStrankaListFormated>
  <DomainObject.Predmet.ProtuStrankaListFormatedOIB>
    <izvorni_sadrzaj>
      <item>VERA TRANS j.d.o.o. za prijevoz i ugostiteljstvo, OIB 71557185191</item>
    </izvorni_sadrzaj>
    <derivirana_varijabla naziv="DomainObject.Predmet.ProtuStrankaListFormatedOIB_1">
      <item>VERA TRANS j.d.o.o. za prijevoz i ugostiteljstvo, OIB 71557185191</item>
    </derivirana_varijabla>
  </DomainObject.Predmet.ProtuStrankaListFormatedOIB>
  <DomainObject.Predmet.ProtuStrankaListFormatedWithAdress>
    <izvorni_sadrzaj>
      <item>VERA TRANS j.d.o.o. za prijevoz i ugostiteljstvo, Josipa Vargovića 4, 48000 Koprivnica</item>
    </izvorni_sadrzaj>
    <derivirana_varijabla naziv="DomainObject.Predmet.ProtuStrankaListFormatedWithAdress_1">
      <item>VERA TRANS j.d.o.o. za prijevoz i ugostiteljstvo, Josipa Vargovića 4, 48000 Koprivnica</item>
    </derivirana_varijabla>
  </DomainObject.Predmet.ProtuStrankaListFormatedWithAdress>
  <DomainObject.Predmet.ProtuStrankaListFormatedWithAdressOIB>
    <izvorni_sadrzaj>
      <item>VERA TRANS j.d.o.o. za prijevoz i ugostiteljstvo, OIB 71557185191, Josipa Vargovića 4, 48000 Koprivnica</item>
    </izvorni_sadrzaj>
    <derivirana_varijabla naziv="DomainObject.Predmet.ProtuStrankaListFormatedWithAdressOIB_1">
      <item>VERA TRANS j.d.o.o. za prijevoz i ugostiteljstvo, OIB 71557185191, Josipa Vargovića 4, 48000 Koprivnica</item>
    </derivirana_varijabla>
  </DomainObject.Predmet.ProtuStrankaListFormatedWithAdressOIB>
  <DomainObject.Predmet.ProtuStrankaListNazivFormated>
    <izvorni_sadrzaj>
      <item>VERA TRANS j.d.o.o. za prijevoz i ugostiteljstvo</item>
    </izvorni_sadrzaj>
    <derivirana_varijabla naziv="DomainObject.Predmet.ProtuStrankaListNazivFormated_1">
      <item>VERA TRANS j.d.o.o. za prijevoz i ugostiteljstvo</item>
    </derivirana_varijabla>
  </DomainObject.Predmet.ProtuStrankaListNazivFormated>
  <DomainObject.Predmet.ProtuStrankaListNazivFormatedOIB>
    <izvorni_sadrzaj>
      <item>VERA TRANS j.d.o.o. za prijevoz i ugostiteljstvo, OIB 71557185191</item>
    </izvorni_sadrzaj>
    <derivirana_varijabla naziv="DomainObject.Predmet.ProtuStrankaListNazivFormatedOIB_1">
      <item>VERA TRANS j.d.o.o. za prijevoz i ugostiteljstvo, OIB 71557185191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St-679/2015-4</izvorni_sadrzaj>
    <derivirana_varijabla naziv="DomainObject.PoslovniBrojDokumenta_1">St-679/2015-4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VERA TRANS j.d.o.o. za prijevoz i ugostiteljstvo</izvorni_sadrzaj>
    <derivirana_varijabla naziv="DomainObject.Predmet.ProtustrankaIDrugi_1">VERA TRANS j.d.o.o. za prijevoz i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VERA TRANS j.d.o.o. za prijevoz i ugostiteljstvo, OIB 71557185191, Josipa Vargovića 4, 48000 Koprivnica</izvorni_sadrzaj>
    <derivirana_varijabla naziv="DomainObject.Predmet.ProtustrankaIDrugiAdressOIB_1">VERA TRANS j.d.o.o. za prijevoz i ugostiteljstvo, OIB 71557185191,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VERA TRANS j.d.o.o. za prijevoz i ugostiteljstvo</item>
      <item>e-Oglasna</item>
      <item>Sudski registar</item>
    </izvorni_sadrzaj>
    <derivirana_varijabla naziv="DomainObject.Predmet.SudioniciListNaziv_1">
      <item>Financijska agencija</item>
      <item>VERA TRANS j.d.o.o. za prijevoz i ugostiteljstvo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VERA TRANS j.d.o.o. za prijevoz i ugostiteljstvo, OIB 71557185191, Josipa Vargovića 4,48000 Koprivnica</item>
      <item>e-Oglasna</item>
      <item>Sudski registar</item>
    </izvorni_sadrzaj>
    <derivirana_varijabla naziv="DomainObject.Predmet.SudioniciListAdressOIB_1">
      <item>Financijska agencija, OIB 85821130368, A.Cesarca 2,42000 Varaždin</item>
      <item>VERA TRANS j.d.o.o. za prijevoz i ugostiteljstvo, OIB 71557185191, Josipa Vargovića 4,48000 Koprivnica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F386D1-15AF-47D3-B50F-B50FCA443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2880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2016-01-21T07:10:00Z</cp:lastPrinted>
  <dcterms:modified xmlns:xsi="http://www.w3.org/2001/XMLSchema-instance" xsi:type="dcterms:W3CDTF">2016-01-21T07:10:00Z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St-679/2015-4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